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ＭＳ 明朝" w:eastAsia="ＭＳ 明朝"/>
          <w:b/>
          <w:bCs/>
          <w:color w:val="FF0000"/>
          <w:sz w:val="28"/>
          <w:szCs w:val="28"/>
        </w:rPr>
        <w:id w:val="1351837804"/>
        <w:docPartObj>
          <w:docPartGallery w:val="Cover Pages"/>
          <w:docPartUnique/>
        </w:docPartObj>
      </w:sdtPr>
      <w:sdtEndPr>
        <w:rPr>
          <w:b w:val="0"/>
          <w:bCs w:val="0"/>
          <w:color w:val="auto"/>
        </w:rPr>
      </w:sdtEndPr>
      <w:sdtContent>
        <w:bookmarkStart w:id="0" w:name="_Hlk199339160" w:displacedByCustomXml="prev"/>
        <w:p w14:paraId="7DE4DC5D" w14:textId="6BC6EA0C" w:rsidR="001F1C06" w:rsidRPr="0058624D" w:rsidRDefault="001F1C06" w:rsidP="001F1C06">
          <w:pPr>
            <w:spacing w:line="480" w:lineRule="exact"/>
            <w:ind w:left="425"/>
            <w:rPr>
              <w:b/>
              <w:sz w:val="28"/>
              <w:szCs w:val="28"/>
              <w:u w:val="double"/>
            </w:rPr>
          </w:pPr>
          <w:r w:rsidRPr="0058624D">
            <w:rPr>
              <w:noProof/>
            </w:rPr>
            <mc:AlternateContent>
              <mc:Choice Requires="wps">
                <w:drawing>
                  <wp:anchor distT="0" distB="0" distL="114300" distR="114300" simplePos="0" relativeHeight="251696128" behindDoc="0" locked="0" layoutInCell="1" allowOverlap="1" wp14:anchorId="6E0EC1F3" wp14:editId="4C4B77E3">
                    <wp:simplePos x="0" y="0"/>
                    <wp:positionH relativeFrom="column">
                      <wp:posOffset>-481965</wp:posOffset>
                    </wp:positionH>
                    <wp:positionV relativeFrom="paragraph">
                      <wp:posOffset>5080</wp:posOffset>
                    </wp:positionV>
                    <wp:extent cx="815340" cy="365760"/>
                    <wp:effectExtent l="0" t="0" r="0" b="0"/>
                    <wp:wrapNone/>
                    <wp:docPr id="83" name="テキスト ボックス 83"/>
                    <wp:cNvGraphicFramePr/>
                    <a:graphic xmlns:a="http://schemas.openxmlformats.org/drawingml/2006/main">
                      <a:graphicData uri="http://schemas.microsoft.com/office/word/2010/wordprocessingShape">
                        <wps:wsp>
                          <wps:cNvSpPr txBox="1"/>
                          <wps:spPr>
                            <a:xfrm>
                              <a:off x="0" y="0"/>
                              <a:ext cx="815340" cy="365760"/>
                            </a:xfrm>
                            <a:prstGeom prst="rect">
                              <a:avLst/>
                            </a:prstGeom>
                            <a:noFill/>
                            <a:ln w="6350">
                              <a:noFill/>
                            </a:ln>
                            <a:effectLst/>
                          </wps:spPr>
                          <wps:txbx>
                            <w:txbxContent>
                              <w:p w14:paraId="653B9264" w14:textId="77777777" w:rsidR="001F1C06" w:rsidRPr="000536C8" w:rsidRDefault="001F1C06" w:rsidP="001F1C06">
                                <w:pPr>
                                  <w:snapToGrid w:val="0"/>
                                  <w:rPr>
                                    <w:color w:val="F2F2F2" w:themeColor="background1" w:themeShade="F2"/>
                                    <w:sz w:val="32"/>
                                    <w:szCs w:val="32"/>
                                  </w:rPr>
                                </w:pPr>
                                <w:r w:rsidRPr="008D7BE7">
                                  <w:rPr>
                                    <w:rFonts w:hint="eastAsia"/>
                                    <w:b/>
                                    <w:color w:val="F2F2F2" w:themeColor="background1" w:themeShade="F2"/>
                                    <w:sz w:val="32"/>
                                    <w:szCs w:val="32"/>
                                    <w:highlight w:val="blue"/>
                                  </w:rPr>
                                  <w:t>重要！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0EC1F3" id="_x0000_t202" coordsize="21600,21600" o:spt="202" path="m,l,21600r21600,l21600,xe">
                    <v:stroke joinstyle="miter"/>
                    <v:path gradientshapeok="t" o:connecttype="rect"/>
                  </v:shapetype>
                  <v:shape id="テキスト ボックス 83" o:spid="_x0000_s1026" type="#_x0000_t202" style="position:absolute;left:0;text-align:left;margin-left:-37.95pt;margin-top:.4pt;width:64.2pt;height:28.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" filled="f" stroked="f" strokeweight=".5pt">
                    <v:textbox>
                      <w:txbxContent>
                        <w:p w14:paraId="653B9264" w14:textId="77777777" w:rsidR="001F1C06" w:rsidRPr="000536C8" w:rsidRDefault="001F1C06" w:rsidP="001F1C06">
                          <w:pPr>
                            <w:snapToGrid w:val="0"/>
                            <w:rPr>
                              <w:color w:val="F2F2F2" w:themeColor="background1" w:themeShade="F2"/>
                              <w:sz w:val="32"/>
                              <w:szCs w:val="32"/>
                            </w:rPr>
                          </w:pPr>
                          <w:r w:rsidRPr="008D7BE7">
                            <w:rPr>
                              <w:rFonts w:hint="eastAsia"/>
                              <w:b/>
                              <w:color w:val="F2F2F2" w:themeColor="background1" w:themeShade="F2"/>
                              <w:sz w:val="32"/>
                              <w:szCs w:val="32"/>
                              <w:highlight w:val="blue"/>
                            </w:rPr>
                            <w:t>重要！</w:t>
                          </w:r>
                        </w:p>
                      </w:txbxContent>
                    </v:textbox>
                  </v:shape>
                </w:pict>
              </mc:Fallback>
            </mc:AlternateContent>
          </w:r>
          <w:r w:rsidRPr="0058624D">
            <w:rPr>
              <w:rFonts w:hint="eastAsia"/>
              <w:b/>
              <w:sz w:val="28"/>
              <w:szCs w:val="28"/>
              <w:u w:val="double"/>
            </w:rPr>
            <w:t>旧バージョンをご使用の場合は</w:t>
          </w:r>
          <w:r w:rsidRPr="009A3388">
            <w:rPr>
              <w:rFonts w:hint="eastAsia"/>
              <w:b/>
              <w:color w:val="0070C0"/>
              <w:sz w:val="28"/>
              <w:szCs w:val="28"/>
              <w:u w:val="double"/>
            </w:rPr>
            <w:t>「</w:t>
          </w:r>
          <w:r w:rsidRPr="00E8101F">
            <w:rPr>
              <w:b/>
              <w:color w:val="0070C0"/>
              <w:sz w:val="28"/>
              <w:szCs w:val="28"/>
              <w:u w:val="double"/>
            </w:rPr>
            <w:fldChar w:fldCharType="begin"/>
          </w:r>
          <w:r w:rsidRPr="00E8101F">
            <w:rPr>
              <w:b/>
              <w:color w:val="0070C0"/>
              <w:sz w:val="28"/>
              <w:szCs w:val="28"/>
              <w:u w:val="double"/>
            </w:rPr>
            <w:instrText xml:space="preserve"> </w:instrText>
          </w:r>
          <w:r w:rsidRPr="00E8101F">
            <w:rPr>
              <w:rFonts w:hint="eastAsia"/>
              <w:b/>
              <w:color w:val="0070C0"/>
              <w:sz w:val="28"/>
              <w:szCs w:val="28"/>
              <w:u w:val="double"/>
            </w:rPr>
            <w:instrText>REF _Ref199318275 \r \h</w:instrText>
          </w:r>
          <w:r w:rsidRPr="00E8101F">
            <w:rPr>
              <w:b/>
              <w:color w:val="0070C0"/>
              <w:sz w:val="28"/>
              <w:szCs w:val="28"/>
              <w:u w:val="double"/>
            </w:rPr>
            <w:instrText xml:space="preserve"> </w:instrText>
          </w:r>
          <w:r w:rsidRPr="00E8101F">
            <w:rPr>
              <w:b/>
              <w:color w:val="0070C0"/>
              <w:sz w:val="28"/>
              <w:szCs w:val="28"/>
              <w:u w:val="double"/>
            </w:rPr>
          </w:r>
          <w:r w:rsidRPr="00E8101F">
            <w:rPr>
              <w:b/>
              <w:color w:val="0070C0"/>
              <w:sz w:val="28"/>
              <w:szCs w:val="28"/>
              <w:u w:val="double"/>
            </w:rPr>
            <w:fldChar w:fldCharType="separate"/>
          </w:r>
          <w:r w:rsidR="00A21F19" w:rsidRPr="00E8101F">
            <w:rPr>
              <w:rFonts w:hint="eastAsia"/>
              <w:b/>
              <w:color w:val="0070C0"/>
              <w:sz w:val="28"/>
              <w:szCs w:val="28"/>
              <w:u w:val="double"/>
            </w:rPr>
            <w:t>１０</w:t>
          </w:r>
          <w:r w:rsidRPr="00E8101F">
            <w:rPr>
              <w:b/>
              <w:color w:val="0070C0"/>
              <w:sz w:val="28"/>
              <w:szCs w:val="28"/>
              <w:u w:val="double"/>
            </w:rPr>
            <w:fldChar w:fldCharType="end"/>
          </w:r>
          <w:r w:rsidRPr="008D7BE7">
            <w:rPr>
              <w:rFonts w:hint="eastAsia"/>
              <w:b/>
              <w:sz w:val="28"/>
              <w:szCs w:val="28"/>
              <w:u w:val="double"/>
            </w:rPr>
            <w:t>」</w:t>
          </w:r>
          <w:r>
            <w:rPr>
              <w:rFonts w:hint="eastAsia"/>
              <w:b/>
              <w:sz w:val="28"/>
              <w:szCs w:val="28"/>
              <w:u w:val="double"/>
            </w:rPr>
            <w:t>の</w:t>
          </w:r>
          <w:r w:rsidRPr="0058624D">
            <w:rPr>
              <w:rFonts w:hint="eastAsia"/>
              <w:b/>
              <w:sz w:val="28"/>
              <w:szCs w:val="28"/>
              <w:u w:val="double"/>
            </w:rPr>
            <w:t>項を参照して</w:t>
          </w:r>
          <w:r w:rsidRPr="0058624D">
            <w:rPr>
              <w:rFonts w:hint="eastAsia"/>
              <w:b/>
              <w:color w:val="FF0000"/>
              <w:sz w:val="28"/>
              <w:szCs w:val="28"/>
              <w:u w:val="double"/>
            </w:rPr>
            <w:t>現在使用中のバージョン以降</w:t>
          </w:r>
          <w:r w:rsidRPr="0058624D">
            <w:rPr>
              <w:rFonts w:hint="eastAsia"/>
              <w:b/>
              <w:sz w:val="28"/>
              <w:szCs w:val="28"/>
              <w:u w:val="double"/>
            </w:rPr>
            <w:t>をご覧ください。</w:t>
          </w:r>
          <w:r>
            <w:rPr>
              <w:rFonts w:hint="eastAsia"/>
              <w:b/>
              <w:sz w:val="28"/>
              <w:szCs w:val="28"/>
              <w:u w:val="double"/>
            </w:rPr>
            <w:t>（</w:t>
          </w:r>
          <w:r w:rsidRPr="008D7BE7">
            <w:rPr>
              <w:rFonts w:hint="eastAsia"/>
              <w:b/>
              <w:color w:val="FF0000"/>
              <w:sz w:val="28"/>
              <w:szCs w:val="28"/>
              <w:u w:val="double"/>
            </w:rPr>
            <w:t>変更しないと動作しません</w:t>
          </w:r>
          <w:r>
            <w:rPr>
              <w:rFonts w:hint="eastAsia"/>
              <w:b/>
              <w:color w:val="FF0000"/>
              <w:sz w:val="28"/>
              <w:szCs w:val="28"/>
              <w:u w:val="double"/>
            </w:rPr>
            <w:t>！</w:t>
          </w:r>
          <w:r w:rsidRPr="008D7BE7">
            <w:rPr>
              <w:rFonts w:hint="eastAsia"/>
              <w:b/>
              <w:color w:val="FF0000"/>
              <w:sz w:val="28"/>
              <w:szCs w:val="28"/>
              <w:u w:val="double"/>
            </w:rPr>
            <w:t>）</w:t>
          </w:r>
        </w:p>
        <w:p w14:paraId="4FE6CEB9" w14:textId="77777777" w:rsidR="001F1C06" w:rsidRPr="005D7702" w:rsidRDefault="001F1C06" w:rsidP="001F1C06">
          <w:pPr>
            <w:widowControl/>
            <w:rPr>
              <w:rFonts w:ascii="ＭＳ 明朝" w:eastAsia="ＭＳ 明朝"/>
              <w:b/>
              <w:bCs/>
            </w:rPr>
          </w:pPr>
        </w:p>
        <w:p w14:paraId="6495819F" w14:textId="77777777" w:rsidR="001F1C06" w:rsidRPr="00831D04" w:rsidRDefault="001F1C06" w:rsidP="001F1C06">
          <w:pPr>
            <w:widowControl/>
            <w:rPr>
              <w:rFonts w:ascii="ＭＳ 明朝" w:eastAsia="ＭＳ 明朝"/>
            </w:rPr>
          </w:pPr>
        </w:p>
        <w:p w14:paraId="569A989C" w14:textId="77777777" w:rsidR="001F1C06" w:rsidRPr="00831D04" w:rsidRDefault="001F1C06" w:rsidP="001F1C06">
          <w:pPr>
            <w:widowControl/>
            <w:rPr>
              <w:rFonts w:ascii="ＭＳ 明朝" w:eastAsia="ＭＳ 明朝"/>
            </w:rPr>
          </w:pPr>
        </w:p>
        <w:p w14:paraId="03DD8F70" w14:textId="77777777" w:rsidR="001F1C06" w:rsidRPr="00831D04" w:rsidRDefault="001F1C06" w:rsidP="001F1C06">
          <w:pPr>
            <w:widowControl/>
            <w:rPr>
              <w:rFonts w:ascii="ＭＳ 明朝" w:eastAsia="ＭＳ 明朝"/>
            </w:rPr>
          </w:pPr>
          <w:r>
            <w:rPr>
              <w:noProof/>
            </w:rPr>
            <mc:AlternateContent>
              <mc:Choice Requires="wps">
                <w:drawing>
                  <wp:anchor distT="0" distB="0" distL="114300" distR="114300" simplePos="0" relativeHeight="251695104" behindDoc="0" locked="0" layoutInCell="1" allowOverlap="1" wp14:anchorId="1C40A9B2" wp14:editId="68061473">
                    <wp:simplePos x="0" y="0"/>
                    <wp:positionH relativeFrom="column">
                      <wp:posOffset>152400</wp:posOffset>
                    </wp:positionH>
                    <wp:positionV relativeFrom="paragraph">
                      <wp:posOffset>38735</wp:posOffset>
                    </wp:positionV>
                    <wp:extent cx="5010785" cy="732790"/>
                    <wp:effectExtent l="0" t="0" r="0" b="0"/>
                    <wp:wrapNone/>
                    <wp:docPr id="162" name="テキスト ボックス 162"/>
                    <wp:cNvGraphicFramePr/>
                    <a:graphic xmlns:a="http://schemas.openxmlformats.org/drawingml/2006/main">
                      <a:graphicData uri="http://schemas.microsoft.com/office/word/2010/wordprocessingShape">
                        <wps:wsp>
                          <wps:cNvSpPr txBox="1"/>
                          <wps:spPr>
                            <a:xfrm>
                              <a:off x="0" y="0"/>
                              <a:ext cx="5010785" cy="732790"/>
                            </a:xfrm>
                            <a:prstGeom prst="rect">
                              <a:avLst/>
                            </a:prstGeom>
                            <a:noFill/>
                            <a:ln>
                              <a:noFill/>
                            </a:ln>
                            <a:effectLst/>
                          </wps:spPr>
                          <wps:txbx>
                            <w:txbxContent>
                              <w:p w14:paraId="396BF6B9" w14:textId="77777777" w:rsidR="001F1C06" w:rsidRPr="00957348" w:rsidRDefault="001F1C06" w:rsidP="001F1C06">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40A9B2" id="テキスト ボックス 162" o:spid="_x0000_s1027" type="#_x0000_t202" style="position:absolute;margin-left:12pt;margin-top:3.05pt;width:394.55pt;height:57.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" filled="f" stroked="f">
                    <v:textbox inset="5.85pt,.7pt,5.85pt,.7pt">
                      <w:txbxContent>
                        <w:p w14:paraId="396BF6B9" w14:textId="77777777" w:rsidR="001F1C06" w:rsidRPr="00957348" w:rsidRDefault="001F1C06" w:rsidP="001F1C06">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v:textbox>
                  </v:shape>
                </w:pict>
              </mc:Fallback>
            </mc:AlternateContent>
          </w:r>
        </w:p>
        <w:p w14:paraId="65D46B57" w14:textId="77777777" w:rsidR="001F1C06" w:rsidRPr="00831D04" w:rsidRDefault="001F1C06" w:rsidP="001F1C06">
          <w:pPr>
            <w:widowControl/>
            <w:rPr>
              <w:rFonts w:ascii="ＭＳ 明朝" w:eastAsia="ＭＳ 明朝"/>
            </w:rPr>
          </w:pPr>
        </w:p>
        <w:p w14:paraId="2126D687" w14:textId="77777777" w:rsidR="001F1C06" w:rsidRPr="00831D04" w:rsidRDefault="001F1C06" w:rsidP="001F1C06">
          <w:pPr>
            <w:widowControl/>
            <w:rPr>
              <w:rFonts w:ascii="ＭＳ 明朝" w:eastAsia="ＭＳ 明朝"/>
            </w:rPr>
          </w:pPr>
        </w:p>
        <w:p w14:paraId="6A00BE6D" w14:textId="77777777" w:rsidR="001F1C06" w:rsidRPr="009606FE" w:rsidRDefault="001F1C06" w:rsidP="001F1C06">
          <w:pPr>
            <w:widowControl/>
            <w:jc w:val="center"/>
            <w:rPr>
              <w:rFonts w:ascii="ＭＳ 明朝" w:eastAsia="ＭＳ 明朝"/>
              <w:color w:val="EE0000"/>
              <w:sz w:val="44"/>
              <w:szCs w:val="44"/>
            </w:rPr>
          </w:pPr>
          <w:r w:rsidRPr="009606FE">
            <w:rPr>
              <w:rFonts w:ascii="ＭＳ 明朝" w:eastAsia="ＭＳ 明朝" w:hint="eastAsia"/>
              <w:color w:val="EE0000"/>
              <w:sz w:val="44"/>
              <w:szCs w:val="44"/>
            </w:rPr>
            <w:t>（説明書修正版）</w:t>
          </w:r>
        </w:p>
        <w:p w14:paraId="39963D15" w14:textId="77777777" w:rsidR="001F1C06" w:rsidRPr="00831D04" w:rsidRDefault="001F1C06" w:rsidP="001F1C06">
          <w:pPr>
            <w:widowControl/>
            <w:rPr>
              <w:rFonts w:ascii="ＭＳ 明朝" w:eastAsia="ＭＳ 明朝"/>
            </w:rPr>
          </w:pPr>
        </w:p>
        <w:p w14:paraId="53B20E2B" w14:textId="77777777" w:rsidR="001F1C06" w:rsidRDefault="001F1C06" w:rsidP="001F1C06">
          <w:pPr>
            <w:widowControl/>
            <w:jc w:val="center"/>
            <w:rPr>
              <w:rFonts w:ascii="ＭＳ 明朝" w:eastAsia="ＭＳ 明朝"/>
              <w:i/>
              <w:sz w:val="44"/>
              <w:szCs w:val="44"/>
            </w:rPr>
          </w:pPr>
          <w:r w:rsidRPr="0003751F">
            <w:rPr>
              <w:rFonts w:ascii="ＭＳ 明朝" w:eastAsia="ＭＳ 明朝" w:hint="eastAsia"/>
              <w:i/>
              <w:sz w:val="44"/>
              <w:szCs w:val="44"/>
            </w:rPr>
            <w:t xml:space="preserve">Version　</w:t>
          </w:r>
          <w:r>
            <w:rPr>
              <w:rFonts w:ascii="ＭＳ 明朝" w:eastAsia="ＭＳ 明朝" w:hint="eastAsia"/>
              <w:i/>
              <w:sz w:val="44"/>
              <w:szCs w:val="44"/>
            </w:rPr>
            <w:t>2.00</w:t>
          </w:r>
        </w:p>
        <w:p w14:paraId="70D662A8" w14:textId="77777777" w:rsidR="001F1C06" w:rsidRDefault="001F1C06" w:rsidP="001F1C06">
          <w:pPr>
            <w:widowControl/>
            <w:rPr>
              <w:rFonts w:ascii="ＭＳ 明朝" w:eastAsia="ＭＳ 明朝"/>
            </w:rPr>
          </w:pPr>
        </w:p>
        <w:p w14:paraId="6B93BB78" w14:textId="77777777" w:rsidR="001F1C06" w:rsidRPr="00831D04" w:rsidRDefault="001F1C06" w:rsidP="001F1C06">
          <w:pPr>
            <w:widowControl/>
            <w:rPr>
              <w:rFonts w:ascii="ＭＳ 明朝" w:eastAsia="ＭＳ 明朝"/>
            </w:rPr>
          </w:pPr>
        </w:p>
        <w:p w14:paraId="1D8BCEED" w14:textId="77777777" w:rsidR="001F1C06" w:rsidRPr="00831D04" w:rsidRDefault="001F1C06" w:rsidP="001F1C06">
          <w:pPr>
            <w:widowControl/>
            <w:jc w:val="center"/>
            <w:rPr>
              <w:rFonts w:ascii="ＭＳ 明朝" w:eastAsia="ＭＳ 明朝"/>
            </w:rPr>
          </w:pPr>
          <w:r w:rsidRPr="005D7702">
            <w:rPr>
              <w:rFonts w:ascii="ＭＳ 明朝" w:hAnsi="ＭＳ 明朝" w:hint="eastAsia"/>
              <w:b/>
              <w:i/>
              <w:color w:val="000000" w:themeColor="text1"/>
              <w:sz w:val="36"/>
              <w:szCs w:val="36"/>
            </w:rPr>
            <w:t>（Excel 20</w:t>
          </w:r>
          <w:r>
            <w:rPr>
              <w:rFonts w:ascii="ＭＳ 明朝" w:hAnsi="ＭＳ 明朝" w:hint="eastAsia"/>
              <w:b/>
              <w:i/>
              <w:color w:val="000000" w:themeColor="text1"/>
              <w:sz w:val="36"/>
              <w:szCs w:val="36"/>
            </w:rPr>
            <w:t>21</w:t>
          </w:r>
          <w:r w:rsidRPr="005D7702">
            <w:rPr>
              <w:rFonts w:ascii="ＭＳ 明朝" w:hAnsi="ＭＳ 明朝" w:hint="eastAsia"/>
              <w:b/>
              <w:i/>
              <w:color w:val="000000" w:themeColor="text1"/>
              <w:sz w:val="36"/>
              <w:szCs w:val="36"/>
            </w:rPr>
            <w:t>,201</w:t>
          </w:r>
          <w:r>
            <w:rPr>
              <w:rFonts w:ascii="ＭＳ 明朝" w:hAnsi="ＭＳ 明朝" w:hint="eastAsia"/>
              <w:b/>
              <w:i/>
              <w:color w:val="000000" w:themeColor="text1"/>
              <w:sz w:val="36"/>
              <w:szCs w:val="36"/>
            </w:rPr>
            <w:t>6</w:t>
          </w:r>
          <w:r w:rsidRPr="005D7702">
            <w:rPr>
              <w:rFonts w:ascii="ＭＳ 明朝" w:hAnsi="ＭＳ 明朝" w:hint="eastAsia"/>
              <w:b/>
              <w:i/>
              <w:color w:val="000000" w:themeColor="text1"/>
              <w:sz w:val="36"/>
              <w:szCs w:val="36"/>
            </w:rPr>
            <w:t>に対応）</w:t>
          </w:r>
        </w:p>
        <w:p w14:paraId="178E15F8" w14:textId="77777777" w:rsidR="001F1C06" w:rsidRDefault="001F1C06" w:rsidP="001F1C06">
          <w:pPr>
            <w:widowControl/>
            <w:rPr>
              <w:rFonts w:ascii="ＭＳ 明朝" w:eastAsia="ＭＳ 明朝"/>
            </w:rPr>
          </w:pPr>
        </w:p>
        <w:p w14:paraId="40ED8397" w14:textId="77777777" w:rsidR="001F1C06" w:rsidRDefault="001F1C06" w:rsidP="001F1C06">
          <w:pPr>
            <w:widowControl/>
            <w:rPr>
              <w:rFonts w:ascii="ＭＳ 明朝" w:eastAsia="ＭＳ 明朝"/>
            </w:rPr>
          </w:pPr>
        </w:p>
        <w:p w14:paraId="72DE100B" w14:textId="77777777" w:rsidR="001F1C06" w:rsidRDefault="001F1C06" w:rsidP="001F1C06">
          <w:pPr>
            <w:widowControl/>
            <w:rPr>
              <w:rFonts w:ascii="ＭＳ 明朝" w:eastAsia="ＭＳ 明朝"/>
            </w:rPr>
          </w:pPr>
        </w:p>
        <w:p w14:paraId="4C1A6E2E" w14:textId="77777777" w:rsidR="001F1C06" w:rsidRDefault="001F1C06" w:rsidP="001F1C06">
          <w:pPr>
            <w:widowControl/>
            <w:rPr>
              <w:rFonts w:ascii="ＭＳ 明朝" w:eastAsia="ＭＳ 明朝"/>
              <w:color w:val="EE0000"/>
            </w:rPr>
          </w:pPr>
        </w:p>
        <w:p w14:paraId="2D01C20A" w14:textId="77777777" w:rsidR="001F1C06" w:rsidRDefault="001F1C06" w:rsidP="001F1C06">
          <w:pPr>
            <w:widowControl/>
            <w:rPr>
              <w:rFonts w:ascii="ＭＳ 明朝" w:eastAsia="ＭＳ 明朝"/>
              <w:color w:val="EE0000"/>
            </w:rPr>
          </w:pPr>
        </w:p>
        <w:p w14:paraId="377DBF9E" w14:textId="77777777" w:rsidR="001F1C06" w:rsidRPr="00D755C9" w:rsidRDefault="001F1C06" w:rsidP="001F1C06">
          <w:pPr>
            <w:widowControl/>
            <w:rPr>
              <w:rFonts w:ascii="ＭＳ 明朝" w:eastAsia="ＭＳ 明朝"/>
              <w:color w:val="EE0000"/>
            </w:rPr>
          </w:pPr>
        </w:p>
        <w:p w14:paraId="6E2CDCE6" w14:textId="77777777" w:rsidR="001F1C06" w:rsidRDefault="001F1C06" w:rsidP="001F1C06">
          <w:pPr>
            <w:widowControl/>
            <w:rPr>
              <w:rFonts w:ascii="ＭＳ 明朝" w:eastAsia="ＭＳ 明朝"/>
            </w:rPr>
          </w:pPr>
        </w:p>
        <w:p w14:paraId="4A234EDA" w14:textId="77777777" w:rsidR="001F1C06" w:rsidRDefault="001F1C06" w:rsidP="001F1C06">
          <w:pPr>
            <w:widowControl/>
            <w:rPr>
              <w:rFonts w:ascii="ＭＳ 明朝" w:eastAsia="ＭＳ 明朝"/>
            </w:rPr>
          </w:pPr>
        </w:p>
        <w:p w14:paraId="4794DF3B" w14:textId="77777777" w:rsidR="001F1C06" w:rsidRPr="005F1706" w:rsidRDefault="001F1C06" w:rsidP="001F1C06">
          <w:pPr>
            <w:widowControl/>
            <w:rPr>
              <w:rFonts w:ascii="ＭＳ 明朝" w:eastAsia="ＭＳ 明朝"/>
            </w:rPr>
          </w:pPr>
        </w:p>
        <w:p w14:paraId="3544B2B3" w14:textId="77777777" w:rsidR="001F1C06" w:rsidRPr="00831D04" w:rsidRDefault="001F1C06" w:rsidP="001F1C06">
          <w:pPr>
            <w:widowControl/>
            <w:rPr>
              <w:rFonts w:ascii="ＭＳ 明朝" w:eastAsia="ＭＳ 明朝"/>
            </w:rPr>
          </w:pPr>
        </w:p>
        <w:p w14:paraId="278855D2" w14:textId="77777777" w:rsidR="001F1C06" w:rsidRDefault="001F1C06" w:rsidP="001F1C06">
          <w:pPr>
            <w:widowControl/>
            <w:snapToGrid w:val="0"/>
            <w:jc w:val="center"/>
            <w:rPr>
              <w:rFonts w:ascii="ＭＳ 明朝" w:eastAsia="ＭＳ 明朝"/>
              <w:b/>
              <w:i/>
              <w:sz w:val="44"/>
              <w:szCs w:val="44"/>
            </w:rPr>
          </w:pPr>
          <w:r>
            <w:rPr>
              <w:rFonts w:ascii="ＭＳ 明朝" w:eastAsia="ＭＳ 明朝" w:hint="eastAsia"/>
              <w:b/>
              <w:i/>
              <w:sz w:val="44"/>
              <w:szCs w:val="44"/>
            </w:rPr>
            <w:t>2025.05</w:t>
          </w:r>
          <w:r w:rsidRPr="00710235">
            <w:rPr>
              <w:rFonts w:ascii="ＭＳ 明朝" w:eastAsia="ＭＳ 明朝" w:hint="eastAsia"/>
              <w:b/>
              <w:i/>
              <w:sz w:val="44"/>
              <w:szCs w:val="44"/>
            </w:rPr>
            <w:t>.</w:t>
          </w:r>
          <w:r>
            <w:rPr>
              <w:rFonts w:ascii="ＭＳ 明朝" w:eastAsia="ＭＳ 明朝" w:hint="eastAsia"/>
              <w:b/>
              <w:i/>
              <w:sz w:val="44"/>
              <w:szCs w:val="44"/>
            </w:rPr>
            <w:t>31</w:t>
          </w:r>
        </w:p>
        <w:p w14:paraId="34511622" w14:textId="77777777" w:rsidR="001F1C06" w:rsidRPr="00831D04" w:rsidRDefault="001F1C06" w:rsidP="001F1C06">
          <w:pPr>
            <w:widowControl/>
            <w:snapToGrid w:val="0"/>
            <w:jc w:val="center"/>
            <w:rPr>
              <w:rFonts w:ascii="ＭＳ 明朝" w:eastAsia="ＭＳ 明朝"/>
              <w:b/>
              <w:i/>
              <w:sz w:val="36"/>
              <w:szCs w:val="36"/>
            </w:rPr>
          </w:pPr>
        </w:p>
        <w:p w14:paraId="25CADCB6" w14:textId="77777777" w:rsidR="001F1C06" w:rsidRPr="00831D04" w:rsidRDefault="001F1C06" w:rsidP="001F1C06">
          <w:pPr>
            <w:widowControl/>
            <w:snapToGrid w:val="0"/>
            <w:jc w:val="center"/>
            <w:rPr>
              <w:rFonts w:ascii="ＭＳ 明朝" w:eastAsia="ＭＳ 明朝"/>
              <w:b/>
              <w:i/>
              <w:sz w:val="36"/>
              <w:szCs w:val="36"/>
            </w:rPr>
          </w:pPr>
          <w:r>
            <w:rPr>
              <w:rFonts w:ascii="ＭＳ 明朝" w:eastAsia="ＭＳ 明朝" w:hint="eastAsia"/>
              <w:b/>
              <w:i/>
              <w:sz w:val="36"/>
              <w:szCs w:val="36"/>
            </w:rPr>
            <w:t>By</w:t>
          </w:r>
          <w:r w:rsidRPr="00831D04">
            <w:rPr>
              <w:rFonts w:ascii="ＭＳ 明朝" w:eastAsia="ＭＳ 明朝" w:hint="eastAsia"/>
              <w:b/>
              <w:i/>
              <w:sz w:val="36"/>
              <w:szCs w:val="36"/>
            </w:rPr>
            <w:t xml:space="preserve"> Tatsu</w:t>
          </w:r>
        </w:p>
        <w:p w14:paraId="7281FB18" w14:textId="77777777" w:rsidR="001F1C06" w:rsidRDefault="001F1C06" w:rsidP="001F1C06">
          <w:pPr>
            <w:widowControl/>
            <w:rPr>
              <w:rFonts w:ascii="ＭＳ 明朝" w:eastAsia="ＭＳ 明朝"/>
            </w:rPr>
          </w:pPr>
        </w:p>
        <w:p w14:paraId="7F8AC4C5" w14:textId="77777777" w:rsidR="001F1C06" w:rsidRDefault="001F1C06" w:rsidP="001F1C06">
          <w:pPr>
            <w:widowControl/>
            <w:rPr>
              <w:rFonts w:ascii="ＭＳ 明朝" w:eastAsia="ＭＳ 明朝"/>
            </w:rPr>
          </w:pPr>
        </w:p>
        <w:p w14:paraId="09ABBFEB" w14:textId="77777777" w:rsidR="001F1C06" w:rsidRDefault="001F1C06" w:rsidP="001F1C06">
          <w:pPr>
            <w:widowControl/>
            <w:rPr>
              <w:rFonts w:ascii="ＭＳ 明朝" w:eastAsia="ＭＳ 明朝"/>
            </w:rPr>
          </w:pPr>
        </w:p>
        <w:p w14:paraId="1CEE41B6" w14:textId="77777777" w:rsidR="001F1C06" w:rsidRPr="00831D04" w:rsidRDefault="001F1C06" w:rsidP="001F1C06">
          <w:pPr>
            <w:widowControl/>
            <w:snapToGrid w:val="0"/>
            <w:rPr>
              <w:rFonts w:ascii="ＭＳ 明朝" w:eastAsia="ＭＳ 明朝"/>
              <w:sz w:val="28"/>
              <w:szCs w:val="28"/>
            </w:rPr>
          </w:pPr>
          <w:r w:rsidRPr="00831D04">
            <w:rPr>
              <w:rFonts w:ascii="ＭＳ 明朝" w:eastAsia="ＭＳ 明朝" w:hint="eastAsia"/>
              <w:sz w:val="28"/>
              <w:szCs w:val="28"/>
            </w:rPr>
            <w:t>著作権：　　　 著作権は本プログラムの作成者にあります。</w:t>
          </w:r>
        </w:p>
        <w:p w14:paraId="0458EDD8" w14:textId="77777777" w:rsidR="001F1C06" w:rsidRDefault="001F1C06" w:rsidP="001F1C06">
          <w:pPr>
            <w:widowControl/>
            <w:snapToGrid w:val="0"/>
            <w:rPr>
              <w:rFonts w:ascii="ＭＳ 明朝" w:eastAsia="ＭＳ 明朝"/>
              <w:sz w:val="28"/>
              <w:szCs w:val="28"/>
            </w:rPr>
          </w:pPr>
          <w:r w:rsidRPr="00831D04">
            <w:rPr>
              <w:rFonts w:ascii="ＭＳ 明朝" w:eastAsia="ＭＳ 明朝" w:hint="eastAsia"/>
              <w:sz w:val="28"/>
              <w:szCs w:val="28"/>
            </w:rPr>
            <w:t>配布・転載：　 プログラムの配布、転載等は一切お断りします。</w:t>
          </w:r>
        </w:p>
        <w:p w14:paraId="590C476C" w14:textId="3D43EF78" w:rsidR="002C18FA" w:rsidRPr="00046AC9" w:rsidRDefault="001F1C06" w:rsidP="001F1C06">
          <w:pPr>
            <w:widowControl/>
            <w:topLinePunct w:val="0"/>
            <w:rPr>
              <w:rFonts w:ascii="ＭＳ 明朝" w:eastAsia="ＭＳ 明朝"/>
              <w:sz w:val="28"/>
              <w:szCs w:val="28"/>
            </w:rPr>
          </w:pPr>
          <w:r>
            <w:rPr>
              <w:rFonts w:ascii="ＭＳ 明朝" w:eastAsia="ＭＳ 明朝"/>
              <w:sz w:val="28"/>
              <w:szCs w:val="28"/>
            </w:rPr>
            <w:br w:type="page"/>
          </w:r>
        </w:p>
        <w:bookmarkEnd w:id="0" w:displacedByCustomXml="next"/>
      </w:sdtContent>
    </w:sdt>
    <w:p w14:paraId="36FDFA37" w14:textId="77777777" w:rsidR="00E672CB" w:rsidRPr="00D03215" w:rsidRDefault="00E672CB" w:rsidP="00245F57">
      <w:pPr>
        <w:jc w:val="center"/>
        <w:rPr>
          <w:b/>
          <w:bCs/>
          <w:sz w:val="28"/>
          <w:szCs w:val="28"/>
        </w:rPr>
      </w:pPr>
      <w:bookmarkStart w:id="1" w:name="_Hlk47423208"/>
      <w:bookmarkStart w:id="2" w:name="_Toc484530234"/>
      <w:r w:rsidRPr="00D03215">
        <w:rPr>
          <w:rFonts w:hint="eastAsia"/>
          <w:b/>
          <w:bCs/>
          <w:sz w:val="28"/>
          <w:szCs w:val="28"/>
        </w:rPr>
        <w:lastRenderedPageBreak/>
        <w:t>目　　次</w:t>
      </w:r>
      <w:bookmarkEnd w:id="1"/>
    </w:p>
    <w:p w14:paraId="4874DCA2" w14:textId="77777777" w:rsidR="00E672CB" w:rsidRPr="00D03215" w:rsidRDefault="00E672CB" w:rsidP="00AC71EA">
      <w:bookmarkStart w:id="3" w:name="_Hlk53856841"/>
    </w:p>
    <w:bookmarkStart w:id="4" w:name="_Hlk47379326"/>
    <w:p w14:paraId="0B042D5B" w14:textId="7C5E8C1F" w:rsidR="00FF34A7" w:rsidRDefault="00E672CB">
      <w:pPr>
        <w:pStyle w:val="11"/>
        <w:tabs>
          <w:tab w:val="left" w:pos="630"/>
        </w:tabs>
        <w:rPr>
          <w:rFonts w:asciiTheme="minorHAnsi" w:hAnsiTheme="minorHAnsi" w:cstheme="minorBidi"/>
          <w:szCs w:val="24"/>
          <w:lang w:val="en-US"/>
          <w14:ligatures w14:val="standardContextual"/>
        </w:rPr>
      </w:pPr>
      <w:r w:rsidRPr="00D03215">
        <w:rPr>
          <w:rFonts w:asciiTheme="minorHAnsi" w:hAnsiTheme="minorHAnsi"/>
          <w:noProof w:val="0"/>
          <w:sz w:val="22"/>
          <w:szCs w:val="28"/>
        </w:rPr>
        <w:fldChar w:fldCharType="begin"/>
      </w:r>
      <w:r w:rsidRPr="00D03215">
        <w:rPr>
          <w:rFonts w:asciiTheme="minorHAnsi" w:hAnsiTheme="minorHAnsi"/>
          <w:noProof w:val="0"/>
          <w:sz w:val="22"/>
          <w:szCs w:val="28"/>
        </w:rPr>
        <w:instrText xml:space="preserve"> TOC \o "1-2" \h \z \u </w:instrText>
      </w:r>
      <w:r w:rsidRPr="00D03215">
        <w:rPr>
          <w:rFonts w:asciiTheme="minorHAnsi" w:hAnsiTheme="minorHAnsi"/>
          <w:noProof w:val="0"/>
          <w:sz w:val="22"/>
          <w:szCs w:val="28"/>
        </w:rPr>
        <w:fldChar w:fldCharType="separate"/>
      </w:r>
      <w:hyperlink w:anchor="_Toc219984256" w:history="1">
        <w:r w:rsidR="00FF34A7" w:rsidRPr="00911CC8">
          <w:rPr>
            <w:rStyle w:val="a7"/>
          </w:rPr>
          <w:t>１</w:t>
        </w:r>
        <w:r w:rsidR="00FF34A7">
          <w:rPr>
            <w:rFonts w:asciiTheme="minorHAnsi" w:hAnsiTheme="minorHAnsi" w:cstheme="minorBidi"/>
            <w:szCs w:val="24"/>
            <w:lang w:val="en-US"/>
            <w14:ligatures w14:val="standardContextual"/>
          </w:rPr>
          <w:tab/>
        </w:r>
        <w:r w:rsidR="00FF34A7" w:rsidRPr="00911CC8">
          <w:rPr>
            <w:rStyle w:val="a7"/>
          </w:rPr>
          <w:t>この説明書の使用方法</w:t>
        </w:r>
        <w:r w:rsidR="00FF34A7">
          <w:rPr>
            <w:webHidden/>
          </w:rPr>
          <w:tab/>
        </w:r>
        <w:r w:rsidR="00FF34A7">
          <w:rPr>
            <w:webHidden/>
          </w:rPr>
          <w:fldChar w:fldCharType="begin"/>
        </w:r>
        <w:r w:rsidR="00FF34A7">
          <w:rPr>
            <w:webHidden/>
          </w:rPr>
          <w:instrText xml:space="preserve"> PAGEREF _Toc219984256 \h </w:instrText>
        </w:r>
        <w:r w:rsidR="00FF34A7">
          <w:rPr>
            <w:webHidden/>
          </w:rPr>
        </w:r>
        <w:r w:rsidR="00FF34A7">
          <w:rPr>
            <w:webHidden/>
          </w:rPr>
          <w:fldChar w:fldCharType="separate"/>
        </w:r>
        <w:r w:rsidR="00FF34A7">
          <w:rPr>
            <w:webHidden/>
          </w:rPr>
          <w:t>- 1 -</w:t>
        </w:r>
        <w:r w:rsidR="00FF34A7">
          <w:rPr>
            <w:webHidden/>
          </w:rPr>
          <w:fldChar w:fldCharType="end"/>
        </w:r>
      </w:hyperlink>
    </w:p>
    <w:p w14:paraId="3A4CAE7C" w14:textId="735069FF" w:rsidR="00FF34A7" w:rsidRDefault="00FF34A7">
      <w:pPr>
        <w:pStyle w:val="23"/>
        <w:tabs>
          <w:tab w:val="right" w:leader="dot" w:pos="9061"/>
        </w:tabs>
        <w:rPr>
          <w:rFonts w:asciiTheme="minorHAnsi" w:hAnsiTheme="minorHAnsi"/>
          <w:noProof/>
          <w:szCs w:val="24"/>
          <w:lang w:val="en-US"/>
          <w14:ligatures w14:val="standardContextual"/>
        </w:rPr>
      </w:pPr>
      <w:hyperlink w:anchor="_Toc219984257" w:history="1">
        <w:r w:rsidRPr="00911CC8">
          <w:rPr>
            <w:rStyle w:val="a7"/>
            <w:noProof/>
          </w:rPr>
          <w:t>(1) ペーパーレスで使用すると図や説明文の参照が簡単になります。</w:t>
        </w:r>
        <w:r>
          <w:rPr>
            <w:noProof/>
            <w:webHidden/>
          </w:rPr>
          <w:tab/>
        </w:r>
        <w:r>
          <w:rPr>
            <w:noProof/>
            <w:webHidden/>
          </w:rPr>
          <w:fldChar w:fldCharType="begin"/>
        </w:r>
        <w:r>
          <w:rPr>
            <w:noProof/>
            <w:webHidden/>
          </w:rPr>
          <w:instrText xml:space="preserve"> PAGEREF _Toc219984257 \h </w:instrText>
        </w:r>
        <w:r>
          <w:rPr>
            <w:noProof/>
            <w:webHidden/>
          </w:rPr>
        </w:r>
        <w:r>
          <w:rPr>
            <w:noProof/>
            <w:webHidden/>
          </w:rPr>
          <w:fldChar w:fldCharType="separate"/>
        </w:r>
        <w:r>
          <w:rPr>
            <w:noProof/>
            <w:webHidden/>
          </w:rPr>
          <w:t>- 1 -</w:t>
        </w:r>
        <w:r>
          <w:rPr>
            <w:noProof/>
            <w:webHidden/>
          </w:rPr>
          <w:fldChar w:fldCharType="end"/>
        </w:r>
      </w:hyperlink>
    </w:p>
    <w:p w14:paraId="2ACEAE41" w14:textId="54060933" w:rsidR="00FF34A7" w:rsidRDefault="00FF34A7">
      <w:pPr>
        <w:pStyle w:val="23"/>
        <w:tabs>
          <w:tab w:val="right" w:leader="dot" w:pos="9061"/>
        </w:tabs>
        <w:rPr>
          <w:rFonts w:asciiTheme="minorHAnsi" w:hAnsiTheme="minorHAnsi"/>
          <w:noProof/>
          <w:szCs w:val="24"/>
          <w:lang w:val="en-US"/>
          <w14:ligatures w14:val="standardContextual"/>
        </w:rPr>
      </w:pPr>
      <w:hyperlink w:anchor="_Toc219984258" w:history="1">
        <w:r w:rsidRPr="00911CC8">
          <w:rPr>
            <w:rStyle w:val="a7"/>
            <w:noProof/>
          </w:rPr>
          <w:t>(2) Wordの「戻る」、「進む」ボタンを表示する方法：</w:t>
        </w:r>
        <w:r>
          <w:rPr>
            <w:noProof/>
            <w:webHidden/>
          </w:rPr>
          <w:tab/>
        </w:r>
        <w:r>
          <w:rPr>
            <w:noProof/>
            <w:webHidden/>
          </w:rPr>
          <w:fldChar w:fldCharType="begin"/>
        </w:r>
        <w:r>
          <w:rPr>
            <w:noProof/>
            <w:webHidden/>
          </w:rPr>
          <w:instrText xml:space="preserve"> PAGEREF _Toc219984258 \h </w:instrText>
        </w:r>
        <w:r>
          <w:rPr>
            <w:noProof/>
            <w:webHidden/>
          </w:rPr>
        </w:r>
        <w:r>
          <w:rPr>
            <w:noProof/>
            <w:webHidden/>
          </w:rPr>
          <w:fldChar w:fldCharType="separate"/>
        </w:r>
        <w:r>
          <w:rPr>
            <w:noProof/>
            <w:webHidden/>
          </w:rPr>
          <w:t>- 2 -</w:t>
        </w:r>
        <w:r>
          <w:rPr>
            <w:noProof/>
            <w:webHidden/>
          </w:rPr>
          <w:fldChar w:fldCharType="end"/>
        </w:r>
      </w:hyperlink>
    </w:p>
    <w:p w14:paraId="55FFB9F8" w14:textId="244614EC" w:rsidR="00FF34A7" w:rsidRDefault="00FF34A7">
      <w:pPr>
        <w:pStyle w:val="23"/>
        <w:tabs>
          <w:tab w:val="right" w:leader="dot" w:pos="9061"/>
        </w:tabs>
        <w:rPr>
          <w:rFonts w:asciiTheme="minorHAnsi" w:hAnsiTheme="minorHAnsi"/>
          <w:noProof/>
          <w:szCs w:val="24"/>
          <w:lang w:val="en-US"/>
          <w14:ligatures w14:val="standardContextual"/>
        </w:rPr>
      </w:pPr>
      <w:hyperlink w:anchor="_Toc219984259" w:history="1">
        <w:r w:rsidRPr="00911CC8">
          <w:rPr>
            <w:rStyle w:val="a7"/>
            <w:noProof/>
          </w:rPr>
          <w:t>(3) 図の文字が小さくて読めない場合は次のようにしてください。</w:t>
        </w:r>
        <w:r>
          <w:rPr>
            <w:noProof/>
            <w:webHidden/>
          </w:rPr>
          <w:tab/>
        </w:r>
        <w:r>
          <w:rPr>
            <w:noProof/>
            <w:webHidden/>
          </w:rPr>
          <w:fldChar w:fldCharType="begin"/>
        </w:r>
        <w:r>
          <w:rPr>
            <w:noProof/>
            <w:webHidden/>
          </w:rPr>
          <w:instrText xml:space="preserve"> PAGEREF _Toc219984259 \h </w:instrText>
        </w:r>
        <w:r>
          <w:rPr>
            <w:noProof/>
            <w:webHidden/>
          </w:rPr>
        </w:r>
        <w:r>
          <w:rPr>
            <w:noProof/>
            <w:webHidden/>
          </w:rPr>
          <w:fldChar w:fldCharType="separate"/>
        </w:r>
        <w:r>
          <w:rPr>
            <w:noProof/>
            <w:webHidden/>
          </w:rPr>
          <w:t>- 2 -</w:t>
        </w:r>
        <w:r>
          <w:rPr>
            <w:noProof/>
            <w:webHidden/>
          </w:rPr>
          <w:fldChar w:fldCharType="end"/>
        </w:r>
      </w:hyperlink>
    </w:p>
    <w:p w14:paraId="4E8E4E70" w14:textId="42E8FE22" w:rsidR="00FF34A7" w:rsidRDefault="00FF34A7">
      <w:pPr>
        <w:pStyle w:val="23"/>
        <w:tabs>
          <w:tab w:val="right" w:leader="dot" w:pos="9061"/>
        </w:tabs>
        <w:rPr>
          <w:rFonts w:asciiTheme="minorHAnsi" w:hAnsiTheme="minorHAnsi"/>
          <w:noProof/>
          <w:szCs w:val="24"/>
          <w:lang w:val="en-US"/>
          <w14:ligatures w14:val="standardContextual"/>
        </w:rPr>
      </w:pPr>
      <w:hyperlink w:anchor="_Toc219984260" w:history="1">
        <w:r w:rsidRPr="00911CC8">
          <w:rPr>
            <w:rStyle w:val="a7"/>
            <w:noProof/>
          </w:rPr>
          <w:t>(4) この説明書の文字を検索する場合は次のようになります。</w:t>
        </w:r>
        <w:r>
          <w:rPr>
            <w:noProof/>
            <w:webHidden/>
          </w:rPr>
          <w:tab/>
        </w:r>
        <w:r>
          <w:rPr>
            <w:noProof/>
            <w:webHidden/>
          </w:rPr>
          <w:fldChar w:fldCharType="begin"/>
        </w:r>
        <w:r>
          <w:rPr>
            <w:noProof/>
            <w:webHidden/>
          </w:rPr>
          <w:instrText xml:space="preserve"> PAGEREF _Toc219984260 \h </w:instrText>
        </w:r>
        <w:r>
          <w:rPr>
            <w:noProof/>
            <w:webHidden/>
          </w:rPr>
        </w:r>
        <w:r>
          <w:rPr>
            <w:noProof/>
            <w:webHidden/>
          </w:rPr>
          <w:fldChar w:fldCharType="separate"/>
        </w:r>
        <w:r>
          <w:rPr>
            <w:noProof/>
            <w:webHidden/>
          </w:rPr>
          <w:t>- 2 -</w:t>
        </w:r>
        <w:r>
          <w:rPr>
            <w:noProof/>
            <w:webHidden/>
          </w:rPr>
          <w:fldChar w:fldCharType="end"/>
        </w:r>
      </w:hyperlink>
    </w:p>
    <w:p w14:paraId="4463F561" w14:textId="285988B7" w:rsidR="00FF34A7" w:rsidRDefault="00FF34A7">
      <w:pPr>
        <w:pStyle w:val="23"/>
        <w:tabs>
          <w:tab w:val="right" w:leader="dot" w:pos="9061"/>
        </w:tabs>
        <w:rPr>
          <w:rFonts w:asciiTheme="minorHAnsi" w:hAnsiTheme="minorHAnsi"/>
          <w:noProof/>
          <w:szCs w:val="24"/>
          <w:lang w:val="en-US"/>
          <w14:ligatures w14:val="standardContextual"/>
        </w:rPr>
      </w:pPr>
      <w:hyperlink w:anchor="_Toc219984261" w:history="1">
        <w:r w:rsidRPr="00911CC8">
          <w:rPr>
            <w:rStyle w:val="a7"/>
            <w:noProof/>
          </w:rPr>
          <w:t>(5) プログラムの使用にあたってのご注意</w:t>
        </w:r>
        <w:r>
          <w:rPr>
            <w:noProof/>
            <w:webHidden/>
          </w:rPr>
          <w:tab/>
        </w:r>
        <w:r>
          <w:rPr>
            <w:noProof/>
            <w:webHidden/>
          </w:rPr>
          <w:fldChar w:fldCharType="begin"/>
        </w:r>
        <w:r>
          <w:rPr>
            <w:noProof/>
            <w:webHidden/>
          </w:rPr>
          <w:instrText xml:space="preserve"> PAGEREF _Toc219984261 \h </w:instrText>
        </w:r>
        <w:r>
          <w:rPr>
            <w:noProof/>
            <w:webHidden/>
          </w:rPr>
        </w:r>
        <w:r>
          <w:rPr>
            <w:noProof/>
            <w:webHidden/>
          </w:rPr>
          <w:fldChar w:fldCharType="separate"/>
        </w:r>
        <w:r>
          <w:rPr>
            <w:noProof/>
            <w:webHidden/>
          </w:rPr>
          <w:t>- 2 -</w:t>
        </w:r>
        <w:r>
          <w:rPr>
            <w:noProof/>
            <w:webHidden/>
          </w:rPr>
          <w:fldChar w:fldCharType="end"/>
        </w:r>
      </w:hyperlink>
    </w:p>
    <w:p w14:paraId="49C96A25" w14:textId="32DDD0F2" w:rsidR="00FF34A7" w:rsidRDefault="00FF34A7">
      <w:pPr>
        <w:pStyle w:val="11"/>
        <w:tabs>
          <w:tab w:val="left" w:pos="630"/>
        </w:tabs>
        <w:rPr>
          <w:rFonts w:asciiTheme="minorHAnsi" w:hAnsiTheme="minorHAnsi" w:cstheme="minorBidi"/>
          <w:szCs w:val="24"/>
          <w:lang w:val="en-US"/>
          <w14:ligatures w14:val="standardContextual"/>
        </w:rPr>
      </w:pPr>
      <w:hyperlink w:anchor="_Toc219984262" w:history="1">
        <w:r w:rsidRPr="00911CC8">
          <w:rPr>
            <w:rStyle w:val="a7"/>
          </w:rPr>
          <w:t>２</w:t>
        </w:r>
        <w:r>
          <w:rPr>
            <w:rFonts w:asciiTheme="minorHAnsi" w:hAnsiTheme="minorHAnsi" w:cstheme="minorBidi"/>
            <w:szCs w:val="24"/>
            <w:lang w:val="en-US"/>
            <w14:ligatures w14:val="standardContextual"/>
          </w:rPr>
          <w:tab/>
        </w:r>
        <w:r w:rsidRPr="00911CC8">
          <w:rPr>
            <w:rStyle w:val="a7"/>
          </w:rPr>
          <w:t>添付の「Excel差し込み印刷サンプル_1.xlsx」の差し込み先シート</w:t>
        </w:r>
        <w:r>
          <w:rPr>
            <w:webHidden/>
          </w:rPr>
          <w:tab/>
        </w:r>
        <w:r>
          <w:rPr>
            <w:webHidden/>
          </w:rPr>
          <w:fldChar w:fldCharType="begin"/>
        </w:r>
        <w:r>
          <w:rPr>
            <w:webHidden/>
          </w:rPr>
          <w:instrText xml:space="preserve"> PAGEREF _Toc219984262 \h </w:instrText>
        </w:r>
        <w:r>
          <w:rPr>
            <w:webHidden/>
          </w:rPr>
        </w:r>
        <w:r>
          <w:rPr>
            <w:webHidden/>
          </w:rPr>
          <w:fldChar w:fldCharType="separate"/>
        </w:r>
        <w:r>
          <w:rPr>
            <w:webHidden/>
          </w:rPr>
          <w:t>- 3 -</w:t>
        </w:r>
        <w:r>
          <w:rPr>
            <w:webHidden/>
          </w:rPr>
          <w:fldChar w:fldCharType="end"/>
        </w:r>
      </w:hyperlink>
    </w:p>
    <w:p w14:paraId="4EF9FA76" w14:textId="267DF404" w:rsidR="00FF34A7" w:rsidRDefault="00FF34A7">
      <w:pPr>
        <w:pStyle w:val="23"/>
        <w:tabs>
          <w:tab w:val="right" w:leader="dot" w:pos="9061"/>
        </w:tabs>
        <w:rPr>
          <w:rFonts w:asciiTheme="minorHAnsi" w:hAnsiTheme="minorHAnsi"/>
          <w:noProof/>
          <w:szCs w:val="24"/>
          <w:lang w:val="en-US"/>
          <w14:ligatures w14:val="standardContextual"/>
        </w:rPr>
      </w:pPr>
      <w:hyperlink w:anchor="_Toc219984263" w:history="1">
        <w:r w:rsidRPr="00911CC8">
          <w:rPr>
            <w:rStyle w:val="a7"/>
            <w:noProof/>
          </w:rPr>
          <w:t>(1) 「上期会費集金A4用紙」印刷プレビューイメージ画像</w:t>
        </w:r>
        <w:r>
          <w:rPr>
            <w:noProof/>
            <w:webHidden/>
          </w:rPr>
          <w:tab/>
        </w:r>
        <w:r>
          <w:rPr>
            <w:noProof/>
            <w:webHidden/>
          </w:rPr>
          <w:fldChar w:fldCharType="begin"/>
        </w:r>
        <w:r>
          <w:rPr>
            <w:noProof/>
            <w:webHidden/>
          </w:rPr>
          <w:instrText xml:space="preserve"> PAGEREF _Toc219984263 \h </w:instrText>
        </w:r>
        <w:r>
          <w:rPr>
            <w:noProof/>
            <w:webHidden/>
          </w:rPr>
        </w:r>
        <w:r>
          <w:rPr>
            <w:noProof/>
            <w:webHidden/>
          </w:rPr>
          <w:fldChar w:fldCharType="separate"/>
        </w:r>
        <w:r>
          <w:rPr>
            <w:noProof/>
            <w:webHidden/>
          </w:rPr>
          <w:t>- 3 -</w:t>
        </w:r>
        <w:r>
          <w:rPr>
            <w:noProof/>
            <w:webHidden/>
          </w:rPr>
          <w:fldChar w:fldCharType="end"/>
        </w:r>
      </w:hyperlink>
    </w:p>
    <w:p w14:paraId="670A65B8" w14:textId="2BDCB18D" w:rsidR="00FF34A7" w:rsidRDefault="00FF34A7">
      <w:pPr>
        <w:pStyle w:val="23"/>
        <w:tabs>
          <w:tab w:val="right" w:leader="dot" w:pos="9061"/>
        </w:tabs>
        <w:rPr>
          <w:rFonts w:asciiTheme="minorHAnsi" w:hAnsiTheme="minorHAnsi"/>
          <w:noProof/>
          <w:szCs w:val="24"/>
          <w:lang w:val="en-US"/>
          <w14:ligatures w14:val="standardContextual"/>
        </w:rPr>
      </w:pPr>
      <w:hyperlink w:anchor="_Toc219984264" w:history="1">
        <w:r w:rsidRPr="00911CC8">
          <w:rPr>
            <w:rStyle w:val="a7"/>
            <w:noProof/>
          </w:rPr>
          <w:t>(2) 「集金洋形1号封筒」印刷プレビューイメージ画像</w:t>
        </w:r>
        <w:r>
          <w:rPr>
            <w:noProof/>
            <w:webHidden/>
          </w:rPr>
          <w:tab/>
        </w:r>
        <w:r>
          <w:rPr>
            <w:noProof/>
            <w:webHidden/>
          </w:rPr>
          <w:fldChar w:fldCharType="begin"/>
        </w:r>
        <w:r>
          <w:rPr>
            <w:noProof/>
            <w:webHidden/>
          </w:rPr>
          <w:instrText xml:space="preserve"> PAGEREF _Toc219984264 \h </w:instrText>
        </w:r>
        <w:r>
          <w:rPr>
            <w:noProof/>
            <w:webHidden/>
          </w:rPr>
        </w:r>
        <w:r>
          <w:rPr>
            <w:noProof/>
            <w:webHidden/>
          </w:rPr>
          <w:fldChar w:fldCharType="separate"/>
        </w:r>
        <w:r>
          <w:rPr>
            <w:noProof/>
            <w:webHidden/>
          </w:rPr>
          <w:t>- 4 -</w:t>
        </w:r>
        <w:r>
          <w:rPr>
            <w:noProof/>
            <w:webHidden/>
          </w:rPr>
          <w:fldChar w:fldCharType="end"/>
        </w:r>
      </w:hyperlink>
    </w:p>
    <w:p w14:paraId="14ED306B" w14:textId="6AAF7842" w:rsidR="00FF34A7" w:rsidRDefault="00FF34A7">
      <w:pPr>
        <w:pStyle w:val="23"/>
        <w:tabs>
          <w:tab w:val="right" w:leader="dot" w:pos="9061"/>
        </w:tabs>
        <w:rPr>
          <w:rFonts w:asciiTheme="minorHAnsi" w:hAnsiTheme="minorHAnsi"/>
          <w:noProof/>
          <w:szCs w:val="24"/>
          <w:lang w:val="en-US"/>
          <w14:ligatures w14:val="standardContextual"/>
        </w:rPr>
      </w:pPr>
      <w:hyperlink w:anchor="_Toc219984265" w:history="1">
        <w:r w:rsidRPr="00911CC8">
          <w:rPr>
            <w:rStyle w:val="a7"/>
            <w:noProof/>
          </w:rPr>
          <w:t>(3) 「上期会費領収書」印刷プレビューイメージ画像</w:t>
        </w:r>
        <w:r>
          <w:rPr>
            <w:noProof/>
            <w:webHidden/>
          </w:rPr>
          <w:tab/>
        </w:r>
        <w:r>
          <w:rPr>
            <w:noProof/>
            <w:webHidden/>
          </w:rPr>
          <w:fldChar w:fldCharType="begin"/>
        </w:r>
        <w:r>
          <w:rPr>
            <w:noProof/>
            <w:webHidden/>
          </w:rPr>
          <w:instrText xml:space="preserve"> PAGEREF _Toc219984265 \h </w:instrText>
        </w:r>
        <w:r>
          <w:rPr>
            <w:noProof/>
            <w:webHidden/>
          </w:rPr>
        </w:r>
        <w:r>
          <w:rPr>
            <w:noProof/>
            <w:webHidden/>
          </w:rPr>
          <w:fldChar w:fldCharType="separate"/>
        </w:r>
        <w:r>
          <w:rPr>
            <w:noProof/>
            <w:webHidden/>
          </w:rPr>
          <w:t>- 5 -</w:t>
        </w:r>
        <w:r>
          <w:rPr>
            <w:noProof/>
            <w:webHidden/>
          </w:rPr>
          <w:fldChar w:fldCharType="end"/>
        </w:r>
      </w:hyperlink>
    </w:p>
    <w:p w14:paraId="6A6733EA" w14:textId="2AB19AE6" w:rsidR="00FF34A7" w:rsidRDefault="00FF34A7">
      <w:pPr>
        <w:pStyle w:val="11"/>
        <w:tabs>
          <w:tab w:val="left" w:pos="630"/>
        </w:tabs>
        <w:rPr>
          <w:rFonts w:asciiTheme="minorHAnsi" w:hAnsiTheme="minorHAnsi" w:cstheme="minorBidi"/>
          <w:szCs w:val="24"/>
          <w:lang w:val="en-US"/>
          <w14:ligatures w14:val="standardContextual"/>
        </w:rPr>
      </w:pPr>
      <w:hyperlink w:anchor="_Toc219984266" w:history="1">
        <w:r w:rsidRPr="00911CC8">
          <w:rPr>
            <w:rStyle w:val="a7"/>
          </w:rPr>
          <w:t>３</w:t>
        </w:r>
        <w:r>
          <w:rPr>
            <w:rFonts w:asciiTheme="minorHAnsi" w:hAnsiTheme="minorHAnsi" w:cstheme="minorBidi"/>
            <w:szCs w:val="24"/>
            <w:lang w:val="en-US"/>
            <w14:ligatures w14:val="standardContextual"/>
          </w:rPr>
          <w:tab/>
        </w:r>
        <w:r w:rsidRPr="00911CC8">
          <w:rPr>
            <w:rStyle w:val="a7"/>
          </w:rPr>
          <w:t>プログラムの目的・特徴</w:t>
        </w:r>
        <w:r>
          <w:rPr>
            <w:webHidden/>
          </w:rPr>
          <w:tab/>
        </w:r>
        <w:r>
          <w:rPr>
            <w:webHidden/>
          </w:rPr>
          <w:fldChar w:fldCharType="begin"/>
        </w:r>
        <w:r>
          <w:rPr>
            <w:webHidden/>
          </w:rPr>
          <w:instrText xml:space="preserve"> PAGEREF _Toc219984266 \h </w:instrText>
        </w:r>
        <w:r>
          <w:rPr>
            <w:webHidden/>
          </w:rPr>
        </w:r>
        <w:r>
          <w:rPr>
            <w:webHidden/>
          </w:rPr>
          <w:fldChar w:fldCharType="separate"/>
        </w:r>
        <w:r>
          <w:rPr>
            <w:webHidden/>
          </w:rPr>
          <w:t>- 6 -</w:t>
        </w:r>
        <w:r>
          <w:rPr>
            <w:webHidden/>
          </w:rPr>
          <w:fldChar w:fldCharType="end"/>
        </w:r>
      </w:hyperlink>
    </w:p>
    <w:p w14:paraId="143F76F2" w14:textId="0B11AFE5" w:rsidR="00FF34A7" w:rsidRDefault="00FF34A7">
      <w:pPr>
        <w:pStyle w:val="11"/>
        <w:tabs>
          <w:tab w:val="left" w:pos="630"/>
        </w:tabs>
        <w:rPr>
          <w:rFonts w:asciiTheme="minorHAnsi" w:hAnsiTheme="minorHAnsi" w:cstheme="minorBidi"/>
          <w:szCs w:val="24"/>
          <w:lang w:val="en-US"/>
          <w14:ligatures w14:val="standardContextual"/>
        </w:rPr>
      </w:pPr>
      <w:hyperlink w:anchor="_Toc219984267" w:history="1">
        <w:r w:rsidRPr="00911CC8">
          <w:rPr>
            <w:rStyle w:val="a7"/>
          </w:rPr>
          <w:t>４</w:t>
        </w:r>
        <w:r>
          <w:rPr>
            <w:rFonts w:asciiTheme="minorHAnsi" w:hAnsiTheme="minorHAnsi" w:cstheme="minorBidi"/>
            <w:szCs w:val="24"/>
            <w:lang w:val="en-US"/>
            <w14:ligatures w14:val="standardContextual"/>
          </w:rPr>
          <w:tab/>
        </w:r>
        <w:r w:rsidRPr="00911CC8">
          <w:rPr>
            <w:rStyle w:val="a7"/>
          </w:rPr>
          <w:t>インターネットからダウンローしたファイルの内訳</w:t>
        </w:r>
        <w:r>
          <w:rPr>
            <w:webHidden/>
          </w:rPr>
          <w:tab/>
        </w:r>
        <w:r>
          <w:rPr>
            <w:webHidden/>
          </w:rPr>
          <w:fldChar w:fldCharType="begin"/>
        </w:r>
        <w:r>
          <w:rPr>
            <w:webHidden/>
          </w:rPr>
          <w:instrText xml:space="preserve"> PAGEREF _Toc219984267 \h </w:instrText>
        </w:r>
        <w:r>
          <w:rPr>
            <w:webHidden/>
          </w:rPr>
        </w:r>
        <w:r>
          <w:rPr>
            <w:webHidden/>
          </w:rPr>
          <w:fldChar w:fldCharType="separate"/>
        </w:r>
        <w:r>
          <w:rPr>
            <w:webHidden/>
          </w:rPr>
          <w:t>- 6 -</w:t>
        </w:r>
        <w:r>
          <w:rPr>
            <w:webHidden/>
          </w:rPr>
          <w:fldChar w:fldCharType="end"/>
        </w:r>
      </w:hyperlink>
    </w:p>
    <w:p w14:paraId="61C2DAB5" w14:textId="44785D59" w:rsidR="00FF34A7" w:rsidRDefault="00FF34A7">
      <w:pPr>
        <w:pStyle w:val="23"/>
        <w:tabs>
          <w:tab w:val="right" w:leader="dot" w:pos="9061"/>
        </w:tabs>
        <w:rPr>
          <w:rFonts w:asciiTheme="minorHAnsi" w:hAnsiTheme="minorHAnsi"/>
          <w:noProof/>
          <w:szCs w:val="24"/>
          <w:lang w:val="en-US"/>
          <w14:ligatures w14:val="standardContextual"/>
        </w:rPr>
      </w:pPr>
      <w:hyperlink w:anchor="_Toc219984268" w:history="1">
        <w:r w:rsidRPr="00911CC8">
          <w:rPr>
            <w:rStyle w:val="a7"/>
            <w:noProof/>
          </w:rPr>
          <w:t>(1) 解凍したファイルの内訳</w:t>
        </w:r>
        <w:r>
          <w:rPr>
            <w:noProof/>
            <w:webHidden/>
          </w:rPr>
          <w:tab/>
        </w:r>
        <w:r>
          <w:rPr>
            <w:noProof/>
            <w:webHidden/>
          </w:rPr>
          <w:fldChar w:fldCharType="begin"/>
        </w:r>
        <w:r>
          <w:rPr>
            <w:noProof/>
            <w:webHidden/>
          </w:rPr>
          <w:instrText xml:space="preserve"> PAGEREF _Toc219984268 \h </w:instrText>
        </w:r>
        <w:r>
          <w:rPr>
            <w:noProof/>
            <w:webHidden/>
          </w:rPr>
        </w:r>
        <w:r>
          <w:rPr>
            <w:noProof/>
            <w:webHidden/>
          </w:rPr>
          <w:fldChar w:fldCharType="separate"/>
        </w:r>
        <w:r>
          <w:rPr>
            <w:noProof/>
            <w:webHidden/>
          </w:rPr>
          <w:t>- 6 -</w:t>
        </w:r>
        <w:r>
          <w:rPr>
            <w:noProof/>
            <w:webHidden/>
          </w:rPr>
          <w:fldChar w:fldCharType="end"/>
        </w:r>
      </w:hyperlink>
    </w:p>
    <w:p w14:paraId="0B4D45D2" w14:textId="575FAFFC" w:rsidR="00FF34A7" w:rsidRDefault="00FF34A7">
      <w:pPr>
        <w:pStyle w:val="11"/>
        <w:tabs>
          <w:tab w:val="left" w:pos="630"/>
        </w:tabs>
        <w:rPr>
          <w:rFonts w:asciiTheme="minorHAnsi" w:hAnsiTheme="minorHAnsi" w:cstheme="minorBidi"/>
          <w:szCs w:val="24"/>
          <w:lang w:val="en-US"/>
          <w14:ligatures w14:val="standardContextual"/>
        </w:rPr>
      </w:pPr>
      <w:hyperlink w:anchor="_Toc219984269" w:history="1">
        <w:r w:rsidRPr="00911CC8">
          <w:rPr>
            <w:rStyle w:val="a7"/>
          </w:rPr>
          <w:t>５</w:t>
        </w:r>
        <w:r>
          <w:rPr>
            <w:rFonts w:asciiTheme="minorHAnsi" w:hAnsiTheme="minorHAnsi" w:cstheme="minorBidi"/>
            <w:szCs w:val="24"/>
            <w:lang w:val="en-US"/>
            <w14:ligatures w14:val="standardContextual"/>
          </w:rPr>
          <w:tab/>
        </w:r>
        <w:r w:rsidRPr="00911CC8">
          <w:rPr>
            <w:rStyle w:val="a7"/>
          </w:rPr>
          <w:t>配布用ファイルの説明とインストール・アンインストール</w:t>
        </w:r>
        <w:r>
          <w:rPr>
            <w:webHidden/>
          </w:rPr>
          <w:tab/>
        </w:r>
        <w:r>
          <w:rPr>
            <w:webHidden/>
          </w:rPr>
          <w:fldChar w:fldCharType="begin"/>
        </w:r>
        <w:r>
          <w:rPr>
            <w:webHidden/>
          </w:rPr>
          <w:instrText xml:space="preserve"> PAGEREF _Toc219984269 \h </w:instrText>
        </w:r>
        <w:r>
          <w:rPr>
            <w:webHidden/>
          </w:rPr>
        </w:r>
        <w:r>
          <w:rPr>
            <w:webHidden/>
          </w:rPr>
          <w:fldChar w:fldCharType="separate"/>
        </w:r>
        <w:r>
          <w:rPr>
            <w:webHidden/>
          </w:rPr>
          <w:t>- 7 -</w:t>
        </w:r>
        <w:r>
          <w:rPr>
            <w:webHidden/>
          </w:rPr>
          <w:fldChar w:fldCharType="end"/>
        </w:r>
      </w:hyperlink>
    </w:p>
    <w:p w14:paraId="2E7C4AA1" w14:textId="51537E4A" w:rsidR="00FF34A7" w:rsidRDefault="00FF34A7">
      <w:pPr>
        <w:pStyle w:val="23"/>
        <w:tabs>
          <w:tab w:val="right" w:leader="dot" w:pos="9061"/>
        </w:tabs>
        <w:rPr>
          <w:rFonts w:asciiTheme="minorHAnsi" w:hAnsiTheme="minorHAnsi"/>
          <w:noProof/>
          <w:szCs w:val="24"/>
          <w:lang w:val="en-US"/>
          <w14:ligatures w14:val="standardContextual"/>
        </w:rPr>
      </w:pPr>
      <w:hyperlink w:anchor="_Toc219984270" w:history="1">
        <w:r w:rsidRPr="00911CC8">
          <w:rPr>
            <w:rStyle w:val="a7"/>
            <w:noProof/>
          </w:rPr>
          <w:t>(1) インストール前の注意事項 （重要）</w:t>
        </w:r>
        <w:r>
          <w:rPr>
            <w:noProof/>
            <w:webHidden/>
          </w:rPr>
          <w:tab/>
        </w:r>
        <w:r>
          <w:rPr>
            <w:noProof/>
            <w:webHidden/>
          </w:rPr>
          <w:fldChar w:fldCharType="begin"/>
        </w:r>
        <w:r>
          <w:rPr>
            <w:noProof/>
            <w:webHidden/>
          </w:rPr>
          <w:instrText xml:space="preserve"> PAGEREF _Toc219984270 \h </w:instrText>
        </w:r>
        <w:r>
          <w:rPr>
            <w:noProof/>
            <w:webHidden/>
          </w:rPr>
        </w:r>
        <w:r>
          <w:rPr>
            <w:noProof/>
            <w:webHidden/>
          </w:rPr>
          <w:fldChar w:fldCharType="separate"/>
        </w:r>
        <w:r>
          <w:rPr>
            <w:noProof/>
            <w:webHidden/>
          </w:rPr>
          <w:t>- 7 -</w:t>
        </w:r>
        <w:r>
          <w:rPr>
            <w:noProof/>
            <w:webHidden/>
          </w:rPr>
          <w:fldChar w:fldCharType="end"/>
        </w:r>
      </w:hyperlink>
    </w:p>
    <w:p w14:paraId="7147C4F2" w14:textId="00ACED48" w:rsidR="00FF34A7" w:rsidRDefault="00FF34A7">
      <w:pPr>
        <w:pStyle w:val="23"/>
        <w:tabs>
          <w:tab w:val="right" w:leader="dot" w:pos="9061"/>
        </w:tabs>
        <w:rPr>
          <w:rFonts w:asciiTheme="minorHAnsi" w:hAnsiTheme="minorHAnsi"/>
          <w:noProof/>
          <w:szCs w:val="24"/>
          <w:lang w:val="en-US"/>
          <w14:ligatures w14:val="standardContextual"/>
        </w:rPr>
      </w:pPr>
      <w:hyperlink w:anchor="_Toc219984271" w:history="1">
        <w:r w:rsidRPr="00911CC8">
          <w:rPr>
            <w:rStyle w:val="a7"/>
            <w:noProof/>
          </w:rPr>
          <w:t>(2) インストール</w:t>
        </w:r>
        <w:r>
          <w:rPr>
            <w:noProof/>
            <w:webHidden/>
          </w:rPr>
          <w:tab/>
        </w:r>
        <w:r>
          <w:rPr>
            <w:noProof/>
            <w:webHidden/>
          </w:rPr>
          <w:fldChar w:fldCharType="begin"/>
        </w:r>
        <w:r>
          <w:rPr>
            <w:noProof/>
            <w:webHidden/>
          </w:rPr>
          <w:instrText xml:space="preserve"> PAGEREF _Toc219984271 \h </w:instrText>
        </w:r>
        <w:r>
          <w:rPr>
            <w:noProof/>
            <w:webHidden/>
          </w:rPr>
        </w:r>
        <w:r>
          <w:rPr>
            <w:noProof/>
            <w:webHidden/>
          </w:rPr>
          <w:fldChar w:fldCharType="separate"/>
        </w:r>
        <w:r>
          <w:rPr>
            <w:noProof/>
            <w:webHidden/>
          </w:rPr>
          <w:t>- 8 -</w:t>
        </w:r>
        <w:r>
          <w:rPr>
            <w:noProof/>
            <w:webHidden/>
          </w:rPr>
          <w:fldChar w:fldCharType="end"/>
        </w:r>
      </w:hyperlink>
    </w:p>
    <w:p w14:paraId="695B7C89" w14:textId="72E9AE51" w:rsidR="00FF34A7" w:rsidRDefault="00FF34A7">
      <w:pPr>
        <w:pStyle w:val="23"/>
        <w:tabs>
          <w:tab w:val="right" w:leader="dot" w:pos="9061"/>
        </w:tabs>
        <w:rPr>
          <w:rFonts w:asciiTheme="minorHAnsi" w:hAnsiTheme="minorHAnsi"/>
          <w:noProof/>
          <w:szCs w:val="24"/>
          <w:lang w:val="en-US"/>
          <w14:ligatures w14:val="standardContextual"/>
        </w:rPr>
      </w:pPr>
      <w:hyperlink w:anchor="_Toc219984272" w:history="1">
        <w:r w:rsidRPr="00911CC8">
          <w:rPr>
            <w:rStyle w:val="a7"/>
            <w:noProof/>
          </w:rPr>
          <w:t>(3) アンインストール</w:t>
        </w:r>
        <w:r>
          <w:rPr>
            <w:noProof/>
            <w:webHidden/>
          </w:rPr>
          <w:tab/>
        </w:r>
        <w:r>
          <w:rPr>
            <w:noProof/>
            <w:webHidden/>
          </w:rPr>
          <w:fldChar w:fldCharType="begin"/>
        </w:r>
        <w:r>
          <w:rPr>
            <w:noProof/>
            <w:webHidden/>
          </w:rPr>
          <w:instrText xml:space="preserve"> PAGEREF _Toc219984272 \h </w:instrText>
        </w:r>
        <w:r>
          <w:rPr>
            <w:noProof/>
            <w:webHidden/>
          </w:rPr>
        </w:r>
        <w:r>
          <w:rPr>
            <w:noProof/>
            <w:webHidden/>
          </w:rPr>
          <w:fldChar w:fldCharType="separate"/>
        </w:r>
        <w:r>
          <w:rPr>
            <w:noProof/>
            <w:webHidden/>
          </w:rPr>
          <w:t>- 9 -</w:t>
        </w:r>
        <w:r>
          <w:rPr>
            <w:noProof/>
            <w:webHidden/>
          </w:rPr>
          <w:fldChar w:fldCharType="end"/>
        </w:r>
      </w:hyperlink>
    </w:p>
    <w:p w14:paraId="75C58116" w14:textId="3FB725B6" w:rsidR="00FF34A7" w:rsidRDefault="00FF34A7">
      <w:pPr>
        <w:pStyle w:val="23"/>
        <w:tabs>
          <w:tab w:val="right" w:leader="dot" w:pos="9061"/>
        </w:tabs>
        <w:rPr>
          <w:rFonts w:asciiTheme="minorHAnsi" w:hAnsiTheme="minorHAnsi"/>
          <w:noProof/>
          <w:szCs w:val="24"/>
          <w:lang w:val="en-US"/>
          <w14:ligatures w14:val="standardContextual"/>
        </w:rPr>
      </w:pPr>
      <w:hyperlink w:anchor="_Toc219984273" w:history="1">
        <w:r w:rsidRPr="00911CC8">
          <w:rPr>
            <w:rStyle w:val="a7"/>
            <w:noProof/>
          </w:rPr>
          <w:t>(4) 新バージョンに更新する場合</w:t>
        </w:r>
        <w:r>
          <w:rPr>
            <w:noProof/>
            <w:webHidden/>
          </w:rPr>
          <w:tab/>
        </w:r>
        <w:r>
          <w:rPr>
            <w:noProof/>
            <w:webHidden/>
          </w:rPr>
          <w:fldChar w:fldCharType="begin"/>
        </w:r>
        <w:r>
          <w:rPr>
            <w:noProof/>
            <w:webHidden/>
          </w:rPr>
          <w:instrText xml:space="preserve"> PAGEREF _Toc219984273 \h </w:instrText>
        </w:r>
        <w:r>
          <w:rPr>
            <w:noProof/>
            <w:webHidden/>
          </w:rPr>
        </w:r>
        <w:r>
          <w:rPr>
            <w:noProof/>
            <w:webHidden/>
          </w:rPr>
          <w:fldChar w:fldCharType="separate"/>
        </w:r>
        <w:r>
          <w:rPr>
            <w:noProof/>
            <w:webHidden/>
          </w:rPr>
          <w:t>- 9 -</w:t>
        </w:r>
        <w:r>
          <w:rPr>
            <w:noProof/>
            <w:webHidden/>
          </w:rPr>
          <w:fldChar w:fldCharType="end"/>
        </w:r>
      </w:hyperlink>
    </w:p>
    <w:p w14:paraId="34F629B8" w14:textId="4437074A" w:rsidR="00FF34A7" w:rsidRDefault="00FF34A7">
      <w:pPr>
        <w:pStyle w:val="11"/>
        <w:tabs>
          <w:tab w:val="left" w:pos="630"/>
        </w:tabs>
        <w:rPr>
          <w:rFonts w:asciiTheme="minorHAnsi" w:hAnsiTheme="minorHAnsi" w:cstheme="minorBidi"/>
          <w:szCs w:val="24"/>
          <w:lang w:val="en-US"/>
          <w14:ligatures w14:val="standardContextual"/>
        </w:rPr>
      </w:pPr>
      <w:hyperlink w:anchor="_Toc219984274" w:history="1">
        <w:r w:rsidRPr="00911CC8">
          <w:rPr>
            <w:rStyle w:val="a7"/>
          </w:rPr>
          <w:t>６</w:t>
        </w:r>
        <w:r>
          <w:rPr>
            <w:rFonts w:asciiTheme="minorHAnsi" w:hAnsiTheme="minorHAnsi" w:cstheme="minorBidi"/>
            <w:szCs w:val="24"/>
            <w:lang w:val="en-US"/>
            <w14:ligatures w14:val="standardContextual"/>
          </w:rPr>
          <w:tab/>
        </w:r>
        <w:r w:rsidRPr="00911CC8">
          <w:rPr>
            <w:rStyle w:val="a7"/>
          </w:rPr>
          <w:t>「Excel差し込み印刷」アドインプログラムの使い方</w:t>
        </w:r>
        <w:r>
          <w:rPr>
            <w:webHidden/>
          </w:rPr>
          <w:tab/>
        </w:r>
        <w:r>
          <w:rPr>
            <w:webHidden/>
          </w:rPr>
          <w:fldChar w:fldCharType="begin"/>
        </w:r>
        <w:r>
          <w:rPr>
            <w:webHidden/>
          </w:rPr>
          <w:instrText xml:space="preserve"> PAGEREF _Toc219984274 \h </w:instrText>
        </w:r>
        <w:r>
          <w:rPr>
            <w:webHidden/>
          </w:rPr>
        </w:r>
        <w:r>
          <w:rPr>
            <w:webHidden/>
          </w:rPr>
          <w:fldChar w:fldCharType="separate"/>
        </w:r>
        <w:r>
          <w:rPr>
            <w:webHidden/>
          </w:rPr>
          <w:t>- 10 -</w:t>
        </w:r>
        <w:r>
          <w:rPr>
            <w:webHidden/>
          </w:rPr>
          <w:fldChar w:fldCharType="end"/>
        </w:r>
      </w:hyperlink>
    </w:p>
    <w:p w14:paraId="62AB5414" w14:textId="6997F157" w:rsidR="00FF34A7" w:rsidRDefault="00FF34A7">
      <w:pPr>
        <w:pStyle w:val="23"/>
        <w:tabs>
          <w:tab w:val="right" w:leader="dot" w:pos="9061"/>
        </w:tabs>
        <w:rPr>
          <w:rFonts w:asciiTheme="minorHAnsi" w:hAnsiTheme="minorHAnsi"/>
          <w:noProof/>
          <w:szCs w:val="24"/>
          <w:lang w:val="en-US"/>
          <w14:ligatures w14:val="standardContextual"/>
        </w:rPr>
      </w:pPr>
      <w:hyperlink w:anchor="_Toc219984275" w:history="1">
        <w:r w:rsidRPr="00911CC8">
          <w:rPr>
            <w:rStyle w:val="a7"/>
            <w:noProof/>
          </w:rPr>
          <w:t>(1) 「サンプル1_上期会費集金A4用紙.xlsx」の説明</w:t>
        </w:r>
        <w:r>
          <w:rPr>
            <w:noProof/>
            <w:webHidden/>
          </w:rPr>
          <w:tab/>
        </w:r>
        <w:r>
          <w:rPr>
            <w:noProof/>
            <w:webHidden/>
          </w:rPr>
          <w:fldChar w:fldCharType="begin"/>
        </w:r>
        <w:r>
          <w:rPr>
            <w:noProof/>
            <w:webHidden/>
          </w:rPr>
          <w:instrText xml:space="preserve"> PAGEREF _Toc219984275 \h </w:instrText>
        </w:r>
        <w:r>
          <w:rPr>
            <w:noProof/>
            <w:webHidden/>
          </w:rPr>
        </w:r>
        <w:r>
          <w:rPr>
            <w:noProof/>
            <w:webHidden/>
          </w:rPr>
          <w:fldChar w:fldCharType="separate"/>
        </w:r>
        <w:r>
          <w:rPr>
            <w:noProof/>
            <w:webHidden/>
          </w:rPr>
          <w:t>- 10 -</w:t>
        </w:r>
        <w:r>
          <w:rPr>
            <w:noProof/>
            <w:webHidden/>
          </w:rPr>
          <w:fldChar w:fldCharType="end"/>
        </w:r>
      </w:hyperlink>
    </w:p>
    <w:p w14:paraId="61C5741B" w14:textId="349ADB99" w:rsidR="00FF34A7" w:rsidRDefault="00FF34A7">
      <w:pPr>
        <w:pStyle w:val="23"/>
        <w:tabs>
          <w:tab w:val="right" w:leader="dot" w:pos="9061"/>
        </w:tabs>
        <w:rPr>
          <w:rFonts w:asciiTheme="minorHAnsi" w:hAnsiTheme="minorHAnsi"/>
          <w:noProof/>
          <w:szCs w:val="24"/>
          <w:lang w:val="en-US"/>
          <w14:ligatures w14:val="standardContextual"/>
        </w:rPr>
      </w:pPr>
      <w:hyperlink w:anchor="_Toc219984276" w:history="1">
        <w:r w:rsidRPr="00911CC8">
          <w:rPr>
            <w:rStyle w:val="a7"/>
            <w:noProof/>
          </w:rPr>
          <w:t>(2) 「差込データ選択」コマンドアイコンの機能の説明</w:t>
        </w:r>
        <w:r>
          <w:rPr>
            <w:noProof/>
            <w:webHidden/>
          </w:rPr>
          <w:tab/>
        </w:r>
        <w:r>
          <w:rPr>
            <w:noProof/>
            <w:webHidden/>
          </w:rPr>
          <w:fldChar w:fldCharType="begin"/>
        </w:r>
        <w:r>
          <w:rPr>
            <w:noProof/>
            <w:webHidden/>
          </w:rPr>
          <w:instrText xml:space="preserve"> PAGEREF _Toc219984276 \h </w:instrText>
        </w:r>
        <w:r>
          <w:rPr>
            <w:noProof/>
            <w:webHidden/>
          </w:rPr>
        </w:r>
        <w:r>
          <w:rPr>
            <w:noProof/>
            <w:webHidden/>
          </w:rPr>
          <w:fldChar w:fldCharType="separate"/>
        </w:r>
        <w:r>
          <w:rPr>
            <w:noProof/>
            <w:webHidden/>
          </w:rPr>
          <w:t>- 10 -</w:t>
        </w:r>
        <w:r>
          <w:rPr>
            <w:noProof/>
            <w:webHidden/>
          </w:rPr>
          <w:fldChar w:fldCharType="end"/>
        </w:r>
      </w:hyperlink>
    </w:p>
    <w:p w14:paraId="6F041EC6" w14:textId="4A789B19" w:rsidR="00FF34A7" w:rsidRDefault="00FF34A7">
      <w:pPr>
        <w:pStyle w:val="23"/>
        <w:tabs>
          <w:tab w:val="right" w:leader="dot" w:pos="9061"/>
        </w:tabs>
        <w:rPr>
          <w:rFonts w:asciiTheme="minorHAnsi" w:hAnsiTheme="minorHAnsi"/>
          <w:noProof/>
          <w:szCs w:val="24"/>
          <w:lang w:val="en-US"/>
          <w14:ligatures w14:val="standardContextual"/>
        </w:rPr>
      </w:pPr>
      <w:hyperlink w:anchor="_Toc219984277" w:history="1">
        <w:r w:rsidRPr="00911CC8">
          <w:rPr>
            <w:rStyle w:val="a7"/>
            <w:noProof/>
          </w:rPr>
          <w:t>(3) 「差込データ選択」ダイアログの説明</w:t>
        </w:r>
        <w:r>
          <w:rPr>
            <w:noProof/>
            <w:webHidden/>
          </w:rPr>
          <w:tab/>
        </w:r>
        <w:r>
          <w:rPr>
            <w:noProof/>
            <w:webHidden/>
          </w:rPr>
          <w:fldChar w:fldCharType="begin"/>
        </w:r>
        <w:r>
          <w:rPr>
            <w:noProof/>
            <w:webHidden/>
          </w:rPr>
          <w:instrText xml:space="preserve"> PAGEREF _Toc219984277 \h </w:instrText>
        </w:r>
        <w:r>
          <w:rPr>
            <w:noProof/>
            <w:webHidden/>
          </w:rPr>
        </w:r>
        <w:r>
          <w:rPr>
            <w:noProof/>
            <w:webHidden/>
          </w:rPr>
          <w:fldChar w:fldCharType="separate"/>
        </w:r>
        <w:r>
          <w:rPr>
            <w:noProof/>
            <w:webHidden/>
          </w:rPr>
          <w:t>- 10 -</w:t>
        </w:r>
        <w:r>
          <w:rPr>
            <w:noProof/>
            <w:webHidden/>
          </w:rPr>
          <w:fldChar w:fldCharType="end"/>
        </w:r>
      </w:hyperlink>
    </w:p>
    <w:p w14:paraId="0C1D9283" w14:textId="113DFF82" w:rsidR="00FF34A7" w:rsidRDefault="00FF34A7">
      <w:pPr>
        <w:pStyle w:val="23"/>
        <w:tabs>
          <w:tab w:val="right" w:leader="dot" w:pos="9061"/>
        </w:tabs>
        <w:rPr>
          <w:rFonts w:asciiTheme="minorHAnsi" w:hAnsiTheme="minorHAnsi"/>
          <w:noProof/>
          <w:szCs w:val="24"/>
          <w:lang w:val="en-US"/>
          <w14:ligatures w14:val="standardContextual"/>
        </w:rPr>
      </w:pPr>
      <w:hyperlink w:anchor="_Toc219984278" w:history="1">
        <w:r w:rsidRPr="00911CC8">
          <w:rPr>
            <w:rStyle w:val="a7"/>
            <w:noProof/>
          </w:rPr>
          <w:t>(4) 「差込データ選択」ダイアログ_操作方法</w:t>
        </w:r>
        <w:r>
          <w:rPr>
            <w:noProof/>
            <w:webHidden/>
          </w:rPr>
          <w:tab/>
        </w:r>
        <w:r>
          <w:rPr>
            <w:noProof/>
            <w:webHidden/>
          </w:rPr>
          <w:fldChar w:fldCharType="begin"/>
        </w:r>
        <w:r>
          <w:rPr>
            <w:noProof/>
            <w:webHidden/>
          </w:rPr>
          <w:instrText xml:space="preserve"> PAGEREF _Toc219984278 \h </w:instrText>
        </w:r>
        <w:r>
          <w:rPr>
            <w:noProof/>
            <w:webHidden/>
          </w:rPr>
        </w:r>
        <w:r>
          <w:rPr>
            <w:noProof/>
            <w:webHidden/>
          </w:rPr>
          <w:fldChar w:fldCharType="separate"/>
        </w:r>
        <w:r>
          <w:rPr>
            <w:noProof/>
            <w:webHidden/>
          </w:rPr>
          <w:t>- 11 -</w:t>
        </w:r>
        <w:r>
          <w:rPr>
            <w:noProof/>
            <w:webHidden/>
          </w:rPr>
          <w:fldChar w:fldCharType="end"/>
        </w:r>
      </w:hyperlink>
    </w:p>
    <w:p w14:paraId="658A5360" w14:textId="50514D62" w:rsidR="00FF34A7" w:rsidRDefault="00FF34A7">
      <w:pPr>
        <w:pStyle w:val="23"/>
        <w:tabs>
          <w:tab w:val="right" w:leader="dot" w:pos="9061"/>
        </w:tabs>
        <w:rPr>
          <w:rFonts w:asciiTheme="minorHAnsi" w:hAnsiTheme="minorHAnsi"/>
          <w:noProof/>
          <w:szCs w:val="24"/>
          <w:lang w:val="en-US"/>
          <w14:ligatures w14:val="standardContextual"/>
        </w:rPr>
      </w:pPr>
      <w:hyperlink w:anchor="_Toc219984279" w:history="1">
        <w:r w:rsidRPr="00911CC8">
          <w:rPr>
            <w:rStyle w:val="a7"/>
            <w:noProof/>
          </w:rPr>
          <w:t>(5) 「差込元データ_会費集金」シートの説明</w:t>
        </w:r>
        <w:r>
          <w:rPr>
            <w:noProof/>
            <w:webHidden/>
          </w:rPr>
          <w:tab/>
        </w:r>
        <w:r>
          <w:rPr>
            <w:noProof/>
            <w:webHidden/>
          </w:rPr>
          <w:fldChar w:fldCharType="begin"/>
        </w:r>
        <w:r>
          <w:rPr>
            <w:noProof/>
            <w:webHidden/>
          </w:rPr>
          <w:instrText xml:space="preserve"> PAGEREF _Toc219984279 \h </w:instrText>
        </w:r>
        <w:r>
          <w:rPr>
            <w:noProof/>
            <w:webHidden/>
          </w:rPr>
        </w:r>
        <w:r>
          <w:rPr>
            <w:noProof/>
            <w:webHidden/>
          </w:rPr>
          <w:fldChar w:fldCharType="separate"/>
        </w:r>
        <w:r>
          <w:rPr>
            <w:noProof/>
            <w:webHidden/>
          </w:rPr>
          <w:t>- 11 -</w:t>
        </w:r>
        <w:r>
          <w:rPr>
            <w:noProof/>
            <w:webHidden/>
          </w:rPr>
          <w:fldChar w:fldCharType="end"/>
        </w:r>
      </w:hyperlink>
    </w:p>
    <w:p w14:paraId="06AD7507" w14:textId="163C5708" w:rsidR="00FF34A7" w:rsidRDefault="00FF34A7">
      <w:pPr>
        <w:pStyle w:val="23"/>
        <w:tabs>
          <w:tab w:val="right" w:leader="dot" w:pos="9061"/>
        </w:tabs>
        <w:rPr>
          <w:rFonts w:asciiTheme="minorHAnsi" w:hAnsiTheme="minorHAnsi"/>
          <w:noProof/>
          <w:szCs w:val="24"/>
          <w:lang w:val="en-US"/>
          <w14:ligatures w14:val="standardContextual"/>
        </w:rPr>
      </w:pPr>
      <w:hyperlink w:anchor="_Toc219984280" w:history="1">
        <w:r w:rsidRPr="00911CC8">
          <w:rPr>
            <w:rStyle w:val="a7"/>
            <w:noProof/>
          </w:rPr>
          <w:t>(6) 「上期会費集金A4用紙」シートで「印刷プレビュー」ボタンを操作する説明</w:t>
        </w:r>
        <w:r>
          <w:rPr>
            <w:noProof/>
            <w:webHidden/>
          </w:rPr>
          <w:tab/>
        </w:r>
        <w:r>
          <w:rPr>
            <w:noProof/>
            <w:webHidden/>
          </w:rPr>
          <w:fldChar w:fldCharType="begin"/>
        </w:r>
        <w:r>
          <w:rPr>
            <w:noProof/>
            <w:webHidden/>
          </w:rPr>
          <w:instrText xml:space="preserve"> PAGEREF _Toc219984280 \h </w:instrText>
        </w:r>
        <w:r>
          <w:rPr>
            <w:noProof/>
            <w:webHidden/>
          </w:rPr>
        </w:r>
        <w:r>
          <w:rPr>
            <w:noProof/>
            <w:webHidden/>
          </w:rPr>
          <w:fldChar w:fldCharType="separate"/>
        </w:r>
        <w:r>
          <w:rPr>
            <w:noProof/>
            <w:webHidden/>
          </w:rPr>
          <w:t>- 11 -</w:t>
        </w:r>
        <w:r>
          <w:rPr>
            <w:noProof/>
            <w:webHidden/>
          </w:rPr>
          <w:fldChar w:fldCharType="end"/>
        </w:r>
      </w:hyperlink>
    </w:p>
    <w:p w14:paraId="476F3747" w14:textId="6BDB87C5" w:rsidR="00FF34A7" w:rsidRDefault="00FF34A7">
      <w:pPr>
        <w:pStyle w:val="23"/>
        <w:tabs>
          <w:tab w:val="right" w:leader="dot" w:pos="9061"/>
        </w:tabs>
        <w:rPr>
          <w:rFonts w:asciiTheme="minorHAnsi" w:hAnsiTheme="minorHAnsi"/>
          <w:noProof/>
          <w:szCs w:val="24"/>
          <w:lang w:val="en-US"/>
          <w14:ligatures w14:val="standardContextual"/>
        </w:rPr>
      </w:pPr>
      <w:hyperlink w:anchor="_Toc219984281" w:history="1">
        <w:r w:rsidRPr="00911CC8">
          <w:rPr>
            <w:rStyle w:val="a7"/>
            <w:noProof/>
          </w:rPr>
          <w:t>(7) 「差込元データ_会費集金」シートのセルの関連についての説明</w:t>
        </w:r>
        <w:r>
          <w:rPr>
            <w:noProof/>
            <w:webHidden/>
          </w:rPr>
          <w:tab/>
        </w:r>
        <w:r>
          <w:rPr>
            <w:noProof/>
            <w:webHidden/>
          </w:rPr>
          <w:fldChar w:fldCharType="begin"/>
        </w:r>
        <w:r>
          <w:rPr>
            <w:noProof/>
            <w:webHidden/>
          </w:rPr>
          <w:instrText xml:space="preserve"> PAGEREF _Toc219984281 \h </w:instrText>
        </w:r>
        <w:r>
          <w:rPr>
            <w:noProof/>
            <w:webHidden/>
          </w:rPr>
        </w:r>
        <w:r>
          <w:rPr>
            <w:noProof/>
            <w:webHidden/>
          </w:rPr>
          <w:fldChar w:fldCharType="separate"/>
        </w:r>
        <w:r>
          <w:rPr>
            <w:noProof/>
            <w:webHidden/>
          </w:rPr>
          <w:t>- 13 -</w:t>
        </w:r>
        <w:r>
          <w:rPr>
            <w:noProof/>
            <w:webHidden/>
          </w:rPr>
          <w:fldChar w:fldCharType="end"/>
        </w:r>
      </w:hyperlink>
    </w:p>
    <w:p w14:paraId="10A87F4E" w14:textId="4057D5DF" w:rsidR="00FF34A7" w:rsidRDefault="00FF34A7">
      <w:pPr>
        <w:pStyle w:val="23"/>
        <w:tabs>
          <w:tab w:val="right" w:leader="dot" w:pos="9061"/>
        </w:tabs>
        <w:rPr>
          <w:rFonts w:asciiTheme="minorHAnsi" w:hAnsiTheme="minorHAnsi"/>
          <w:noProof/>
          <w:szCs w:val="24"/>
          <w:lang w:val="en-US"/>
          <w14:ligatures w14:val="standardContextual"/>
        </w:rPr>
      </w:pPr>
      <w:hyperlink w:anchor="_Toc219984282" w:history="1">
        <w:r w:rsidRPr="00911CC8">
          <w:rPr>
            <w:rStyle w:val="a7"/>
            <w:noProof/>
          </w:rPr>
          <w:t>(8) 「上期会費集金A4用紙」シートの設定についての説明</w:t>
        </w:r>
        <w:r>
          <w:rPr>
            <w:noProof/>
            <w:webHidden/>
          </w:rPr>
          <w:tab/>
        </w:r>
        <w:r>
          <w:rPr>
            <w:noProof/>
            <w:webHidden/>
          </w:rPr>
          <w:fldChar w:fldCharType="begin"/>
        </w:r>
        <w:r>
          <w:rPr>
            <w:noProof/>
            <w:webHidden/>
          </w:rPr>
          <w:instrText xml:space="preserve"> PAGEREF _Toc219984282 \h </w:instrText>
        </w:r>
        <w:r>
          <w:rPr>
            <w:noProof/>
            <w:webHidden/>
          </w:rPr>
        </w:r>
        <w:r>
          <w:rPr>
            <w:noProof/>
            <w:webHidden/>
          </w:rPr>
          <w:fldChar w:fldCharType="separate"/>
        </w:r>
        <w:r>
          <w:rPr>
            <w:noProof/>
            <w:webHidden/>
          </w:rPr>
          <w:t>- 14 -</w:t>
        </w:r>
        <w:r>
          <w:rPr>
            <w:noProof/>
            <w:webHidden/>
          </w:rPr>
          <w:fldChar w:fldCharType="end"/>
        </w:r>
      </w:hyperlink>
    </w:p>
    <w:p w14:paraId="2B288504" w14:textId="20629858" w:rsidR="00FF34A7" w:rsidRDefault="00FF34A7">
      <w:pPr>
        <w:pStyle w:val="23"/>
        <w:tabs>
          <w:tab w:val="right" w:leader="dot" w:pos="9061"/>
        </w:tabs>
        <w:rPr>
          <w:rFonts w:asciiTheme="minorHAnsi" w:hAnsiTheme="minorHAnsi"/>
          <w:noProof/>
          <w:szCs w:val="24"/>
          <w:lang w:val="en-US"/>
          <w14:ligatures w14:val="standardContextual"/>
        </w:rPr>
      </w:pPr>
      <w:hyperlink w:anchor="_Toc219984283" w:history="1">
        <w:r w:rsidRPr="00911CC8">
          <w:rPr>
            <w:rStyle w:val="a7"/>
            <w:noProof/>
          </w:rPr>
          <w:t>(9) ユーザー用のファイルを作る場合（重要）</w:t>
        </w:r>
        <w:r>
          <w:rPr>
            <w:noProof/>
            <w:webHidden/>
          </w:rPr>
          <w:tab/>
        </w:r>
        <w:r>
          <w:rPr>
            <w:noProof/>
            <w:webHidden/>
          </w:rPr>
          <w:fldChar w:fldCharType="begin"/>
        </w:r>
        <w:r>
          <w:rPr>
            <w:noProof/>
            <w:webHidden/>
          </w:rPr>
          <w:instrText xml:space="preserve"> PAGEREF _Toc219984283 \h </w:instrText>
        </w:r>
        <w:r>
          <w:rPr>
            <w:noProof/>
            <w:webHidden/>
          </w:rPr>
        </w:r>
        <w:r>
          <w:rPr>
            <w:noProof/>
            <w:webHidden/>
          </w:rPr>
          <w:fldChar w:fldCharType="separate"/>
        </w:r>
        <w:r>
          <w:rPr>
            <w:noProof/>
            <w:webHidden/>
          </w:rPr>
          <w:t>- 15 -</w:t>
        </w:r>
        <w:r>
          <w:rPr>
            <w:noProof/>
            <w:webHidden/>
          </w:rPr>
          <w:fldChar w:fldCharType="end"/>
        </w:r>
      </w:hyperlink>
    </w:p>
    <w:p w14:paraId="4C83AE56" w14:textId="6ECF686E" w:rsidR="00FF34A7" w:rsidRDefault="00FF34A7">
      <w:pPr>
        <w:pStyle w:val="23"/>
        <w:tabs>
          <w:tab w:val="right" w:leader="dot" w:pos="9061"/>
        </w:tabs>
        <w:rPr>
          <w:rFonts w:asciiTheme="minorHAnsi" w:hAnsiTheme="minorHAnsi"/>
          <w:noProof/>
          <w:szCs w:val="24"/>
          <w:lang w:val="en-US"/>
          <w14:ligatures w14:val="standardContextual"/>
        </w:rPr>
      </w:pPr>
      <w:hyperlink w:anchor="_Toc219984284" w:history="1">
        <w:r w:rsidRPr="00911CC8">
          <w:rPr>
            <w:rStyle w:val="a7"/>
            <w:noProof/>
          </w:rPr>
          <w:t>(10) ユーザー用データファイルを作る場合</w:t>
        </w:r>
        <w:r>
          <w:rPr>
            <w:noProof/>
            <w:webHidden/>
          </w:rPr>
          <w:tab/>
        </w:r>
        <w:r>
          <w:rPr>
            <w:noProof/>
            <w:webHidden/>
          </w:rPr>
          <w:fldChar w:fldCharType="begin"/>
        </w:r>
        <w:r>
          <w:rPr>
            <w:noProof/>
            <w:webHidden/>
          </w:rPr>
          <w:instrText xml:space="preserve"> PAGEREF _Toc219984284 \h </w:instrText>
        </w:r>
        <w:r>
          <w:rPr>
            <w:noProof/>
            <w:webHidden/>
          </w:rPr>
        </w:r>
        <w:r>
          <w:rPr>
            <w:noProof/>
            <w:webHidden/>
          </w:rPr>
          <w:fldChar w:fldCharType="separate"/>
        </w:r>
        <w:r>
          <w:rPr>
            <w:noProof/>
            <w:webHidden/>
          </w:rPr>
          <w:t>- 15 -</w:t>
        </w:r>
        <w:r>
          <w:rPr>
            <w:noProof/>
            <w:webHidden/>
          </w:rPr>
          <w:fldChar w:fldCharType="end"/>
        </w:r>
      </w:hyperlink>
    </w:p>
    <w:p w14:paraId="72C408CF" w14:textId="0E3677F2" w:rsidR="00FF34A7" w:rsidRDefault="00FF34A7">
      <w:pPr>
        <w:pStyle w:val="23"/>
        <w:tabs>
          <w:tab w:val="right" w:leader="dot" w:pos="9061"/>
        </w:tabs>
        <w:rPr>
          <w:rFonts w:asciiTheme="minorHAnsi" w:hAnsiTheme="minorHAnsi"/>
          <w:noProof/>
          <w:szCs w:val="24"/>
          <w:lang w:val="en-US"/>
          <w14:ligatures w14:val="standardContextual"/>
        </w:rPr>
      </w:pPr>
      <w:hyperlink w:anchor="_Toc219984285" w:history="1">
        <w:r w:rsidRPr="00911CC8">
          <w:rPr>
            <w:rStyle w:val="a7"/>
            <w:noProof/>
          </w:rPr>
          <w:t>(11) シートの初期化コマンドアイコン</w:t>
        </w:r>
        <w:r>
          <w:rPr>
            <w:noProof/>
            <w:webHidden/>
          </w:rPr>
          <w:tab/>
        </w:r>
        <w:r>
          <w:rPr>
            <w:noProof/>
            <w:webHidden/>
          </w:rPr>
          <w:fldChar w:fldCharType="begin"/>
        </w:r>
        <w:r>
          <w:rPr>
            <w:noProof/>
            <w:webHidden/>
          </w:rPr>
          <w:instrText xml:space="preserve"> PAGEREF _Toc219984285 \h </w:instrText>
        </w:r>
        <w:r>
          <w:rPr>
            <w:noProof/>
            <w:webHidden/>
          </w:rPr>
        </w:r>
        <w:r>
          <w:rPr>
            <w:noProof/>
            <w:webHidden/>
          </w:rPr>
          <w:fldChar w:fldCharType="separate"/>
        </w:r>
        <w:r>
          <w:rPr>
            <w:noProof/>
            <w:webHidden/>
          </w:rPr>
          <w:t>- 16 -</w:t>
        </w:r>
        <w:r>
          <w:rPr>
            <w:noProof/>
            <w:webHidden/>
          </w:rPr>
          <w:fldChar w:fldCharType="end"/>
        </w:r>
      </w:hyperlink>
    </w:p>
    <w:p w14:paraId="6592D8CB" w14:textId="69560AAD" w:rsidR="00FF34A7" w:rsidRDefault="00FF34A7">
      <w:pPr>
        <w:pStyle w:val="23"/>
        <w:tabs>
          <w:tab w:val="right" w:leader="dot" w:pos="9061"/>
        </w:tabs>
        <w:rPr>
          <w:rFonts w:asciiTheme="minorHAnsi" w:hAnsiTheme="minorHAnsi"/>
          <w:noProof/>
          <w:szCs w:val="24"/>
          <w:lang w:val="en-US"/>
          <w14:ligatures w14:val="standardContextual"/>
        </w:rPr>
      </w:pPr>
      <w:hyperlink w:anchor="_Toc219984286" w:history="1">
        <w:r w:rsidRPr="00911CC8">
          <w:rPr>
            <w:rStyle w:val="a7"/>
            <w:noProof/>
          </w:rPr>
          <w:t>(12) 「選択シートの保存」コマンドアイコン</w:t>
        </w:r>
        <w:r>
          <w:rPr>
            <w:noProof/>
            <w:webHidden/>
          </w:rPr>
          <w:tab/>
        </w:r>
        <w:r>
          <w:rPr>
            <w:noProof/>
            <w:webHidden/>
          </w:rPr>
          <w:fldChar w:fldCharType="begin"/>
        </w:r>
        <w:r>
          <w:rPr>
            <w:noProof/>
            <w:webHidden/>
          </w:rPr>
          <w:instrText xml:space="preserve"> PAGEREF _Toc219984286 \h </w:instrText>
        </w:r>
        <w:r>
          <w:rPr>
            <w:noProof/>
            <w:webHidden/>
          </w:rPr>
        </w:r>
        <w:r>
          <w:rPr>
            <w:noProof/>
            <w:webHidden/>
          </w:rPr>
          <w:fldChar w:fldCharType="separate"/>
        </w:r>
        <w:r>
          <w:rPr>
            <w:noProof/>
            <w:webHidden/>
          </w:rPr>
          <w:t>- 16 -</w:t>
        </w:r>
        <w:r>
          <w:rPr>
            <w:noProof/>
            <w:webHidden/>
          </w:rPr>
          <w:fldChar w:fldCharType="end"/>
        </w:r>
      </w:hyperlink>
    </w:p>
    <w:p w14:paraId="4D93DDA7" w14:textId="6EE09C70" w:rsidR="00FF34A7" w:rsidRDefault="00FF34A7">
      <w:pPr>
        <w:pStyle w:val="23"/>
        <w:tabs>
          <w:tab w:val="right" w:leader="dot" w:pos="9061"/>
        </w:tabs>
        <w:rPr>
          <w:rFonts w:asciiTheme="minorHAnsi" w:hAnsiTheme="minorHAnsi"/>
          <w:noProof/>
          <w:szCs w:val="24"/>
          <w:lang w:val="en-US"/>
          <w14:ligatures w14:val="standardContextual"/>
        </w:rPr>
      </w:pPr>
      <w:hyperlink w:anchor="_Toc219984287" w:history="1">
        <w:r w:rsidRPr="00911CC8">
          <w:rPr>
            <w:rStyle w:val="a7"/>
            <w:noProof/>
          </w:rPr>
          <w:t>(13) 「サンプル2_下期会費集金A4用紙.xlsx」の説明について</w:t>
        </w:r>
        <w:r>
          <w:rPr>
            <w:noProof/>
            <w:webHidden/>
          </w:rPr>
          <w:tab/>
        </w:r>
        <w:r>
          <w:rPr>
            <w:noProof/>
            <w:webHidden/>
          </w:rPr>
          <w:fldChar w:fldCharType="begin"/>
        </w:r>
        <w:r>
          <w:rPr>
            <w:noProof/>
            <w:webHidden/>
          </w:rPr>
          <w:instrText xml:space="preserve"> PAGEREF _Toc219984287 \h </w:instrText>
        </w:r>
        <w:r>
          <w:rPr>
            <w:noProof/>
            <w:webHidden/>
          </w:rPr>
        </w:r>
        <w:r>
          <w:rPr>
            <w:noProof/>
            <w:webHidden/>
          </w:rPr>
          <w:fldChar w:fldCharType="separate"/>
        </w:r>
        <w:r>
          <w:rPr>
            <w:noProof/>
            <w:webHidden/>
          </w:rPr>
          <w:t>- 16 -</w:t>
        </w:r>
        <w:r>
          <w:rPr>
            <w:noProof/>
            <w:webHidden/>
          </w:rPr>
          <w:fldChar w:fldCharType="end"/>
        </w:r>
      </w:hyperlink>
    </w:p>
    <w:p w14:paraId="3CAB3DD0" w14:textId="217CF719" w:rsidR="00FF34A7" w:rsidRDefault="00FF34A7">
      <w:pPr>
        <w:pStyle w:val="23"/>
        <w:tabs>
          <w:tab w:val="right" w:leader="dot" w:pos="9061"/>
        </w:tabs>
        <w:rPr>
          <w:rFonts w:asciiTheme="minorHAnsi" w:hAnsiTheme="minorHAnsi"/>
          <w:noProof/>
          <w:szCs w:val="24"/>
          <w:lang w:val="en-US"/>
          <w14:ligatures w14:val="standardContextual"/>
        </w:rPr>
      </w:pPr>
      <w:hyperlink w:anchor="_Toc219984288" w:history="1">
        <w:r w:rsidRPr="00911CC8">
          <w:rPr>
            <w:rStyle w:val="a7"/>
            <w:noProof/>
          </w:rPr>
          <w:t>(14) 「サンプル3_集金洋形1号封筒.xlsx」の説明について</w:t>
        </w:r>
        <w:r>
          <w:rPr>
            <w:noProof/>
            <w:webHidden/>
          </w:rPr>
          <w:tab/>
        </w:r>
        <w:r>
          <w:rPr>
            <w:noProof/>
            <w:webHidden/>
          </w:rPr>
          <w:fldChar w:fldCharType="begin"/>
        </w:r>
        <w:r>
          <w:rPr>
            <w:noProof/>
            <w:webHidden/>
          </w:rPr>
          <w:instrText xml:space="preserve"> PAGEREF _Toc219984288 \h </w:instrText>
        </w:r>
        <w:r>
          <w:rPr>
            <w:noProof/>
            <w:webHidden/>
          </w:rPr>
        </w:r>
        <w:r>
          <w:rPr>
            <w:noProof/>
            <w:webHidden/>
          </w:rPr>
          <w:fldChar w:fldCharType="separate"/>
        </w:r>
        <w:r>
          <w:rPr>
            <w:noProof/>
            <w:webHidden/>
          </w:rPr>
          <w:t>- 16 -</w:t>
        </w:r>
        <w:r>
          <w:rPr>
            <w:noProof/>
            <w:webHidden/>
          </w:rPr>
          <w:fldChar w:fldCharType="end"/>
        </w:r>
      </w:hyperlink>
    </w:p>
    <w:p w14:paraId="106F2EDB" w14:textId="3AD09278" w:rsidR="00FF34A7" w:rsidRDefault="00FF34A7">
      <w:pPr>
        <w:pStyle w:val="23"/>
        <w:tabs>
          <w:tab w:val="right" w:leader="dot" w:pos="9061"/>
        </w:tabs>
        <w:rPr>
          <w:rFonts w:asciiTheme="minorHAnsi" w:hAnsiTheme="minorHAnsi"/>
          <w:noProof/>
          <w:szCs w:val="24"/>
          <w:lang w:val="en-US"/>
          <w14:ligatures w14:val="standardContextual"/>
        </w:rPr>
      </w:pPr>
      <w:hyperlink w:anchor="_Toc219984289" w:history="1">
        <w:r w:rsidRPr="00911CC8">
          <w:rPr>
            <w:rStyle w:val="a7"/>
            <w:noProof/>
          </w:rPr>
          <w:t>(15) 「サンプル4_上期会費領収書.xlsx」の説明</w:t>
        </w:r>
        <w:r>
          <w:rPr>
            <w:noProof/>
            <w:webHidden/>
          </w:rPr>
          <w:tab/>
        </w:r>
        <w:r>
          <w:rPr>
            <w:noProof/>
            <w:webHidden/>
          </w:rPr>
          <w:fldChar w:fldCharType="begin"/>
        </w:r>
        <w:r>
          <w:rPr>
            <w:noProof/>
            <w:webHidden/>
          </w:rPr>
          <w:instrText xml:space="preserve"> PAGEREF _Toc219984289 \h </w:instrText>
        </w:r>
        <w:r>
          <w:rPr>
            <w:noProof/>
            <w:webHidden/>
          </w:rPr>
        </w:r>
        <w:r>
          <w:rPr>
            <w:noProof/>
            <w:webHidden/>
          </w:rPr>
          <w:fldChar w:fldCharType="separate"/>
        </w:r>
        <w:r>
          <w:rPr>
            <w:noProof/>
            <w:webHidden/>
          </w:rPr>
          <w:t>- 16 -</w:t>
        </w:r>
        <w:r>
          <w:rPr>
            <w:noProof/>
            <w:webHidden/>
          </w:rPr>
          <w:fldChar w:fldCharType="end"/>
        </w:r>
      </w:hyperlink>
    </w:p>
    <w:p w14:paraId="14653651" w14:textId="22334336" w:rsidR="00FF34A7" w:rsidRDefault="00FF34A7">
      <w:pPr>
        <w:pStyle w:val="23"/>
        <w:tabs>
          <w:tab w:val="right" w:leader="dot" w:pos="9061"/>
        </w:tabs>
        <w:rPr>
          <w:rFonts w:asciiTheme="minorHAnsi" w:hAnsiTheme="minorHAnsi"/>
          <w:noProof/>
          <w:szCs w:val="24"/>
          <w:lang w:val="en-US"/>
          <w14:ligatures w14:val="standardContextual"/>
        </w:rPr>
      </w:pPr>
      <w:hyperlink w:anchor="_Toc219984290" w:history="1">
        <w:r w:rsidRPr="00911CC8">
          <w:rPr>
            <w:rStyle w:val="a7"/>
            <w:noProof/>
          </w:rPr>
          <w:t>(16) 「サンプル5_ALL_A4用紙.xlsx」の説明</w:t>
        </w:r>
        <w:r>
          <w:rPr>
            <w:noProof/>
            <w:webHidden/>
          </w:rPr>
          <w:tab/>
        </w:r>
        <w:r>
          <w:rPr>
            <w:noProof/>
            <w:webHidden/>
          </w:rPr>
          <w:fldChar w:fldCharType="begin"/>
        </w:r>
        <w:r>
          <w:rPr>
            <w:noProof/>
            <w:webHidden/>
          </w:rPr>
          <w:instrText xml:space="preserve"> PAGEREF _Toc219984290 \h </w:instrText>
        </w:r>
        <w:r>
          <w:rPr>
            <w:noProof/>
            <w:webHidden/>
          </w:rPr>
        </w:r>
        <w:r>
          <w:rPr>
            <w:noProof/>
            <w:webHidden/>
          </w:rPr>
          <w:fldChar w:fldCharType="separate"/>
        </w:r>
        <w:r>
          <w:rPr>
            <w:noProof/>
            <w:webHidden/>
          </w:rPr>
          <w:t>- 16 -</w:t>
        </w:r>
        <w:r>
          <w:rPr>
            <w:noProof/>
            <w:webHidden/>
          </w:rPr>
          <w:fldChar w:fldCharType="end"/>
        </w:r>
      </w:hyperlink>
    </w:p>
    <w:p w14:paraId="09E18218" w14:textId="3AA71FAA" w:rsidR="00FF34A7" w:rsidRDefault="00FF34A7">
      <w:pPr>
        <w:pStyle w:val="11"/>
        <w:tabs>
          <w:tab w:val="left" w:pos="630"/>
        </w:tabs>
        <w:rPr>
          <w:rFonts w:asciiTheme="minorHAnsi" w:hAnsiTheme="minorHAnsi" w:cstheme="minorBidi"/>
          <w:szCs w:val="24"/>
          <w:lang w:val="en-US"/>
          <w14:ligatures w14:val="standardContextual"/>
        </w:rPr>
      </w:pPr>
      <w:hyperlink w:anchor="_Toc219984291" w:history="1">
        <w:r w:rsidRPr="00911CC8">
          <w:rPr>
            <w:rStyle w:val="a7"/>
          </w:rPr>
          <w:t>７</w:t>
        </w:r>
        <w:r>
          <w:rPr>
            <w:rFonts w:asciiTheme="minorHAnsi" w:hAnsiTheme="minorHAnsi" w:cstheme="minorBidi"/>
            <w:szCs w:val="24"/>
            <w:lang w:val="en-US"/>
            <w14:ligatures w14:val="standardContextual"/>
          </w:rPr>
          <w:tab/>
        </w:r>
        <w:r w:rsidRPr="00911CC8">
          <w:rPr>
            <w:rStyle w:val="a7"/>
          </w:rPr>
          <w:t>印刷関連グループの説明</w:t>
        </w:r>
        <w:r>
          <w:rPr>
            <w:webHidden/>
          </w:rPr>
          <w:tab/>
        </w:r>
        <w:r>
          <w:rPr>
            <w:webHidden/>
          </w:rPr>
          <w:fldChar w:fldCharType="begin"/>
        </w:r>
        <w:r>
          <w:rPr>
            <w:webHidden/>
          </w:rPr>
          <w:instrText xml:space="preserve"> PAGEREF _Toc219984291 \h </w:instrText>
        </w:r>
        <w:r>
          <w:rPr>
            <w:webHidden/>
          </w:rPr>
        </w:r>
        <w:r>
          <w:rPr>
            <w:webHidden/>
          </w:rPr>
          <w:fldChar w:fldCharType="separate"/>
        </w:r>
        <w:r>
          <w:rPr>
            <w:webHidden/>
          </w:rPr>
          <w:t>- 17 -</w:t>
        </w:r>
        <w:r>
          <w:rPr>
            <w:webHidden/>
          </w:rPr>
          <w:fldChar w:fldCharType="end"/>
        </w:r>
      </w:hyperlink>
    </w:p>
    <w:p w14:paraId="2B487CD4" w14:textId="357F9FA8" w:rsidR="00FF34A7" w:rsidRDefault="00FF34A7">
      <w:pPr>
        <w:pStyle w:val="23"/>
        <w:tabs>
          <w:tab w:val="right" w:leader="dot" w:pos="9061"/>
        </w:tabs>
        <w:rPr>
          <w:rFonts w:asciiTheme="minorHAnsi" w:hAnsiTheme="minorHAnsi"/>
          <w:noProof/>
          <w:szCs w:val="24"/>
          <w:lang w:val="en-US"/>
          <w14:ligatures w14:val="standardContextual"/>
        </w:rPr>
      </w:pPr>
      <w:hyperlink w:anchor="_Toc219984292" w:history="1">
        <w:r w:rsidRPr="00911CC8">
          <w:rPr>
            <w:rStyle w:val="a7"/>
            <w:noProof/>
          </w:rPr>
          <w:t>(1) 「印刷プレビュー」コマンドアイコンの説明</w:t>
        </w:r>
        <w:r>
          <w:rPr>
            <w:noProof/>
            <w:webHidden/>
          </w:rPr>
          <w:tab/>
        </w:r>
        <w:r>
          <w:rPr>
            <w:noProof/>
            <w:webHidden/>
          </w:rPr>
          <w:fldChar w:fldCharType="begin"/>
        </w:r>
        <w:r>
          <w:rPr>
            <w:noProof/>
            <w:webHidden/>
          </w:rPr>
          <w:instrText xml:space="preserve"> PAGEREF _Toc219984292 \h </w:instrText>
        </w:r>
        <w:r>
          <w:rPr>
            <w:noProof/>
            <w:webHidden/>
          </w:rPr>
        </w:r>
        <w:r>
          <w:rPr>
            <w:noProof/>
            <w:webHidden/>
          </w:rPr>
          <w:fldChar w:fldCharType="separate"/>
        </w:r>
        <w:r>
          <w:rPr>
            <w:noProof/>
            <w:webHidden/>
          </w:rPr>
          <w:t>- 17 -</w:t>
        </w:r>
        <w:r>
          <w:rPr>
            <w:noProof/>
            <w:webHidden/>
          </w:rPr>
          <w:fldChar w:fldCharType="end"/>
        </w:r>
      </w:hyperlink>
    </w:p>
    <w:p w14:paraId="16E9AE01" w14:textId="74F55EA6" w:rsidR="00FF34A7" w:rsidRDefault="00FF34A7">
      <w:pPr>
        <w:pStyle w:val="23"/>
        <w:tabs>
          <w:tab w:val="right" w:leader="dot" w:pos="9061"/>
        </w:tabs>
        <w:rPr>
          <w:rFonts w:asciiTheme="minorHAnsi" w:hAnsiTheme="minorHAnsi"/>
          <w:noProof/>
          <w:szCs w:val="24"/>
          <w:lang w:val="en-US"/>
          <w14:ligatures w14:val="standardContextual"/>
        </w:rPr>
      </w:pPr>
      <w:hyperlink w:anchor="_Toc219984293" w:history="1">
        <w:r w:rsidRPr="00911CC8">
          <w:rPr>
            <w:rStyle w:val="a7"/>
            <w:noProof/>
          </w:rPr>
          <w:t>(2) 「すべて印刷」コマンドアイコン</w:t>
        </w:r>
        <w:r>
          <w:rPr>
            <w:noProof/>
            <w:webHidden/>
          </w:rPr>
          <w:tab/>
        </w:r>
        <w:r>
          <w:rPr>
            <w:noProof/>
            <w:webHidden/>
          </w:rPr>
          <w:fldChar w:fldCharType="begin"/>
        </w:r>
        <w:r>
          <w:rPr>
            <w:noProof/>
            <w:webHidden/>
          </w:rPr>
          <w:instrText xml:space="preserve"> PAGEREF _Toc219984293 \h </w:instrText>
        </w:r>
        <w:r>
          <w:rPr>
            <w:noProof/>
            <w:webHidden/>
          </w:rPr>
        </w:r>
        <w:r>
          <w:rPr>
            <w:noProof/>
            <w:webHidden/>
          </w:rPr>
          <w:fldChar w:fldCharType="separate"/>
        </w:r>
        <w:r>
          <w:rPr>
            <w:noProof/>
            <w:webHidden/>
          </w:rPr>
          <w:t>- 17 -</w:t>
        </w:r>
        <w:r>
          <w:rPr>
            <w:noProof/>
            <w:webHidden/>
          </w:rPr>
          <w:fldChar w:fldCharType="end"/>
        </w:r>
      </w:hyperlink>
    </w:p>
    <w:p w14:paraId="1DC51FCD" w14:textId="347FF75A" w:rsidR="00FF34A7" w:rsidRDefault="00FF34A7">
      <w:pPr>
        <w:pStyle w:val="23"/>
        <w:tabs>
          <w:tab w:val="right" w:leader="dot" w:pos="9061"/>
        </w:tabs>
        <w:rPr>
          <w:rFonts w:asciiTheme="minorHAnsi" w:hAnsiTheme="minorHAnsi"/>
          <w:noProof/>
          <w:szCs w:val="24"/>
          <w:lang w:val="en-US"/>
          <w14:ligatures w14:val="standardContextual"/>
        </w:rPr>
      </w:pPr>
      <w:hyperlink w:anchor="_Toc219984294" w:history="1">
        <w:r w:rsidRPr="00911CC8">
          <w:rPr>
            <w:rStyle w:val="a7"/>
            <w:noProof/>
          </w:rPr>
          <w:t>(3) 「デバイスとプリンター」を表示して「印刷ジョブ」を＜キャンセル＞する</w:t>
        </w:r>
        <w:r>
          <w:rPr>
            <w:noProof/>
            <w:webHidden/>
          </w:rPr>
          <w:tab/>
        </w:r>
        <w:r>
          <w:rPr>
            <w:noProof/>
            <w:webHidden/>
          </w:rPr>
          <w:fldChar w:fldCharType="begin"/>
        </w:r>
        <w:r>
          <w:rPr>
            <w:noProof/>
            <w:webHidden/>
          </w:rPr>
          <w:instrText xml:space="preserve"> PAGEREF _Toc219984294 \h </w:instrText>
        </w:r>
        <w:r>
          <w:rPr>
            <w:noProof/>
            <w:webHidden/>
          </w:rPr>
        </w:r>
        <w:r>
          <w:rPr>
            <w:noProof/>
            <w:webHidden/>
          </w:rPr>
          <w:fldChar w:fldCharType="separate"/>
        </w:r>
        <w:r>
          <w:rPr>
            <w:noProof/>
            <w:webHidden/>
          </w:rPr>
          <w:t>- 18 -</w:t>
        </w:r>
        <w:r>
          <w:rPr>
            <w:noProof/>
            <w:webHidden/>
          </w:rPr>
          <w:fldChar w:fldCharType="end"/>
        </w:r>
      </w:hyperlink>
    </w:p>
    <w:p w14:paraId="2E61C13B" w14:textId="58391BB5" w:rsidR="00FF34A7" w:rsidRDefault="00FF34A7">
      <w:pPr>
        <w:pStyle w:val="23"/>
        <w:tabs>
          <w:tab w:val="right" w:leader="dot" w:pos="9061"/>
        </w:tabs>
        <w:rPr>
          <w:rFonts w:asciiTheme="minorHAnsi" w:hAnsiTheme="minorHAnsi"/>
          <w:noProof/>
          <w:szCs w:val="24"/>
          <w:lang w:val="en-US"/>
          <w14:ligatures w14:val="standardContextual"/>
        </w:rPr>
      </w:pPr>
      <w:hyperlink w:anchor="_Toc219984295" w:history="1">
        <w:r w:rsidRPr="00911CC8">
          <w:rPr>
            <w:rStyle w:val="a7"/>
            <w:noProof/>
          </w:rPr>
          <w:t>(4) 「ステップ印刷」コマンドアイコン</w:t>
        </w:r>
        <w:r>
          <w:rPr>
            <w:noProof/>
            <w:webHidden/>
          </w:rPr>
          <w:tab/>
        </w:r>
        <w:r>
          <w:rPr>
            <w:noProof/>
            <w:webHidden/>
          </w:rPr>
          <w:fldChar w:fldCharType="begin"/>
        </w:r>
        <w:r>
          <w:rPr>
            <w:noProof/>
            <w:webHidden/>
          </w:rPr>
          <w:instrText xml:space="preserve"> PAGEREF _Toc219984295 \h </w:instrText>
        </w:r>
        <w:r>
          <w:rPr>
            <w:noProof/>
            <w:webHidden/>
          </w:rPr>
        </w:r>
        <w:r>
          <w:rPr>
            <w:noProof/>
            <w:webHidden/>
          </w:rPr>
          <w:fldChar w:fldCharType="separate"/>
        </w:r>
        <w:r>
          <w:rPr>
            <w:noProof/>
            <w:webHidden/>
          </w:rPr>
          <w:t>- 19 -</w:t>
        </w:r>
        <w:r>
          <w:rPr>
            <w:noProof/>
            <w:webHidden/>
          </w:rPr>
          <w:fldChar w:fldCharType="end"/>
        </w:r>
      </w:hyperlink>
    </w:p>
    <w:p w14:paraId="773ED264" w14:textId="7ACE9C1A" w:rsidR="00FF34A7" w:rsidRDefault="00FF34A7">
      <w:pPr>
        <w:pStyle w:val="23"/>
        <w:tabs>
          <w:tab w:val="right" w:leader="dot" w:pos="9061"/>
        </w:tabs>
        <w:rPr>
          <w:rFonts w:asciiTheme="minorHAnsi" w:hAnsiTheme="minorHAnsi"/>
          <w:noProof/>
          <w:szCs w:val="24"/>
          <w:lang w:val="en-US"/>
          <w14:ligatures w14:val="standardContextual"/>
        </w:rPr>
      </w:pPr>
      <w:hyperlink w:anchor="_Toc219984296" w:history="1">
        <w:r w:rsidRPr="00911CC8">
          <w:rPr>
            <w:rStyle w:val="a7"/>
            <w:noProof/>
          </w:rPr>
          <w:t>(5) 「ページ指定印刷」コマンドアイコン</w:t>
        </w:r>
        <w:r>
          <w:rPr>
            <w:noProof/>
            <w:webHidden/>
          </w:rPr>
          <w:tab/>
        </w:r>
        <w:r>
          <w:rPr>
            <w:noProof/>
            <w:webHidden/>
          </w:rPr>
          <w:fldChar w:fldCharType="begin"/>
        </w:r>
        <w:r>
          <w:rPr>
            <w:noProof/>
            <w:webHidden/>
          </w:rPr>
          <w:instrText xml:space="preserve"> PAGEREF _Toc219984296 \h </w:instrText>
        </w:r>
        <w:r>
          <w:rPr>
            <w:noProof/>
            <w:webHidden/>
          </w:rPr>
        </w:r>
        <w:r>
          <w:rPr>
            <w:noProof/>
            <w:webHidden/>
          </w:rPr>
          <w:fldChar w:fldCharType="separate"/>
        </w:r>
        <w:r>
          <w:rPr>
            <w:noProof/>
            <w:webHidden/>
          </w:rPr>
          <w:t>- 19 -</w:t>
        </w:r>
        <w:r>
          <w:rPr>
            <w:noProof/>
            <w:webHidden/>
          </w:rPr>
          <w:fldChar w:fldCharType="end"/>
        </w:r>
      </w:hyperlink>
    </w:p>
    <w:p w14:paraId="401A3DFD" w14:textId="4BBF7E39" w:rsidR="00FF34A7" w:rsidRDefault="00FF34A7">
      <w:pPr>
        <w:pStyle w:val="23"/>
        <w:tabs>
          <w:tab w:val="right" w:leader="dot" w:pos="9061"/>
        </w:tabs>
        <w:rPr>
          <w:rFonts w:asciiTheme="minorHAnsi" w:hAnsiTheme="minorHAnsi"/>
          <w:noProof/>
          <w:szCs w:val="24"/>
          <w:lang w:val="en-US"/>
          <w14:ligatures w14:val="standardContextual"/>
        </w:rPr>
      </w:pPr>
      <w:hyperlink w:anchor="_Toc219984297" w:history="1">
        <w:r w:rsidRPr="00911CC8">
          <w:rPr>
            <w:rStyle w:val="a7"/>
            <w:noProof/>
          </w:rPr>
          <w:t>(6) 選択範囲対象セル転送コマンドアイコン</w:t>
        </w:r>
        <w:r>
          <w:rPr>
            <w:noProof/>
            <w:webHidden/>
          </w:rPr>
          <w:tab/>
        </w:r>
        <w:r>
          <w:rPr>
            <w:noProof/>
            <w:webHidden/>
          </w:rPr>
          <w:fldChar w:fldCharType="begin"/>
        </w:r>
        <w:r>
          <w:rPr>
            <w:noProof/>
            <w:webHidden/>
          </w:rPr>
          <w:instrText xml:space="preserve"> PAGEREF _Toc219984297 \h </w:instrText>
        </w:r>
        <w:r>
          <w:rPr>
            <w:noProof/>
            <w:webHidden/>
          </w:rPr>
        </w:r>
        <w:r>
          <w:rPr>
            <w:noProof/>
            <w:webHidden/>
          </w:rPr>
          <w:fldChar w:fldCharType="separate"/>
        </w:r>
        <w:r>
          <w:rPr>
            <w:noProof/>
            <w:webHidden/>
          </w:rPr>
          <w:t>- 20 -</w:t>
        </w:r>
        <w:r>
          <w:rPr>
            <w:noProof/>
            <w:webHidden/>
          </w:rPr>
          <w:fldChar w:fldCharType="end"/>
        </w:r>
      </w:hyperlink>
    </w:p>
    <w:p w14:paraId="49C8EFE5" w14:textId="77D1C90A" w:rsidR="00FF34A7" w:rsidRDefault="00FF34A7">
      <w:pPr>
        <w:pStyle w:val="11"/>
        <w:tabs>
          <w:tab w:val="left" w:pos="630"/>
        </w:tabs>
        <w:rPr>
          <w:rFonts w:asciiTheme="minorHAnsi" w:hAnsiTheme="minorHAnsi" w:cstheme="minorBidi"/>
          <w:szCs w:val="24"/>
          <w:lang w:val="en-US"/>
          <w14:ligatures w14:val="standardContextual"/>
        </w:rPr>
      </w:pPr>
      <w:hyperlink w:anchor="_Toc219984298" w:history="1">
        <w:r w:rsidRPr="00911CC8">
          <w:rPr>
            <w:rStyle w:val="a7"/>
          </w:rPr>
          <w:t>８</w:t>
        </w:r>
        <w:r>
          <w:rPr>
            <w:rFonts w:asciiTheme="minorHAnsi" w:hAnsiTheme="minorHAnsi" w:cstheme="minorBidi"/>
            <w:szCs w:val="24"/>
            <w:lang w:val="en-US"/>
            <w14:ligatures w14:val="standardContextual"/>
          </w:rPr>
          <w:tab/>
        </w:r>
        <w:r w:rsidRPr="00911CC8">
          <w:rPr>
            <w:rStyle w:val="a7"/>
          </w:rPr>
          <w:t>トラブルが起きた場合</w:t>
        </w:r>
        <w:r>
          <w:rPr>
            <w:webHidden/>
          </w:rPr>
          <w:tab/>
        </w:r>
        <w:r>
          <w:rPr>
            <w:webHidden/>
          </w:rPr>
          <w:fldChar w:fldCharType="begin"/>
        </w:r>
        <w:r>
          <w:rPr>
            <w:webHidden/>
          </w:rPr>
          <w:instrText xml:space="preserve"> PAGEREF _Toc219984298 \h </w:instrText>
        </w:r>
        <w:r>
          <w:rPr>
            <w:webHidden/>
          </w:rPr>
        </w:r>
        <w:r>
          <w:rPr>
            <w:webHidden/>
          </w:rPr>
          <w:fldChar w:fldCharType="separate"/>
        </w:r>
        <w:r>
          <w:rPr>
            <w:webHidden/>
          </w:rPr>
          <w:t>- 21 -</w:t>
        </w:r>
        <w:r>
          <w:rPr>
            <w:webHidden/>
          </w:rPr>
          <w:fldChar w:fldCharType="end"/>
        </w:r>
      </w:hyperlink>
    </w:p>
    <w:p w14:paraId="3CA80DFE" w14:textId="027536C5" w:rsidR="00FF34A7" w:rsidRDefault="00FF34A7">
      <w:pPr>
        <w:pStyle w:val="23"/>
        <w:tabs>
          <w:tab w:val="right" w:leader="dot" w:pos="9061"/>
        </w:tabs>
        <w:rPr>
          <w:rFonts w:asciiTheme="minorHAnsi" w:hAnsiTheme="minorHAnsi"/>
          <w:noProof/>
          <w:szCs w:val="24"/>
          <w:lang w:val="en-US"/>
          <w14:ligatures w14:val="standardContextual"/>
        </w:rPr>
      </w:pPr>
      <w:hyperlink w:anchor="_Toc219984299" w:history="1">
        <w:r w:rsidRPr="00911CC8">
          <w:rPr>
            <w:rStyle w:val="a7"/>
            <w:noProof/>
          </w:rPr>
          <w:t>(1) 差し込み文書タブが表示しない、ダイアログが操作できない、その他の異常</w:t>
        </w:r>
        <w:r>
          <w:rPr>
            <w:noProof/>
            <w:webHidden/>
          </w:rPr>
          <w:tab/>
        </w:r>
        <w:r>
          <w:rPr>
            <w:noProof/>
            <w:webHidden/>
          </w:rPr>
          <w:fldChar w:fldCharType="begin"/>
        </w:r>
        <w:r>
          <w:rPr>
            <w:noProof/>
            <w:webHidden/>
          </w:rPr>
          <w:instrText xml:space="preserve"> PAGEREF _Toc219984299 \h </w:instrText>
        </w:r>
        <w:r>
          <w:rPr>
            <w:noProof/>
            <w:webHidden/>
          </w:rPr>
        </w:r>
        <w:r>
          <w:rPr>
            <w:noProof/>
            <w:webHidden/>
          </w:rPr>
          <w:fldChar w:fldCharType="separate"/>
        </w:r>
        <w:r>
          <w:rPr>
            <w:noProof/>
            <w:webHidden/>
          </w:rPr>
          <w:t>- 21 -</w:t>
        </w:r>
        <w:r>
          <w:rPr>
            <w:noProof/>
            <w:webHidden/>
          </w:rPr>
          <w:fldChar w:fldCharType="end"/>
        </w:r>
      </w:hyperlink>
    </w:p>
    <w:p w14:paraId="162D8F09" w14:textId="015894CD" w:rsidR="00FF34A7" w:rsidRDefault="00FF34A7">
      <w:pPr>
        <w:pStyle w:val="11"/>
        <w:tabs>
          <w:tab w:val="left" w:pos="630"/>
        </w:tabs>
        <w:rPr>
          <w:rFonts w:asciiTheme="minorHAnsi" w:hAnsiTheme="minorHAnsi" w:cstheme="minorBidi"/>
          <w:szCs w:val="24"/>
          <w:lang w:val="en-US"/>
          <w14:ligatures w14:val="standardContextual"/>
        </w:rPr>
      </w:pPr>
      <w:hyperlink w:anchor="_Toc219984300" w:history="1">
        <w:r w:rsidRPr="00911CC8">
          <w:rPr>
            <w:rStyle w:val="a7"/>
          </w:rPr>
          <w:t>９</w:t>
        </w:r>
        <w:r>
          <w:rPr>
            <w:rFonts w:asciiTheme="minorHAnsi" w:hAnsiTheme="minorHAnsi" w:cstheme="minorBidi"/>
            <w:szCs w:val="24"/>
            <w:lang w:val="en-US"/>
            <w14:ligatures w14:val="standardContextual"/>
          </w:rPr>
          <w:tab/>
        </w:r>
        <w:r w:rsidRPr="00911CC8">
          <w:rPr>
            <w:rStyle w:val="a7"/>
          </w:rPr>
          <w:t>必要な時だけ「差し込み文書」タブを表示する方法</w:t>
        </w:r>
        <w:r>
          <w:rPr>
            <w:webHidden/>
          </w:rPr>
          <w:tab/>
        </w:r>
        <w:r>
          <w:rPr>
            <w:webHidden/>
          </w:rPr>
          <w:fldChar w:fldCharType="begin"/>
        </w:r>
        <w:r>
          <w:rPr>
            <w:webHidden/>
          </w:rPr>
          <w:instrText xml:space="preserve"> PAGEREF _Toc219984300 \h </w:instrText>
        </w:r>
        <w:r>
          <w:rPr>
            <w:webHidden/>
          </w:rPr>
        </w:r>
        <w:r>
          <w:rPr>
            <w:webHidden/>
          </w:rPr>
          <w:fldChar w:fldCharType="separate"/>
        </w:r>
        <w:r>
          <w:rPr>
            <w:webHidden/>
          </w:rPr>
          <w:t>- 22 -</w:t>
        </w:r>
        <w:r>
          <w:rPr>
            <w:webHidden/>
          </w:rPr>
          <w:fldChar w:fldCharType="end"/>
        </w:r>
      </w:hyperlink>
    </w:p>
    <w:p w14:paraId="6CD503DD" w14:textId="4A5BDDF4" w:rsidR="00FF34A7" w:rsidRDefault="00FF34A7">
      <w:pPr>
        <w:pStyle w:val="11"/>
        <w:tabs>
          <w:tab w:val="left" w:pos="840"/>
        </w:tabs>
        <w:rPr>
          <w:rFonts w:asciiTheme="minorHAnsi" w:hAnsiTheme="minorHAnsi" w:cstheme="minorBidi"/>
          <w:szCs w:val="24"/>
          <w:lang w:val="en-US"/>
          <w14:ligatures w14:val="standardContextual"/>
        </w:rPr>
      </w:pPr>
      <w:hyperlink w:anchor="_Toc219984301" w:history="1">
        <w:r w:rsidRPr="00911CC8">
          <w:rPr>
            <w:rStyle w:val="a7"/>
          </w:rPr>
          <w:t>１０</w:t>
        </w:r>
        <w:r>
          <w:rPr>
            <w:rFonts w:asciiTheme="minorHAnsi" w:hAnsiTheme="minorHAnsi" w:cstheme="minorBidi"/>
            <w:szCs w:val="24"/>
            <w:lang w:val="en-US"/>
            <w14:ligatures w14:val="standardContextual"/>
          </w:rPr>
          <w:tab/>
        </w:r>
        <w:r w:rsidRPr="00911CC8">
          <w:rPr>
            <w:rStyle w:val="a7"/>
          </w:rPr>
          <w:t>バージョンの変更内容</w:t>
        </w:r>
        <w:r>
          <w:rPr>
            <w:webHidden/>
          </w:rPr>
          <w:tab/>
        </w:r>
        <w:r>
          <w:rPr>
            <w:webHidden/>
          </w:rPr>
          <w:fldChar w:fldCharType="begin"/>
        </w:r>
        <w:r>
          <w:rPr>
            <w:webHidden/>
          </w:rPr>
          <w:instrText xml:space="preserve"> PAGEREF _Toc219984301 \h </w:instrText>
        </w:r>
        <w:r>
          <w:rPr>
            <w:webHidden/>
          </w:rPr>
        </w:r>
        <w:r>
          <w:rPr>
            <w:webHidden/>
          </w:rPr>
          <w:fldChar w:fldCharType="separate"/>
        </w:r>
        <w:r>
          <w:rPr>
            <w:webHidden/>
          </w:rPr>
          <w:t>- 22 -</w:t>
        </w:r>
        <w:r>
          <w:rPr>
            <w:webHidden/>
          </w:rPr>
          <w:fldChar w:fldCharType="end"/>
        </w:r>
      </w:hyperlink>
    </w:p>
    <w:p w14:paraId="43022CF2" w14:textId="67A57809" w:rsidR="00FF34A7" w:rsidRDefault="00FF34A7">
      <w:pPr>
        <w:pStyle w:val="23"/>
        <w:tabs>
          <w:tab w:val="right" w:leader="dot" w:pos="9061"/>
        </w:tabs>
        <w:rPr>
          <w:rFonts w:asciiTheme="minorHAnsi" w:hAnsiTheme="minorHAnsi"/>
          <w:noProof/>
          <w:szCs w:val="24"/>
          <w:lang w:val="en-US"/>
          <w14:ligatures w14:val="standardContextual"/>
        </w:rPr>
      </w:pPr>
      <w:hyperlink w:anchor="_Toc219984302" w:history="1">
        <w:r w:rsidRPr="00911CC8">
          <w:rPr>
            <w:rStyle w:val="a7"/>
            <w:noProof/>
          </w:rPr>
          <w:t>(1) バージョンアップについてシートなどの変更内容</w:t>
        </w:r>
        <w:r>
          <w:rPr>
            <w:noProof/>
            <w:webHidden/>
          </w:rPr>
          <w:tab/>
        </w:r>
        <w:r>
          <w:rPr>
            <w:noProof/>
            <w:webHidden/>
          </w:rPr>
          <w:fldChar w:fldCharType="begin"/>
        </w:r>
        <w:r>
          <w:rPr>
            <w:noProof/>
            <w:webHidden/>
          </w:rPr>
          <w:instrText xml:space="preserve"> PAGEREF _Toc219984302 \h </w:instrText>
        </w:r>
        <w:r>
          <w:rPr>
            <w:noProof/>
            <w:webHidden/>
          </w:rPr>
        </w:r>
        <w:r>
          <w:rPr>
            <w:noProof/>
            <w:webHidden/>
          </w:rPr>
          <w:fldChar w:fldCharType="separate"/>
        </w:r>
        <w:r>
          <w:rPr>
            <w:noProof/>
            <w:webHidden/>
          </w:rPr>
          <w:t>- 22 -</w:t>
        </w:r>
        <w:r>
          <w:rPr>
            <w:noProof/>
            <w:webHidden/>
          </w:rPr>
          <w:fldChar w:fldCharType="end"/>
        </w:r>
      </w:hyperlink>
    </w:p>
    <w:p w14:paraId="45831CE6" w14:textId="222B6AD9" w:rsidR="00FF34A7" w:rsidRDefault="00FF34A7">
      <w:pPr>
        <w:pStyle w:val="11"/>
        <w:tabs>
          <w:tab w:val="left" w:pos="840"/>
        </w:tabs>
        <w:rPr>
          <w:rFonts w:asciiTheme="minorHAnsi" w:hAnsiTheme="minorHAnsi" w:cstheme="minorBidi"/>
          <w:szCs w:val="24"/>
          <w:lang w:val="en-US"/>
          <w14:ligatures w14:val="standardContextual"/>
        </w:rPr>
      </w:pPr>
      <w:hyperlink w:anchor="_Toc219984303" w:history="1">
        <w:r w:rsidRPr="00911CC8">
          <w:rPr>
            <w:rStyle w:val="a7"/>
          </w:rPr>
          <w:t>１１</w:t>
        </w:r>
        <w:r>
          <w:rPr>
            <w:rFonts w:asciiTheme="minorHAnsi" w:hAnsiTheme="minorHAnsi" w:cstheme="minorBidi"/>
            <w:szCs w:val="24"/>
            <w:lang w:val="en-US"/>
            <w14:ligatures w14:val="standardContextual"/>
          </w:rPr>
          <w:tab/>
        </w:r>
        <w:r w:rsidRPr="00911CC8">
          <w:rPr>
            <w:rStyle w:val="a7"/>
          </w:rPr>
          <w:t>拡張子の説明</w:t>
        </w:r>
        <w:r>
          <w:rPr>
            <w:webHidden/>
          </w:rPr>
          <w:tab/>
        </w:r>
        <w:r>
          <w:rPr>
            <w:webHidden/>
          </w:rPr>
          <w:fldChar w:fldCharType="begin"/>
        </w:r>
        <w:r>
          <w:rPr>
            <w:webHidden/>
          </w:rPr>
          <w:instrText xml:space="preserve"> PAGEREF _Toc219984303 \h </w:instrText>
        </w:r>
        <w:r>
          <w:rPr>
            <w:webHidden/>
          </w:rPr>
        </w:r>
        <w:r>
          <w:rPr>
            <w:webHidden/>
          </w:rPr>
          <w:fldChar w:fldCharType="separate"/>
        </w:r>
        <w:r>
          <w:rPr>
            <w:webHidden/>
          </w:rPr>
          <w:t>- 23 -</w:t>
        </w:r>
        <w:r>
          <w:rPr>
            <w:webHidden/>
          </w:rPr>
          <w:fldChar w:fldCharType="end"/>
        </w:r>
      </w:hyperlink>
    </w:p>
    <w:p w14:paraId="51F88D5A" w14:textId="2AE8BAF2" w:rsidR="00FF34A7" w:rsidRDefault="00FF34A7">
      <w:pPr>
        <w:pStyle w:val="23"/>
        <w:tabs>
          <w:tab w:val="right" w:leader="dot" w:pos="9061"/>
        </w:tabs>
        <w:rPr>
          <w:rFonts w:asciiTheme="minorHAnsi" w:hAnsiTheme="minorHAnsi"/>
          <w:noProof/>
          <w:szCs w:val="24"/>
          <w:lang w:val="en-US"/>
          <w14:ligatures w14:val="standardContextual"/>
        </w:rPr>
      </w:pPr>
      <w:hyperlink w:anchor="_Toc219984304" w:history="1">
        <w:r w:rsidRPr="00911CC8">
          <w:rPr>
            <w:rStyle w:val="a7"/>
            <w:noProof/>
          </w:rPr>
          <w:t>(1) 拡張子について</w:t>
        </w:r>
        <w:r>
          <w:rPr>
            <w:noProof/>
            <w:webHidden/>
          </w:rPr>
          <w:tab/>
        </w:r>
        <w:r>
          <w:rPr>
            <w:noProof/>
            <w:webHidden/>
          </w:rPr>
          <w:fldChar w:fldCharType="begin"/>
        </w:r>
        <w:r>
          <w:rPr>
            <w:noProof/>
            <w:webHidden/>
          </w:rPr>
          <w:instrText xml:space="preserve"> PAGEREF _Toc219984304 \h </w:instrText>
        </w:r>
        <w:r>
          <w:rPr>
            <w:noProof/>
            <w:webHidden/>
          </w:rPr>
        </w:r>
        <w:r>
          <w:rPr>
            <w:noProof/>
            <w:webHidden/>
          </w:rPr>
          <w:fldChar w:fldCharType="separate"/>
        </w:r>
        <w:r>
          <w:rPr>
            <w:noProof/>
            <w:webHidden/>
          </w:rPr>
          <w:t>- 23 -</w:t>
        </w:r>
        <w:r>
          <w:rPr>
            <w:noProof/>
            <w:webHidden/>
          </w:rPr>
          <w:fldChar w:fldCharType="end"/>
        </w:r>
      </w:hyperlink>
    </w:p>
    <w:p w14:paraId="4753A1D1" w14:textId="0DB4984A" w:rsidR="00FF34A7" w:rsidRDefault="00FF34A7">
      <w:pPr>
        <w:pStyle w:val="23"/>
        <w:tabs>
          <w:tab w:val="right" w:leader="dot" w:pos="9061"/>
        </w:tabs>
        <w:rPr>
          <w:rFonts w:asciiTheme="minorHAnsi" w:hAnsiTheme="minorHAnsi"/>
          <w:noProof/>
          <w:szCs w:val="24"/>
          <w:lang w:val="en-US"/>
          <w14:ligatures w14:val="standardContextual"/>
        </w:rPr>
      </w:pPr>
      <w:hyperlink w:anchor="_Toc219984305" w:history="1">
        <w:r w:rsidRPr="00911CC8">
          <w:rPr>
            <w:rStyle w:val="a7"/>
            <w:noProof/>
          </w:rPr>
          <w:t>(2) Windows11の拡張子の表示方法：</w:t>
        </w:r>
        <w:r>
          <w:rPr>
            <w:noProof/>
            <w:webHidden/>
          </w:rPr>
          <w:tab/>
        </w:r>
        <w:r>
          <w:rPr>
            <w:noProof/>
            <w:webHidden/>
          </w:rPr>
          <w:fldChar w:fldCharType="begin"/>
        </w:r>
        <w:r>
          <w:rPr>
            <w:noProof/>
            <w:webHidden/>
          </w:rPr>
          <w:instrText xml:space="preserve"> PAGEREF _Toc219984305 \h </w:instrText>
        </w:r>
        <w:r>
          <w:rPr>
            <w:noProof/>
            <w:webHidden/>
          </w:rPr>
        </w:r>
        <w:r>
          <w:rPr>
            <w:noProof/>
            <w:webHidden/>
          </w:rPr>
          <w:fldChar w:fldCharType="separate"/>
        </w:r>
        <w:r>
          <w:rPr>
            <w:noProof/>
            <w:webHidden/>
          </w:rPr>
          <w:t>- 23 -</w:t>
        </w:r>
        <w:r>
          <w:rPr>
            <w:noProof/>
            <w:webHidden/>
          </w:rPr>
          <w:fldChar w:fldCharType="end"/>
        </w:r>
      </w:hyperlink>
    </w:p>
    <w:p w14:paraId="41B00E65" w14:textId="6E73ACE2" w:rsidR="00E672CB" w:rsidRPr="00D03215" w:rsidRDefault="00E672CB" w:rsidP="00AC71EA">
      <w:pPr>
        <w:sectPr w:rsidR="00E672CB" w:rsidRPr="00D03215" w:rsidSect="00E6034E">
          <w:footerReference w:type="default" r:id="rId8"/>
          <w:footerReference w:type="first" r:id="rId9"/>
          <w:pgSz w:w="11906" w:h="16838" w:code="9"/>
          <w:pgMar w:top="1418" w:right="1134" w:bottom="1418" w:left="1701" w:header="851" w:footer="567" w:gutter="0"/>
          <w:pgBorders w:display="firstPage" w:offsetFrom="page">
            <w:top w:val="poinsettias" w:sz="31" w:space="24" w:color="auto"/>
            <w:left w:val="poinsettias" w:sz="31" w:space="24" w:color="auto"/>
            <w:bottom w:val="poinsettias" w:sz="31" w:space="24" w:color="auto"/>
            <w:right w:val="poinsettias" w:sz="31" w:space="24" w:color="auto"/>
          </w:pgBorders>
          <w:pgNumType w:fmt="upperRoman" w:start="0"/>
          <w:cols w:space="425"/>
          <w:docGrid w:type="lines" w:linePitch="360"/>
        </w:sectPr>
      </w:pPr>
      <w:r w:rsidRPr="00D03215">
        <w:fldChar w:fldCharType="end"/>
      </w:r>
      <w:bookmarkEnd w:id="3"/>
    </w:p>
    <w:bookmarkEnd w:id="2"/>
    <w:bookmarkEnd w:id="4"/>
    <w:p w14:paraId="28AB6E4D" w14:textId="77777777" w:rsidR="00DD2B31" w:rsidRDefault="00DD2B31" w:rsidP="00DD2B31">
      <w:pPr>
        <w:widowControl/>
      </w:pPr>
    </w:p>
    <w:p w14:paraId="53B33924" w14:textId="77777777" w:rsidR="00DD2B31" w:rsidRPr="005D332E" w:rsidRDefault="00DD2B31" w:rsidP="001F1C06">
      <w:pPr>
        <w:pStyle w:val="1"/>
      </w:pPr>
      <w:bookmarkStart w:id="5" w:name="_Ref199169109"/>
      <w:bookmarkStart w:id="6" w:name="_Toc199337473"/>
      <w:bookmarkStart w:id="7" w:name="_Toc199337814"/>
      <w:bookmarkStart w:id="8" w:name="_Toc199337858"/>
      <w:bookmarkStart w:id="9" w:name="_Toc199338102"/>
      <w:bookmarkStart w:id="10" w:name="_Toc199339249"/>
      <w:bookmarkStart w:id="11" w:name="_Toc219981463"/>
      <w:bookmarkStart w:id="12" w:name="_Toc219984256"/>
      <w:r w:rsidRPr="005D332E">
        <w:rPr>
          <w:rFonts w:hint="eastAsia"/>
        </w:rPr>
        <w:t>この説明書の使用方法</w:t>
      </w:r>
      <w:bookmarkEnd w:id="5"/>
      <w:bookmarkEnd w:id="6"/>
      <w:bookmarkEnd w:id="7"/>
      <w:bookmarkEnd w:id="8"/>
      <w:bookmarkEnd w:id="9"/>
      <w:bookmarkEnd w:id="10"/>
      <w:bookmarkEnd w:id="11"/>
      <w:bookmarkEnd w:id="12"/>
    </w:p>
    <w:p w14:paraId="1DA40A9F" w14:textId="77777777" w:rsidR="00DD2B31" w:rsidRPr="00A21F19" w:rsidRDefault="00DD2B31" w:rsidP="00A21F19">
      <w:pPr>
        <w:pStyle w:val="2"/>
      </w:pPr>
      <w:bookmarkStart w:id="13" w:name="_Toc219809228"/>
      <w:bookmarkStart w:id="14" w:name="_Toc219981464"/>
      <w:bookmarkStart w:id="15" w:name="_Toc219984257"/>
      <w:bookmarkStart w:id="16" w:name="_Toc199337478"/>
      <w:bookmarkStart w:id="17" w:name="_Toc199337819"/>
      <w:bookmarkStart w:id="18" w:name="_Toc199337863"/>
      <w:bookmarkStart w:id="19" w:name="_Toc199338107"/>
      <w:bookmarkStart w:id="20" w:name="_Toc199339254"/>
      <w:r w:rsidRPr="00A21F19">
        <w:rPr>
          <w:rFonts w:hint="eastAsia"/>
        </w:rPr>
        <w:t>ペーパーレスで使用すると図や説明文の参照が簡単になります。</w:t>
      </w:r>
      <w:bookmarkEnd w:id="13"/>
      <w:bookmarkEnd w:id="14"/>
      <w:bookmarkEnd w:id="15"/>
    </w:p>
    <w:p w14:paraId="393848DC" w14:textId="01C33C28" w:rsidR="00DD2B31" w:rsidRPr="005D332E" w:rsidRDefault="00DD2B31" w:rsidP="00DD2B31">
      <w:pPr>
        <w:ind w:leftChars="337" w:left="708"/>
      </w:pPr>
      <w:r w:rsidRPr="005D332E">
        <w:rPr>
          <w:rFonts w:hint="eastAsia"/>
        </w:rPr>
        <w:t>この説明書では</w:t>
      </w:r>
      <w:r w:rsidRPr="005D332E">
        <w:rPr>
          <w:rFonts w:hint="eastAsia"/>
          <w:u w:val="wave"/>
        </w:rPr>
        <w:t>ファイル種別を分かり易くするため</w:t>
      </w:r>
      <w:r w:rsidRPr="005D332E">
        <w:rPr>
          <w:rFonts w:hint="eastAsia"/>
        </w:rPr>
        <w:t>に「</w:t>
      </w:r>
      <w:r w:rsidRPr="00E8101F">
        <w:rPr>
          <w:color w:val="0070C0"/>
        </w:rPr>
        <w:fldChar w:fldCharType="begin"/>
      </w:r>
      <w:r w:rsidRPr="00E8101F">
        <w:rPr>
          <w:color w:val="0070C0"/>
        </w:rPr>
        <w:instrText xml:space="preserve"> </w:instrText>
      </w:r>
      <w:r w:rsidRPr="00E8101F">
        <w:rPr>
          <w:rFonts w:hint="eastAsia"/>
          <w:color w:val="0070C0"/>
        </w:rPr>
        <w:instrText>REF 拡張子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拡張子</w:t>
      </w:r>
      <w:r w:rsidRPr="00E8101F">
        <w:rPr>
          <w:color w:val="0070C0"/>
        </w:rPr>
        <w:fldChar w:fldCharType="end"/>
      </w:r>
      <w:r w:rsidRPr="005D332E">
        <w:rPr>
          <w:rFonts w:hint="eastAsia"/>
        </w:rPr>
        <w:t>」を付けて説明しておりご利用者にも設定を推奨します。Wordで使用する「</w:t>
      </w:r>
      <w:r>
        <w:t>Excel差込印刷説明書 V200</w:t>
      </w:r>
      <w:r w:rsidRPr="005D332E">
        <w:t>.docx」</w:t>
      </w:r>
      <w:r w:rsidRPr="005D332E">
        <w:rPr>
          <w:rFonts w:hint="eastAsia"/>
        </w:rPr>
        <w:t>はファイルサイズが大きいため作者のホープページでダウンロードして使用できるようにしていましたが都合で2025年9月末にホープページを廃止しました。以下で説明しているようにPdf版は不都合な点があるためWord版でのご使用をお勧めします。</w:t>
      </w:r>
    </w:p>
    <w:p w14:paraId="3F4FE442" w14:textId="77777777" w:rsidR="00DD2B31" w:rsidRPr="005D332E" w:rsidRDefault="00DD2B31" w:rsidP="00DD2B31">
      <w:pPr>
        <w:ind w:leftChars="337" w:left="708"/>
      </w:pPr>
      <w:r w:rsidRPr="005D332E">
        <w:rPr>
          <w:rFonts w:hint="eastAsia"/>
        </w:rPr>
        <w:t>説明書の「目次」や各章にある</w:t>
      </w:r>
      <w:r w:rsidRPr="005D332E">
        <w:t xml:space="preserve"> 青い文字（「 」で囲まれた部分） をクリックすると、対応する図・表・説明へ移動できます。</w:t>
      </w:r>
    </w:p>
    <w:p w14:paraId="76F484A0" w14:textId="77777777" w:rsidR="00DD2B31" w:rsidRPr="005D332E" w:rsidRDefault="00DD2B31" w:rsidP="00DD2B31">
      <w:pPr>
        <w:ind w:leftChars="337" w:left="708"/>
      </w:pPr>
      <w:r w:rsidRPr="005D332E">
        <w:rPr>
          <w:rFonts w:hint="eastAsia"/>
        </w:rPr>
        <w:t>例えば、最初にある青い文字「拡張子」をクリックすると、最後のページにある「拡張子について」にジャンプして参照できます。</w:t>
      </w:r>
    </w:p>
    <w:p w14:paraId="1D90E75D" w14:textId="77777777" w:rsidR="00DD2B31" w:rsidRPr="005D332E" w:rsidRDefault="00DD2B31" w:rsidP="00DD2B31">
      <w:pPr>
        <w:ind w:leftChars="337" w:left="708"/>
      </w:pPr>
      <w:r w:rsidRPr="005D332E">
        <w:t>Wordでこの説明書を開いている場合は、青い文字の上にカーソルを置くと</w:t>
      </w:r>
      <w:r w:rsidRPr="005D332E">
        <w:rPr>
          <w:rFonts w:hint="eastAsia"/>
        </w:rPr>
        <w:t>「</w:t>
      </w:r>
      <w:r w:rsidRPr="005D332E">
        <w:t>Ctrlキーを押しながらクリックしてリンク先を表示」</w:t>
      </w:r>
      <w:r w:rsidRPr="005D332E">
        <w:rPr>
          <w:rFonts w:hint="eastAsia"/>
        </w:rPr>
        <w:t>と表示されます。案内どおりに操作すると、参照先へ移動できます。離れた場所を参照したいときに便利です。</w:t>
      </w:r>
    </w:p>
    <w:p w14:paraId="5B088A5D" w14:textId="20A8CD7E" w:rsidR="00DD2B31" w:rsidRPr="005D332E" w:rsidRDefault="00DD2B31" w:rsidP="00DD2B31">
      <w:pPr>
        <w:ind w:leftChars="337" w:left="708"/>
      </w:pPr>
      <w:r w:rsidRPr="005D332E">
        <w:rPr>
          <w:rFonts w:hint="eastAsia"/>
        </w:rPr>
        <w:t>以下には「</w:t>
      </w:r>
      <w:r w:rsidRPr="00E8101F">
        <w:rPr>
          <w:color w:val="0070C0"/>
        </w:rPr>
        <w:fldChar w:fldCharType="begin"/>
      </w:r>
      <w:r w:rsidRPr="00E8101F">
        <w:rPr>
          <w:color w:val="0070C0"/>
        </w:rPr>
        <w:instrText xml:space="preserve"> </w:instrText>
      </w:r>
      <w:r w:rsidRPr="00E8101F">
        <w:rPr>
          <w:rFonts w:hint="eastAsia"/>
          <w:color w:val="0070C0"/>
        </w:rPr>
        <w:instrText>REF _Ref218954284 \r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(2)</w:t>
      </w:r>
      <w:r w:rsidRPr="00E8101F">
        <w:rPr>
          <w:color w:val="0070C0"/>
        </w:rPr>
        <w:fldChar w:fldCharType="end"/>
      </w:r>
      <w:r w:rsidRPr="00E8101F">
        <w:rPr>
          <w:color w:val="0070C0"/>
          <w:u w:val="single"/>
        </w:rPr>
        <w:fldChar w:fldCharType="begin"/>
      </w:r>
      <w:r w:rsidRPr="00E8101F">
        <w:rPr>
          <w:color w:val="0070C0"/>
          <w:u w:val="single"/>
        </w:rPr>
        <w:instrText xml:space="preserve"> REF _Ref218954331 \h  \* MERGEFORMAT </w:instrText>
      </w:r>
      <w:r w:rsidRPr="00E8101F">
        <w:rPr>
          <w:color w:val="0070C0"/>
          <w:u w:val="single"/>
        </w:rPr>
      </w:r>
      <w:r w:rsidRPr="00E8101F">
        <w:rPr>
          <w:color w:val="0070C0"/>
          <w:u w:val="single"/>
        </w:rPr>
        <w:fldChar w:fldCharType="separate"/>
      </w:r>
      <w:r w:rsidR="00A21F19" w:rsidRPr="00E8101F">
        <w:rPr>
          <w:rFonts w:hint="eastAsia"/>
          <w:color w:val="0070C0"/>
        </w:rPr>
        <w:t>Wordの「戻る」、「進む」ボタンを表示する方法：</w:t>
      </w:r>
      <w:r w:rsidRPr="00E8101F">
        <w:rPr>
          <w:color w:val="0070C0"/>
          <w:u w:val="single"/>
        </w:rPr>
        <w:fldChar w:fldCharType="end"/>
      </w:r>
      <w:r w:rsidRPr="005D332E">
        <w:rPr>
          <w:rFonts w:hint="eastAsia"/>
        </w:rPr>
        <w:t>」もあります。</w:t>
      </w:r>
    </w:p>
    <w:p w14:paraId="71B0F8BC" w14:textId="77777777" w:rsidR="00DD2B31" w:rsidRPr="005D332E" w:rsidRDefault="00DD2B31" w:rsidP="00DD2B31">
      <w:pPr>
        <w:ind w:leftChars="337" w:left="708"/>
      </w:pPr>
      <w:r w:rsidRPr="005D332E">
        <w:rPr>
          <w:rFonts w:hint="eastAsia"/>
        </w:rPr>
        <w:t>Pdf版の説明書「</w:t>
      </w:r>
      <w:r>
        <w:rPr>
          <w:rFonts w:hint="eastAsia"/>
          <w:szCs w:val="21"/>
        </w:rPr>
        <w:t>Excel差込印刷説明書 V200</w:t>
      </w:r>
      <w:r w:rsidRPr="005D332E">
        <w:rPr>
          <w:szCs w:val="21"/>
        </w:rPr>
        <w:t>.</w:t>
      </w:r>
      <w:r w:rsidRPr="005D332E">
        <w:rPr>
          <w:rFonts w:hint="eastAsia"/>
          <w:szCs w:val="21"/>
        </w:rPr>
        <w:t>pdf</w:t>
      </w:r>
      <w:r w:rsidRPr="005D332E">
        <w:rPr>
          <w:rFonts w:hint="eastAsia"/>
        </w:rPr>
        <w:t>」で「</w:t>
      </w:r>
      <w:r w:rsidRPr="005D332E">
        <w:t>Acrobat Reader</w:t>
      </w:r>
      <w:r w:rsidRPr="005D332E">
        <w:rPr>
          <w:rFonts w:hint="eastAsia"/>
        </w:rPr>
        <w:t>」使用の場合は「手」のマークを表示するのでそのままクリックするとリンク先の「図」にジャンプし、ショートカットキーの「Alt ＋ ←」キーで戻り、進む場合は「Alt ＋ →」キーを使用して内容を理解し易くなります。検索は「Ctrl ＋ F」キーで開きます。</w:t>
      </w:r>
    </w:p>
    <w:p w14:paraId="2D43342B" w14:textId="77777777" w:rsidR="00DD2B31" w:rsidRPr="005D332E" w:rsidRDefault="00DD2B31" w:rsidP="00DD2B31">
      <w:pPr>
        <w:ind w:leftChars="337" w:left="708"/>
      </w:pPr>
      <w:r w:rsidRPr="005D332E">
        <w:rPr>
          <w:rFonts w:hint="eastAsia"/>
        </w:rPr>
        <w:t>Word版の本説明書は正確に動作しますが、Pdf版を使用する「</w:t>
      </w:r>
      <w:r w:rsidRPr="005D332E">
        <w:t>Acrobat Reader</w:t>
      </w:r>
      <w:r w:rsidRPr="005D332E">
        <w:rPr>
          <w:rFonts w:hint="eastAsia"/>
        </w:rPr>
        <w:t>」の場合は、位置を少し外れるので非常に使いにくい点があります。特に「図」の場合で参照元と参照先が同一ページの場合「戻る」で正確に元の位置に戻れないような気がします。</w:t>
      </w:r>
      <w:bookmarkStart w:id="21" w:name="_Hlk53945290"/>
      <w:r w:rsidRPr="005D332E">
        <w:rPr>
          <w:rFonts w:hint="eastAsia"/>
        </w:rPr>
        <w:t>（</w:t>
      </w:r>
      <w:r w:rsidRPr="005D332E">
        <w:t>Acrobat Reader</w:t>
      </w:r>
      <w:r w:rsidRPr="005D332E">
        <w:rPr>
          <w:rFonts w:hint="eastAsia"/>
        </w:rPr>
        <w:t xml:space="preserve"> Proは分かりません）本説明書はWordで作成したものをPdfに変換して作っていますが「相互参照」の「青色」の色が抜けて、総合参照が分かりにくい点があります。WordでCtrl + A により文章全体を選択してAlt+</w:t>
      </w:r>
      <w:r w:rsidRPr="005D332E">
        <w:rPr>
          <w:rFonts w:cs="Arial" w:hint="eastAsia"/>
          <w:color w:val="545454"/>
        </w:rPr>
        <w:t>F9により</w:t>
      </w:r>
      <w:r w:rsidRPr="005D332E">
        <w:rPr>
          <w:rFonts w:cs="Arial"/>
          <w:color w:val="545454"/>
        </w:rPr>
        <w:t>フィールドを更新する</w:t>
      </w:r>
      <w:r w:rsidRPr="005D332E">
        <w:rPr>
          <w:rFonts w:cs="Arial" w:hint="eastAsia"/>
          <w:color w:val="545454"/>
        </w:rPr>
        <w:t>場合も参照もとの青色が抜ける昔から</w:t>
      </w:r>
      <w:r w:rsidRPr="005D332E">
        <w:rPr>
          <w:rFonts w:hint="eastAsia"/>
        </w:rPr>
        <w:t>のWordのバグがあり</w:t>
      </w:r>
      <w:bookmarkEnd w:id="21"/>
      <w:r w:rsidRPr="005D332E">
        <w:rPr>
          <w:rFonts w:hint="eastAsia"/>
        </w:rPr>
        <w:t>ます。このため「検索」で「参照元」をすべて探し「青色」になるように直さなければなりません。</w:t>
      </w:r>
    </w:p>
    <w:p w14:paraId="06351072" w14:textId="77777777" w:rsidR="00DD2B31" w:rsidRPr="005D332E" w:rsidRDefault="00DD2B31" w:rsidP="00DD2B31">
      <w:pPr>
        <w:ind w:leftChars="337" w:left="708"/>
      </w:pPr>
      <w:r w:rsidRPr="005D332E">
        <w:rPr>
          <w:rFonts w:hint="eastAsia"/>
        </w:rPr>
        <w:t>Edgeで「</w:t>
      </w:r>
      <w:r>
        <w:rPr>
          <w:szCs w:val="21"/>
        </w:rPr>
        <w:t>Excel差込印刷説明書 V200</w:t>
      </w:r>
      <w:r w:rsidRPr="005D332E">
        <w:rPr>
          <w:szCs w:val="21"/>
        </w:rPr>
        <w:t>.docx</w:t>
      </w:r>
      <w:r w:rsidRPr="005D332E">
        <w:rPr>
          <w:rFonts w:hint="eastAsia"/>
        </w:rPr>
        <w:t>」を開くと読むことは可能ですが、上記のショートカットキー「Alt + ←」または「Alt + →」などが使えません。</w:t>
      </w:r>
    </w:p>
    <w:p w14:paraId="3CC48915" w14:textId="40E8050F" w:rsidR="00DD2B31" w:rsidRPr="005D332E" w:rsidRDefault="00DD2B31" w:rsidP="00DD2B31">
      <w:pPr>
        <w:ind w:leftChars="337" w:left="708" w:firstLine="1"/>
      </w:pPr>
      <w:r w:rsidRPr="005D332E">
        <w:rPr>
          <w:rFonts w:hint="eastAsia"/>
        </w:rPr>
        <w:t>本説明書をペーパーレスで使用する場合、「サンプル1_上期会費集金A4用紙.xlsx」と、この「</w:t>
      </w:r>
      <w:r>
        <w:rPr>
          <w:szCs w:val="21"/>
        </w:rPr>
        <w:t>Excel差込印刷説明書 V200</w:t>
      </w:r>
      <w:r w:rsidRPr="005D332E">
        <w:rPr>
          <w:szCs w:val="21"/>
        </w:rPr>
        <w:t>.docx</w:t>
      </w:r>
      <w:r w:rsidRPr="005D332E">
        <w:rPr>
          <w:rFonts w:hint="eastAsia"/>
        </w:rPr>
        <w:t>」を同時に開き「</w:t>
      </w:r>
      <w:r w:rsidRPr="00E8101F">
        <w:rPr>
          <w:color w:val="0070C0"/>
        </w:rPr>
        <w:fldChar w:fldCharType="begin"/>
      </w:r>
      <w:r w:rsidRPr="00E8101F">
        <w:rPr>
          <w:color w:val="0070C0"/>
        </w:rPr>
        <w:instrText xml:space="preserve"> </w:instrText>
      </w:r>
      <w:r w:rsidRPr="00E8101F">
        <w:rPr>
          <w:rFonts w:hint="eastAsia"/>
          <w:color w:val="0070C0"/>
        </w:rPr>
        <w:instrText>REF _Ref431385002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w:t>
      </w:r>
      <w:r w:rsidR="00A21F19" w:rsidRPr="00E8101F">
        <w:rPr>
          <w:rFonts w:hint="eastAsia"/>
          <w:noProof/>
          <w:color w:val="0070C0"/>
        </w:rPr>
        <w:t xml:space="preserve">　タスクバーを使用</w:t>
      </w:r>
      <w:r w:rsidRPr="00E8101F">
        <w:rPr>
          <w:color w:val="0070C0"/>
        </w:rPr>
        <w:fldChar w:fldCharType="end"/>
      </w:r>
      <w:r w:rsidRPr="005D332E">
        <w:rPr>
          <w:rFonts w:hint="eastAsia"/>
        </w:rPr>
        <w:t>」の図のように「Excel」と「A</w:t>
      </w:r>
      <w:r w:rsidRPr="005D332E">
        <w:t>dobe Reader</w:t>
      </w:r>
      <w:r w:rsidRPr="005D332E">
        <w:rPr>
          <w:rFonts w:hint="eastAsia"/>
        </w:rPr>
        <w:t>」をタスクバーで切り替えながらマルチタスクによる操作で「サンプル1_上期会費集金A4用紙.xlsx」を実践して本説明書を読むと理解し易くなります。</w:t>
      </w:r>
    </w:p>
    <w:p w14:paraId="5ACBAFC9" w14:textId="77777777" w:rsidR="00DD2B31" w:rsidRPr="00DB080D" w:rsidRDefault="00DD2B31" w:rsidP="00DD2B31">
      <w:pPr>
        <w:ind w:leftChars="337" w:left="708"/>
      </w:pPr>
      <w:r w:rsidRPr="00DB080D">
        <w:rPr>
          <w:noProof/>
        </w:rPr>
        <mc:AlternateContent>
          <mc:Choice Requires="wpg">
            <w:drawing>
              <wp:inline distT="0" distB="0" distL="0" distR="0" wp14:anchorId="33E1B9C0" wp14:editId="759FBFFB">
                <wp:extent cx="5086985" cy="641350"/>
                <wp:effectExtent l="0" t="0" r="0" b="6350"/>
                <wp:docPr id="2050744790" name="グループ化 174"/>
                <wp:cNvGraphicFramePr/>
                <a:graphic xmlns:a="http://schemas.openxmlformats.org/drawingml/2006/main">
                  <a:graphicData uri="http://schemas.microsoft.com/office/word/2010/wordprocessingGroup">
                    <wpg:wgp>
                      <wpg:cNvGrpSpPr/>
                      <wpg:grpSpPr>
                        <a:xfrm>
                          <a:off x="0" y="0"/>
                          <a:ext cx="5086985" cy="641350"/>
                          <a:chOff x="0" y="0"/>
                          <a:chExt cx="5086985" cy="641350"/>
                        </a:xfrm>
                      </wpg:grpSpPr>
                      <wps:wsp>
                        <wps:cNvPr id="1758249621" name="テキスト ボックス 22"/>
                        <wps:cNvSpPr txBox="1"/>
                        <wps:spPr>
                          <a:xfrm>
                            <a:off x="0" y="412750"/>
                            <a:ext cx="5086985" cy="228600"/>
                          </a:xfrm>
                          <a:prstGeom prst="rect">
                            <a:avLst/>
                          </a:prstGeom>
                          <a:solidFill>
                            <a:prstClr val="white"/>
                          </a:solidFill>
                          <a:ln>
                            <a:noFill/>
                          </a:ln>
                          <a:effectLst/>
                        </wps:spPr>
                        <wps:txbx>
                          <w:txbxContent>
                            <w:p w14:paraId="3FDB7A06" w14:textId="77777777" w:rsidR="00DD2B31" w:rsidRPr="00D03215" w:rsidRDefault="00DD2B31" w:rsidP="00DD2B31">
                              <w:pPr>
                                <w:pStyle w:val="ab"/>
                                <w:rPr>
                                  <w:color w:val="0000FF"/>
                                  <w:sz w:val="28"/>
                                  <w:szCs w:val="28"/>
                                </w:rPr>
                              </w:pPr>
                              <w:bookmarkStart w:id="22" w:name="_Ref431385002"/>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Pr>
                                  <w:noProof/>
                                </w:rPr>
                                <w:t>1</w:t>
                              </w:r>
                              <w:r w:rsidRPr="00D03215">
                                <w:fldChar w:fldCharType="end"/>
                              </w:r>
                              <w:r w:rsidRPr="00D03215">
                                <w:rPr>
                                  <w:rFonts w:hint="eastAsia"/>
                                </w:rPr>
                                <w:t xml:space="preserve">　タスクバーを使用</w:t>
                              </w:r>
                              <w:bookmarkEnd w:id="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701574573" name="図 173"/>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086985" cy="431800"/>
                          </a:xfrm>
                          <a:prstGeom prst="rect">
                            <a:avLst/>
                          </a:prstGeom>
                        </pic:spPr>
                      </pic:pic>
                    </wpg:wgp>
                  </a:graphicData>
                </a:graphic>
              </wp:inline>
            </w:drawing>
          </mc:Choice>
          <mc:Fallback>
            <w:pict>
              <v:group w14:anchorId="33E1B9C0" id="グループ化 174" o:spid="_x0000_s1028" style="width:400.55pt;height:50.5pt;mso-position-horizontal-relative:char;mso-position-vertical-relative:line" coordsize="50869,64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">
                <v:shape id="テキスト ボックス 22" o:spid="_x0000_s1029" type="#_x0000_t202" style="position:absolute;top:4127;width:5086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" stroked="f">
                  <v:textbox style="mso-fit-shape-to-text:t" inset="0,0,0,0">
                    <w:txbxContent>
                      <w:p w14:paraId="3FDB7A06" w14:textId="77777777" w:rsidR="00DD2B31" w:rsidRPr="00D03215" w:rsidRDefault="00DD2B31" w:rsidP="00DD2B31">
                        <w:pPr>
                          <w:pStyle w:val="ab"/>
                          <w:rPr>
                            <w:color w:val="0000FF"/>
                            <w:sz w:val="28"/>
                            <w:szCs w:val="28"/>
                          </w:rPr>
                        </w:pPr>
                        <w:bookmarkStart w:id="23" w:name="_Ref431385002"/>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Pr>
                            <w:noProof/>
                          </w:rPr>
                          <w:t>1</w:t>
                        </w:r>
                        <w:r w:rsidRPr="00D03215">
                          <w:fldChar w:fldCharType="end"/>
                        </w:r>
                        <w:r w:rsidRPr="00D03215">
                          <w:rPr>
                            <w:rFonts w:hint="eastAsia"/>
                          </w:rPr>
                          <w:t xml:space="preserve">　タスクバーを使用</w:t>
                        </w:r>
                        <w:bookmarkEnd w:id="23"/>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73" o:spid="_x0000_s1030" type="#_x0000_t75" style="position:absolute;width:50869;height:43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">
                  <v:imagedata r:id="rId11" o:title=""/>
                </v:shape>
                <w10:anchorlock/>
              </v:group>
            </w:pict>
          </mc:Fallback>
        </mc:AlternateContent>
      </w:r>
    </w:p>
    <w:p w14:paraId="5323A4F5" w14:textId="77777777" w:rsidR="00DD2B31" w:rsidRPr="000A6191" w:rsidRDefault="00DD2B31" w:rsidP="00A21F19">
      <w:pPr>
        <w:pStyle w:val="2"/>
      </w:pPr>
      <w:bookmarkStart w:id="23" w:name="_Toc56535364"/>
      <w:bookmarkStart w:id="24" w:name="_Ref218954284"/>
      <w:bookmarkStart w:id="25" w:name="_Ref218954331"/>
      <w:bookmarkStart w:id="26" w:name="_Toc219722287"/>
      <w:bookmarkStart w:id="27" w:name="_Toc219745608"/>
      <w:bookmarkStart w:id="28" w:name="_Toc219809230"/>
      <w:bookmarkStart w:id="29" w:name="_Toc219981465"/>
      <w:bookmarkStart w:id="30" w:name="_Toc219984258"/>
      <w:r w:rsidRPr="000A6191">
        <w:rPr>
          <w:rFonts w:hint="eastAsia"/>
        </w:rPr>
        <w:lastRenderedPageBreak/>
        <w:t>Wordの「戻る」、「進む」ボタンを表示する方法：</w:t>
      </w:r>
      <w:bookmarkEnd w:id="23"/>
      <w:bookmarkEnd w:id="24"/>
      <w:bookmarkEnd w:id="25"/>
      <w:bookmarkEnd w:id="26"/>
      <w:bookmarkEnd w:id="27"/>
      <w:bookmarkEnd w:id="28"/>
      <w:bookmarkEnd w:id="29"/>
      <w:bookmarkEnd w:id="30"/>
    </w:p>
    <w:p w14:paraId="197C3D46" w14:textId="6944E798" w:rsidR="00DD2B31" w:rsidRPr="005D332E" w:rsidRDefault="00DD2B31" w:rsidP="00DD2B31">
      <w:pPr>
        <w:ind w:leftChars="337" w:left="708" w:firstLine="1"/>
      </w:pPr>
      <w:r w:rsidRPr="005D332E">
        <w:rPr>
          <w:rFonts w:hint="eastAsia"/>
        </w:rPr>
        <w:t>Word2021の場合「</w:t>
      </w:r>
      <w:r w:rsidRPr="00E8101F">
        <w:rPr>
          <w:color w:val="0070C0"/>
        </w:rPr>
        <w:fldChar w:fldCharType="begin"/>
      </w:r>
      <w:r w:rsidRPr="00E8101F">
        <w:rPr>
          <w:color w:val="0070C0"/>
        </w:rPr>
        <w:instrText xml:space="preserve"> </w:instrText>
      </w:r>
      <w:r w:rsidRPr="00E8101F">
        <w:rPr>
          <w:rFonts w:hint="eastAsia"/>
          <w:color w:val="0070C0"/>
        </w:rPr>
        <w:instrText>REF _Ref433381941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w:t>
      </w:r>
      <w:r w:rsidR="00A21F19" w:rsidRPr="00E8101F">
        <w:rPr>
          <w:rFonts w:hint="eastAsia"/>
          <w:noProof/>
          <w:color w:val="0070C0"/>
        </w:rPr>
        <w:t xml:space="preserve">　Wordの「戻る」、「進む」ボタンの表示</w:t>
      </w:r>
      <w:r w:rsidRPr="00E8101F">
        <w:rPr>
          <w:color w:val="0070C0"/>
        </w:rPr>
        <w:fldChar w:fldCharType="end"/>
      </w:r>
      <w:r w:rsidRPr="005D332E">
        <w:rPr>
          <w:rFonts w:hint="eastAsia"/>
        </w:rPr>
        <w:t>」図の、赤枠で囲っているようにクイックアクセスツールバーの中に「戻る」、「進む」ボタンを作るにはクイックアクセスツールバーの右端にあるドロップダウンをクリックして＜その他のコマンド(M)＞－ Wordの「オプション」ダイアログボックスを開き「クイックアクセスツールバーをカスタマイズします」の下にある「コマンドの選択(C)」リストボタンで＜すべてのコマンド＞－「戻る」ボタンをクリック－＜追加(A)＞を押します。同様に「進む」ボタンをクリック－＜追加(A)＞－＜OK＞を押します。（たくさん記号があるので根気よく「戻る」と「進む」を探す必要があります）</w:t>
      </w:r>
    </w:p>
    <w:p w14:paraId="4E4759FB" w14:textId="77777777" w:rsidR="00DD2B31" w:rsidRPr="00DB080D" w:rsidRDefault="00DD2B31" w:rsidP="00DD2B31">
      <w:pPr>
        <w:ind w:leftChars="337" w:left="708" w:firstLine="1"/>
        <w:jc w:val="center"/>
      </w:pPr>
      <w:r w:rsidRPr="00DB080D">
        <w:rPr>
          <w:noProof/>
        </w:rPr>
        <mc:AlternateContent>
          <mc:Choice Requires="wpg">
            <w:drawing>
              <wp:inline distT="0" distB="0" distL="0" distR="0" wp14:anchorId="0C94FA18" wp14:editId="4A4B3293">
                <wp:extent cx="3296285" cy="1123950"/>
                <wp:effectExtent l="0" t="0" r="0" b="0"/>
                <wp:docPr id="1432389850" name="グループ化 170"/>
                <wp:cNvGraphicFramePr/>
                <a:graphic xmlns:a="http://schemas.openxmlformats.org/drawingml/2006/main">
                  <a:graphicData uri="http://schemas.microsoft.com/office/word/2010/wordprocessingGroup">
                    <wpg:wgp>
                      <wpg:cNvGrpSpPr/>
                      <wpg:grpSpPr>
                        <a:xfrm>
                          <a:off x="0" y="0"/>
                          <a:ext cx="3296285" cy="1123950"/>
                          <a:chOff x="0" y="0"/>
                          <a:chExt cx="3296285" cy="1123950"/>
                        </a:xfrm>
                      </wpg:grpSpPr>
                      <wps:wsp>
                        <wps:cNvPr id="1830770056" name="テキスト ボックス 192"/>
                        <wps:cNvSpPr txBox="1"/>
                        <wps:spPr>
                          <a:xfrm>
                            <a:off x="19050" y="895350"/>
                            <a:ext cx="3238500" cy="228600"/>
                          </a:xfrm>
                          <a:prstGeom prst="rect">
                            <a:avLst/>
                          </a:prstGeom>
                          <a:solidFill>
                            <a:prstClr val="white"/>
                          </a:solidFill>
                          <a:ln>
                            <a:noFill/>
                          </a:ln>
                          <a:effectLst/>
                        </wps:spPr>
                        <wps:txbx>
                          <w:txbxContent>
                            <w:p w14:paraId="61E50BA4" w14:textId="77777777" w:rsidR="00DD2B31" w:rsidRPr="00D03215" w:rsidRDefault="00DD2B31" w:rsidP="00DD2B31">
                              <w:pPr>
                                <w:pStyle w:val="ab"/>
                              </w:pPr>
                              <w:bookmarkStart w:id="31" w:name="_Ref433381941"/>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Pr>
                                  <w:noProof/>
                                </w:rPr>
                                <w:t>2</w:t>
                              </w:r>
                              <w:r w:rsidRPr="00D03215">
                                <w:fldChar w:fldCharType="end"/>
                              </w:r>
                              <w:r w:rsidRPr="00D03215">
                                <w:rPr>
                                  <w:rFonts w:hint="eastAsia"/>
                                </w:rPr>
                                <w:t xml:space="preserve">　Wordの「戻る」、「進む」ボタンの表示</w:t>
                              </w:r>
                              <w:bookmarkEnd w:id="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081428153" name="図 16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296285" cy="859155"/>
                          </a:xfrm>
                          <a:prstGeom prst="rect">
                            <a:avLst/>
                          </a:prstGeom>
                        </pic:spPr>
                      </pic:pic>
                    </wpg:wgp>
                  </a:graphicData>
                </a:graphic>
              </wp:inline>
            </w:drawing>
          </mc:Choice>
          <mc:Fallback>
            <w:pict>
              <v:group w14:anchorId="0C94FA18" id="グループ化 170" o:spid="_x0000_s1031" style="width:259.55pt;height:88.5pt;mso-position-horizontal-relative:char;mso-position-vertical-relative:line" coordsize="32962,11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">
                <v:shape id="テキスト ボックス 192" o:spid="_x0000_s1032" type="#_x0000_t202" style="position:absolute;left:190;top:8953;width:3238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" stroked="f">
                  <v:textbox style="mso-fit-shape-to-text:t" inset="0,0,0,0">
                    <w:txbxContent>
                      <w:p w14:paraId="61E50BA4" w14:textId="77777777" w:rsidR="00DD2B31" w:rsidRPr="00D03215" w:rsidRDefault="00DD2B31" w:rsidP="00DD2B31">
                        <w:pPr>
                          <w:pStyle w:val="ab"/>
                        </w:pPr>
                        <w:bookmarkStart w:id="33" w:name="_Ref433381941"/>
                        <w:r w:rsidRPr="00D03215">
                          <w:rPr>
                            <w:rFonts w:hint="eastAsia"/>
                          </w:rPr>
                          <w:t xml:space="preserve">図 </w:t>
                        </w:r>
                        <w:r w:rsidRPr="00D03215">
                          <w:fldChar w:fldCharType="begin"/>
                        </w:r>
                        <w:r w:rsidRPr="00D03215">
                          <w:instrText xml:space="preserve"> </w:instrText>
                        </w:r>
                        <w:r w:rsidRPr="00D03215">
                          <w:rPr>
                            <w:rFonts w:hint="eastAsia"/>
                          </w:rPr>
                          <w:instrText>SEQ 図 \* ARABIC</w:instrText>
                        </w:r>
                        <w:r w:rsidRPr="00D03215">
                          <w:instrText xml:space="preserve"> </w:instrText>
                        </w:r>
                        <w:r w:rsidRPr="00D03215">
                          <w:fldChar w:fldCharType="separate"/>
                        </w:r>
                        <w:r>
                          <w:rPr>
                            <w:noProof/>
                          </w:rPr>
                          <w:t>2</w:t>
                        </w:r>
                        <w:r w:rsidRPr="00D03215">
                          <w:fldChar w:fldCharType="end"/>
                        </w:r>
                        <w:r w:rsidRPr="00D03215">
                          <w:rPr>
                            <w:rFonts w:hint="eastAsia"/>
                          </w:rPr>
                          <w:t xml:space="preserve">　Wordの「戻る」、「進む」ボタンの表示</w:t>
                        </w:r>
                        <w:bookmarkEnd w:id="33"/>
                      </w:p>
                    </w:txbxContent>
                  </v:textbox>
                </v:shape>
                <v:shape id="図 169" o:spid="_x0000_s1033" type="#_x0000_t75" style="position:absolute;width:32962;height:8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">
                  <v:imagedata r:id="rId13" o:title=""/>
                </v:shape>
                <w10:anchorlock/>
              </v:group>
            </w:pict>
          </mc:Fallback>
        </mc:AlternateContent>
      </w:r>
    </w:p>
    <w:p w14:paraId="2253CAD3" w14:textId="77777777" w:rsidR="00DD2B31" w:rsidRPr="005D332E" w:rsidRDefault="00DD2B31" w:rsidP="00A21F19">
      <w:pPr>
        <w:pStyle w:val="2"/>
      </w:pPr>
      <w:bookmarkStart w:id="32" w:name="_Toc56535365"/>
      <w:bookmarkStart w:id="33" w:name="_Toc219722288"/>
      <w:bookmarkStart w:id="34" w:name="_Toc219745609"/>
      <w:bookmarkStart w:id="35" w:name="_Toc219809231"/>
      <w:bookmarkStart w:id="36" w:name="_Toc219981466"/>
      <w:bookmarkStart w:id="37" w:name="_Toc219984259"/>
      <w:r w:rsidRPr="005D332E">
        <w:rPr>
          <w:rFonts w:hint="eastAsia"/>
        </w:rPr>
        <w:t>図の文字が小さくて読めない場合は次のようにしてください。</w:t>
      </w:r>
      <w:bookmarkEnd w:id="32"/>
      <w:bookmarkEnd w:id="33"/>
      <w:bookmarkEnd w:id="34"/>
      <w:bookmarkEnd w:id="35"/>
      <w:bookmarkEnd w:id="36"/>
      <w:bookmarkEnd w:id="37"/>
    </w:p>
    <w:p w14:paraId="0398D5ED" w14:textId="77777777" w:rsidR="00DD2B31" w:rsidRPr="005D332E" w:rsidRDefault="00DD2B31" w:rsidP="00DD2B31">
      <w:pPr>
        <w:ind w:leftChars="337" w:left="708"/>
      </w:pPr>
      <w:r w:rsidRPr="005D332E">
        <w:rPr>
          <w:rFonts w:hint="eastAsia"/>
        </w:rPr>
        <w:t>Wordの場合は「表示」タブの「ズーム」をクリックし「指定(E)」に適当な数字を入力して見易くしてください。拡大していくと単一ページでも表示できます。</w:t>
      </w:r>
    </w:p>
    <w:p w14:paraId="19538D56" w14:textId="77777777" w:rsidR="00DD2B31" w:rsidRPr="00DB080D" w:rsidRDefault="00DD2B31" w:rsidP="00DD2B31">
      <w:pPr>
        <w:ind w:leftChars="337" w:left="708"/>
      </w:pPr>
      <w:r w:rsidRPr="005D332E">
        <w:rPr>
          <w:rFonts w:hint="eastAsia"/>
        </w:rPr>
        <w:t>「</w:t>
      </w:r>
      <w:r w:rsidRPr="005D332E">
        <w:t>Acrobat Reader</w:t>
      </w:r>
      <w:r w:rsidRPr="005D332E">
        <w:rPr>
          <w:rFonts w:hint="eastAsia"/>
        </w:rPr>
        <w:t>」では＜メニュー＞－＜表示＞－＜ズーム＞で倍率指定をします。</w:t>
      </w:r>
      <w:r w:rsidRPr="005D332E">
        <w:br/>
      </w:r>
      <w:r w:rsidRPr="00DB080D">
        <w:rPr>
          <w:rFonts w:hint="eastAsia"/>
        </w:rPr>
        <w:t>＜表示＞－＜ページを表示＞－＜単一ページ表示＞で1ページだけ表示できます。</w:t>
      </w:r>
    </w:p>
    <w:p w14:paraId="3561E479" w14:textId="77777777" w:rsidR="00DD2B31" w:rsidRPr="00DB080D" w:rsidRDefault="00DD2B31" w:rsidP="00A21F19">
      <w:pPr>
        <w:pStyle w:val="2"/>
      </w:pPr>
      <w:bookmarkStart w:id="38" w:name="_Toc56535367"/>
      <w:bookmarkStart w:id="39" w:name="_Toc219722289"/>
      <w:bookmarkStart w:id="40" w:name="_Toc219745610"/>
      <w:bookmarkStart w:id="41" w:name="_Toc219809232"/>
      <w:bookmarkStart w:id="42" w:name="_Toc219981467"/>
      <w:bookmarkStart w:id="43" w:name="_Toc219984260"/>
      <w:r w:rsidRPr="00DB080D">
        <w:rPr>
          <w:rFonts w:hint="eastAsia"/>
        </w:rPr>
        <w:t>この説明書の文字を検索する場合は次のようになります。</w:t>
      </w:r>
      <w:bookmarkEnd w:id="38"/>
      <w:bookmarkEnd w:id="39"/>
      <w:bookmarkEnd w:id="40"/>
      <w:bookmarkEnd w:id="41"/>
      <w:bookmarkEnd w:id="42"/>
      <w:bookmarkEnd w:id="43"/>
    </w:p>
    <w:p w14:paraId="0786D3B2" w14:textId="77777777" w:rsidR="00DD2B31" w:rsidRPr="005D332E" w:rsidRDefault="00DD2B31" w:rsidP="00DD2B31">
      <w:pPr>
        <w:ind w:leftChars="337" w:left="708"/>
      </w:pPr>
      <w:r w:rsidRPr="005D332E">
        <w:rPr>
          <w:rFonts w:hint="eastAsia"/>
        </w:rPr>
        <w:t>＜ホーム＞タブ－＜編集＞グループ－＜検索＞リストをクリック－＜高度な検索(A)＞をクリックし－「オプション(M)」ボタンで「あいまい検索」のチェックを外します。</w:t>
      </w:r>
    </w:p>
    <w:p w14:paraId="5A74100E" w14:textId="77777777" w:rsidR="00DD2B31" w:rsidRPr="005D332E" w:rsidRDefault="00DD2B31" w:rsidP="00DD2B31">
      <w:pPr>
        <w:ind w:leftChars="337" w:left="708"/>
      </w:pPr>
      <w:r w:rsidRPr="005D332E">
        <w:rPr>
          <w:rFonts w:hint="eastAsia"/>
        </w:rPr>
        <w:t>「検索する文字列(N)」ボックスに検索文字を入力して説明場所を探す方法が便利です。（「あいまい検索」のチェックボックスはOFFの方が探し易いので何時もOFFで探しています。）</w:t>
      </w:r>
    </w:p>
    <w:p w14:paraId="3198D25D" w14:textId="77777777" w:rsidR="00DD2B31" w:rsidRPr="003B244A" w:rsidRDefault="00DD2B31" w:rsidP="00A21F19">
      <w:pPr>
        <w:pStyle w:val="2"/>
      </w:pPr>
      <w:bookmarkStart w:id="44" w:name="_Toc219981468"/>
      <w:bookmarkStart w:id="45" w:name="_Toc219984261"/>
      <w:r w:rsidRPr="003B244A">
        <w:rPr>
          <w:rFonts w:hint="eastAsia"/>
        </w:rPr>
        <w:t>プログラムの使用にあたってのご注意</w:t>
      </w:r>
      <w:bookmarkEnd w:id="16"/>
      <w:bookmarkEnd w:id="17"/>
      <w:bookmarkEnd w:id="18"/>
      <w:bookmarkEnd w:id="19"/>
      <w:bookmarkEnd w:id="20"/>
      <w:bookmarkEnd w:id="44"/>
      <w:bookmarkEnd w:id="45"/>
    </w:p>
    <w:p w14:paraId="4ECAF521" w14:textId="77777777" w:rsidR="00DD2B31" w:rsidRPr="009A5333" w:rsidRDefault="00DD2B31" w:rsidP="00DD2B31">
      <w:pPr>
        <w:ind w:leftChars="337" w:left="708"/>
      </w:pPr>
      <w:r w:rsidRPr="009A5333">
        <w:rPr>
          <w:rFonts w:hint="eastAsia"/>
        </w:rPr>
        <w:t>フリーソフトですが、著作権は放棄していません。プログラム、説明書、関連するものを別のすべての媒体へ複製または、頒布、転載などのすべてを禁じます。</w:t>
      </w:r>
    </w:p>
    <w:p w14:paraId="5B2AC76E" w14:textId="77777777" w:rsidR="00DD2B31" w:rsidRPr="009A5333" w:rsidRDefault="00DD2B31" w:rsidP="00DD2B31">
      <w:pPr>
        <w:ind w:leftChars="337" w:left="708"/>
      </w:pPr>
      <w:r w:rsidRPr="009A5333">
        <w:rPr>
          <w:rFonts w:hint="eastAsia"/>
        </w:rPr>
        <w:t>このソフトの使用による直接的、間接的なあらゆる損害の免責を、承諾の上でご使用ください。</w:t>
      </w:r>
    </w:p>
    <w:p w14:paraId="1331BC01" w14:textId="41A17D73" w:rsidR="00DD2B31" w:rsidRPr="009A5333" w:rsidRDefault="00DD2B31" w:rsidP="00DD2B31">
      <w:pPr>
        <w:ind w:leftChars="337" w:left="708"/>
      </w:pPr>
      <w:r w:rsidRPr="009A5333">
        <w:rPr>
          <w:rFonts w:hint="eastAsia"/>
        </w:rPr>
        <w:t>このアプリのダウンロードは安全なベクター(Vector</w:t>
      </w:r>
      <w:r w:rsidRPr="009A5333">
        <w:t>）</w:t>
      </w:r>
      <w:r w:rsidRPr="009A5333">
        <w:rPr>
          <w:rFonts w:hint="eastAsia"/>
        </w:rPr>
        <w:t>から「</w:t>
      </w:r>
      <w:r w:rsidR="005F7862" w:rsidRPr="005F7862">
        <w:t>Excel差し込み印刷(アドイン版)2.00</w:t>
      </w:r>
      <w:r w:rsidRPr="009A5333">
        <w:rPr>
          <w:rFonts w:hint="eastAsia"/>
        </w:rPr>
        <w:t>」をダウンロードしてご使用ください。</w:t>
      </w:r>
    </w:p>
    <w:p w14:paraId="76061B32" w14:textId="77777777" w:rsidR="00DD2B31" w:rsidRPr="009A5333" w:rsidRDefault="00DD2B31" w:rsidP="00DD2B31">
      <w:pPr>
        <w:ind w:leftChars="337" w:left="708"/>
      </w:pPr>
      <w:r w:rsidRPr="009A5333">
        <w:rPr>
          <w:rFonts w:hint="eastAsia"/>
        </w:rPr>
        <w:t>Excelのすべてバージョンや使用機器で完全な動作確認をしているものではありません但し、添付したデータファイルの「サンプル1_*.xlsx」などは名前の変更をしてユーザーが、ご使用されても構いません。</w:t>
      </w:r>
    </w:p>
    <w:p w14:paraId="634E4D24" w14:textId="77777777" w:rsidR="00DD2B31" w:rsidRPr="009A5333" w:rsidRDefault="00DD2B31" w:rsidP="00DD2B31">
      <w:pPr>
        <w:ind w:leftChars="337" w:left="708"/>
      </w:pPr>
      <w:r w:rsidRPr="009A5333">
        <w:rPr>
          <w:rFonts w:hint="eastAsia"/>
        </w:rPr>
        <w:t>（開発や動作試験の確認については配布ファイルReadme.txt　に記載したとおりです）</w:t>
      </w:r>
    </w:p>
    <w:p w14:paraId="4DF24135" w14:textId="77777777" w:rsidR="00DD2B31" w:rsidRDefault="00DD2B31" w:rsidP="00DD2B31">
      <w:pPr>
        <w:ind w:leftChars="337" w:left="708"/>
      </w:pPr>
      <w:r w:rsidRPr="009A5333">
        <w:rPr>
          <w:rFonts w:hint="eastAsia"/>
        </w:rPr>
        <w:t>このサンプルで使用する</w:t>
      </w:r>
      <w:r>
        <w:rPr>
          <w:rFonts w:hint="eastAsia"/>
        </w:rPr>
        <w:t>団体名、</w:t>
      </w:r>
      <w:r w:rsidRPr="009A5333">
        <w:rPr>
          <w:rFonts w:hint="eastAsia"/>
        </w:rPr>
        <w:t>地名、番地・氏名・電話番号・その他の項目はすべて架空のもの</w:t>
      </w:r>
      <w:r w:rsidRPr="003B244A">
        <w:rPr>
          <w:rFonts w:ascii="ＭＳ 明朝" w:eastAsia="ＭＳ 明朝" w:hAnsi="ＭＳ 明朝" w:hint="eastAsia"/>
        </w:rPr>
        <w:t>です。</w:t>
      </w:r>
      <w:r>
        <w:br w:type="page"/>
      </w:r>
    </w:p>
    <w:p w14:paraId="61BC7401" w14:textId="77777777" w:rsidR="00DD2B31" w:rsidRDefault="00DD2B31" w:rsidP="00DD2B31">
      <w:pPr>
        <w:widowControl/>
        <w:mirrorIndents/>
      </w:pPr>
    </w:p>
    <w:p w14:paraId="15BB3DD5" w14:textId="77777777" w:rsidR="00DD2B31" w:rsidRPr="00FE6A9D" w:rsidRDefault="00DD2B31" w:rsidP="001F1C06">
      <w:pPr>
        <w:pStyle w:val="1"/>
      </w:pPr>
      <w:bookmarkStart w:id="46" w:name="_Toc199337479"/>
      <w:bookmarkStart w:id="47" w:name="_Toc199337820"/>
      <w:bookmarkStart w:id="48" w:name="_Toc199337864"/>
      <w:bookmarkStart w:id="49" w:name="_Toc199338108"/>
      <w:bookmarkStart w:id="50" w:name="_Toc199339255"/>
      <w:bookmarkStart w:id="51" w:name="_Toc219981469"/>
      <w:bookmarkStart w:id="52" w:name="_Toc219984262"/>
      <w:r w:rsidRPr="00FE6A9D">
        <w:rPr>
          <w:rFonts w:hint="eastAsia"/>
        </w:rPr>
        <w:t>添付の「Excel差し込み印刷サンプル_1.xlsx」の差し込み先シート</w:t>
      </w:r>
      <w:bookmarkEnd w:id="46"/>
      <w:bookmarkEnd w:id="47"/>
      <w:bookmarkEnd w:id="48"/>
      <w:bookmarkEnd w:id="49"/>
      <w:bookmarkEnd w:id="50"/>
      <w:bookmarkEnd w:id="51"/>
      <w:bookmarkEnd w:id="52"/>
    </w:p>
    <w:p w14:paraId="4B3FC455" w14:textId="77777777" w:rsidR="00DD2B31" w:rsidRPr="00A21F19" w:rsidRDefault="00DD2B31" w:rsidP="00A21F19">
      <w:pPr>
        <w:pStyle w:val="2"/>
        <w:numPr>
          <w:ilvl w:val="1"/>
          <w:numId w:val="8"/>
        </w:numPr>
      </w:pPr>
      <w:bookmarkStart w:id="53" w:name="_Toc199337480"/>
      <w:bookmarkStart w:id="54" w:name="_Toc199337821"/>
      <w:bookmarkStart w:id="55" w:name="_Toc199337865"/>
      <w:bookmarkStart w:id="56" w:name="_Toc199338109"/>
      <w:bookmarkStart w:id="57" w:name="_Toc199339256"/>
      <w:bookmarkStart w:id="58" w:name="_Toc219981470"/>
      <w:bookmarkStart w:id="59" w:name="_Toc219984263"/>
      <w:r w:rsidRPr="00A21F19">
        <w:rPr>
          <w:rFonts w:hint="eastAsia"/>
        </w:rPr>
        <w:t>「上期会費集金A4用紙」印刷プレビューイメージ画像</w:t>
      </w:r>
      <w:bookmarkStart w:id="60" w:name="_Hlk46390196"/>
      <w:bookmarkEnd w:id="53"/>
      <w:bookmarkEnd w:id="54"/>
      <w:bookmarkEnd w:id="55"/>
      <w:bookmarkEnd w:id="56"/>
      <w:bookmarkEnd w:id="57"/>
      <w:bookmarkEnd w:id="58"/>
      <w:bookmarkEnd w:id="59"/>
    </w:p>
    <w:p w14:paraId="685BD44E" w14:textId="77777777" w:rsidR="00DD2B31" w:rsidRDefault="00DD2B31" w:rsidP="005A358E">
      <w:pPr>
        <w:ind w:leftChars="270" w:left="567"/>
      </w:pPr>
      <w:r w:rsidRPr="00B03351">
        <w:rPr>
          <w:rFonts w:hint="eastAsia"/>
        </w:rPr>
        <w:t>赤枠内が差込されたデータです。</w:t>
      </w:r>
      <w:bookmarkStart w:id="61" w:name="_Hlk46389850"/>
      <w:bookmarkEnd w:id="60"/>
      <w:r>
        <w:rPr>
          <w:rFonts w:hint="eastAsia"/>
        </w:rPr>
        <w:t>赤枠内は「番地」と「氏名」が2行挿入されています</w:t>
      </w:r>
      <w:r w:rsidRPr="00B03351">
        <w:rPr>
          <w:rFonts w:hint="eastAsia"/>
        </w:rPr>
        <w:t>。</w:t>
      </w:r>
    </w:p>
    <w:p w14:paraId="7D23159B" w14:textId="77777777" w:rsidR="005A358E" w:rsidRDefault="005A358E" w:rsidP="005A358E">
      <w:pPr>
        <w:ind w:leftChars="270" w:left="567"/>
      </w:pPr>
    </w:p>
    <w:p w14:paraId="25ECB5F7" w14:textId="77777777" w:rsidR="00DD2B31" w:rsidRDefault="00DD2B31" w:rsidP="005A358E">
      <w:pPr>
        <w:widowControl/>
        <w:ind w:leftChars="200" w:left="420"/>
        <w:rPr>
          <w:b/>
          <w:bCs/>
          <w:szCs w:val="21"/>
        </w:rPr>
      </w:pPr>
      <w:r>
        <w:rPr>
          <w:b/>
          <w:bCs/>
          <w:noProof/>
          <w:szCs w:val="21"/>
        </w:rPr>
        <mc:AlternateContent>
          <mc:Choice Requires="wpg">
            <w:drawing>
              <wp:inline distT="0" distB="0" distL="0" distR="0" wp14:anchorId="41E012A9" wp14:editId="429CAD78">
                <wp:extent cx="5324811" cy="7436224"/>
                <wp:effectExtent l="0" t="0" r="9525" b="0"/>
                <wp:docPr id="2103284976" name="グループ化 58"/>
                <wp:cNvGraphicFramePr/>
                <a:graphic xmlns:a="http://schemas.openxmlformats.org/drawingml/2006/main">
                  <a:graphicData uri="http://schemas.microsoft.com/office/word/2010/wordprocessingGroup">
                    <wpg:wgp>
                      <wpg:cNvGrpSpPr/>
                      <wpg:grpSpPr>
                        <a:xfrm>
                          <a:off x="0" y="0"/>
                          <a:ext cx="5324811" cy="7436224"/>
                          <a:chOff x="0" y="0"/>
                          <a:chExt cx="5334635" cy="7762165"/>
                        </a:xfrm>
                      </wpg:grpSpPr>
                      <wps:wsp>
                        <wps:cNvPr id="926222860" name="テキスト ボックス 1"/>
                        <wps:cNvSpPr txBox="1"/>
                        <wps:spPr>
                          <a:xfrm>
                            <a:off x="34119" y="7533565"/>
                            <a:ext cx="5274310" cy="228600"/>
                          </a:xfrm>
                          <a:prstGeom prst="rect">
                            <a:avLst/>
                          </a:prstGeom>
                          <a:solidFill>
                            <a:prstClr val="white"/>
                          </a:solidFill>
                          <a:ln>
                            <a:noFill/>
                          </a:ln>
                        </wps:spPr>
                        <wps:txbx>
                          <w:txbxContent>
                            <w:p w14:paraId="2AFC6A78" w14:textId="77777777" w:rsidR="00DD2B31" w:rsidRPr="00F21FF0" w:rsidRDefault="00DD2B31" w:rsidP="00DD2B31">
                              <w:pPr>
                                <w:pStyle w:val="ab"/>
                                <w:rPr>
                                  <w:noProof/>
                                  <w:szCs w:val="22"/>
                                </w:rPr>
                              </w:pPr>
                              <w:bookmarkStart w:id="62" w:name="_Ref19961960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w:t>
                              </w:r>
                              <w:r>
                                <w:fldChar w:fldCharType="end"/>
                              </w:r>
                              <w:r>
                                <w:rPr>
                                  <w:rFonts w:hint="eastAsia"/>
                                </w:rPr>
                                <w:t xml:space="preserve"> 宛名を挿入</w:t>
                              </w:r>
                              <w:bookmarkEnd w:id="6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66221705" name="図 57"/>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334635" cy="7553960"/>
                          </a:xfrm>
                          <a:prstGeom prst="rect">
                            <a:avLst/>
                          </a:prstGeom>
                        </pic:spPr>
                      </pic:pic>
                    </wpg:wgp>
                  </a:graphicData>
                </a:graphic>
              </wp:inline>
            </w:drawing>
          </mc:Choice>
          <mc:Fallback>
            <w:pict>
              <v:group w14:anchorId="41E012A9" id="グループ化 58" o:spid="_x0000_s1034" style="width:419.3pt;height:585.55pt;mso-position-horizontal-relative:char;mso-position-vertical-relative:line" coordsize="53346,77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">
                <v:shape id="テキスト ボックス 1" o:spid="_x0000_s1035" type="#_x0000_t202" style="position:absolute;left:341;top:75335;width:5274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" stroked="f">
                  <v:textbox inset="0,0,0,0">
                    <w:txbxContent>
                      <w:p w14:paraId="2AFC6A78" w14:textId="77777777" w:rsidR="00DD2B31" w:rsidRPr="00F21FF0" w:rsidRDefault="00DD2B31" w:rsidP="00DD2B31">
                        <w:pPr>
                          <w:pStyle w:val="ab"/>
                          <w:rPr>
                            <w:noProof/>
                            <w:szCs w:val="22"/>
                          </w:rPr>
                        </w:pPr>
                        <w:bookmarkStart w:id="65" w:name="_Ref19961960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w:t>
                        </w:r>
                        <w:r>
                          <w:fldChar w:fldCharType="end"/>
                        </w:r>
                        <w:r>
                          <w:rPr>
                            <w:rFonts w:hint="eastAsia"/>
                          </w:rPr>
                          <w:t xml:space="preserve"> 宛名を挿入</w:t>
                        </w:r>
                        <w:bookmarkEnd w:id="65"/>
                      </w:p>
                    </w:txbxContent>
                  </v:textbox>
                </v:shape>
                <v:shape id="図 57" o:spid="_x0000_s1036" type="#_x0000_t75" style="position:absolute;width:53346;height:75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">
                  <v:imagedata r:id="rId15" o:title=""/>
                </v:shape>
                <w10:anchorlock/>
              </v:group>
            </w:pict>
          </mc:Fallback>
        </mc:AlternateContent>
      </w:r>
      <w:r>
        <w:rPr>
          <w:b/>
          <w:bCs/>
          <w:szCs w:val="21"/>
        </w:rPr>
        <w:br w:type="page"/>
      </w:r>
    </w:p>
    <w:p w14:paraId="050D815A" w14:textId="77777777" w:rsidR="00DD2B31" w:rsidRPr="00A21F19" w:rsidRDefault="00DD2B31" w:rsidP="00A21F19">
      <w:pPr>
        <w:pStyle w:val="2"/>
      </w:pPr>
      <w:bookmarkStart w:id="63" w:name="_Toc199337481"/>
      <w:bookmarkStart w:id="64" w:name="_Toc199337822"/>
      <w:bookmarkStart w:id="65" w:name="_Toc199337866"/>
      <w:bookmarkStart w:id="66" w:name="_Toc199338110"/>
      <w:bookmarkStart w:id="67" w:name="_Toc199339257"/>
      <w:bookmarkStart w:id="68" w:name="_Toc219981471"/>
      <w:bookmarkStart w:id="69" w:name="_Toc219984264"/>
      <w:bookmarkEnd w:id="61"/>
      <w:r w:rsidRPr="00A21F19">
        <w:rPr>
          <w:rFonts w:hint="eastAsia"/>
        </w:rPr>
        <w:lastRenderedPageBreak/>
        <w:t>「集金洋形1号封筒」印刷プレビューイメージ画像</w:t>
      </w:r>
      <w:bookmarkEnd w:id="63"/>
      <w:bookmarkEnd w:id="64"/>
      <w:bookmarkEnd w:id="65"/>
      <w:bookmarkEnd w:id="66"/>
      <w:bookmarkEnd w:id="67"/>
      <w:bookmarkEnd w:id="68"/>
      <w:bookmarkEnd w:id="69"/>
    </w:p>
    <w:p w14:paraId="72280B25" w14:textId="77777777" w:rsidR="00DD2B31" w:rsidRPr="00B03351" w:rsidRDefault="00DD2B31" w:rsidP="00DD2B31">
      <w:pPr>
        <w:ind w:leftChars="337" w:left="708"/>
      </w:pPr>
      <w:r>
        <w:rPr>
          <w:rFonts w:hint="eastAsia"/>
        </w:rPr>
        <w:t>赤枠内は「番地」と「氏名」が2行挿入されています</w:t>
      </w:r>
      <w:r w:rsidRPr="00B03351">
        <w:rPr>
          <w:rFonts w:hint="eastAsia"/>
        </w:rPr>
        <w:t>。</w:t>
      </w:r>
    </w:p>
    <w:p w14:paraId="0E6BB4F6" w14:textId="77777777" w:rsidR="005A358E" w:rsidRDefault="00DD2B31" w:rsidP="005A358E">
      <w:pPr>
        <w:ind w:leftChars="337" w:left="708"/>
      </w:pPr>
      <w:r>
        <w:rPr>
          <w:rFonts w:hint="eastAsia"/>
        </w:rPr>
        <w:t>実際のプレビュー画面と少し違います</w:t>
      </w:r>
      <w:r w:rsidR="005A358E">
        <w:rPr>
          <w:rFonts w:hint="eastAsia"/>
        </w:rPr>
        <w:t>。</w:t>
      </w:r>
    </w:p>
    <w:p w14:paraId="7CE872C5" w14:textId="77777777" w:rsidR="005A358E" w:rsidRDefault="005A358E" w:rsidP="005A358E">
      <w:pPr>
        <w:ind w:leftChars="337" w:left="708"/>
      </w:pPr>
    </w:p>
    <w:p w14:paraId="0723768D" w14:textId="4FF87E15" w:rsidR="00DD2B31" w:rsidRDefault="005A358E" w:rsidP="005A358E">
      <w:pPr>
        <w:ind w:leftChars="537" w:left="1128"/>
      </w:pPr>
      <w:r>
        <w:rPr>
          <w:noProof/>
        </w:rPr>
        <mc:AlternateContent>
          <mc:Choice Requires="wpg">
            <w:drawing>
              <wp:inline distT="0" distB="0" distL="0" distR="0" wp14:anchorId="570B4D36" wp14:editId="679DEF8D">
                <wp:extent cx="4170755" cy="6515100"/>
                <wp:effectExtent l="0" t="0" r="1270" b="0"/>
                <wp:docPr id="658421203" name="グループ化 60"/>
                <wp:cNvGraphicFramePr/>
                <a:graphic xmlns:a="http://schemas.openxmlformats.org/drawingml/2006/main">
                  <a:graphicData uri="http://schemas.microsoft.com/office/word/2010/wordprocessingGroup">
                    <wpg:wgp>
                      <wpg:cNvGrpSpPr/>
                      <wpg:grpSpPr>
                        <a:xfrm>
                          <a:off x="0" y="0"/>
                          <a:ext cx="4170755" cy="6515100"/>
                          <a:chOff x="0" y="0"/>
                          <a:chExt cx="4352604" cy="6629400"/>
                        </a:xfrm>
                      </wpg:grpSpPr>
                      <wps:wsp>
                        <wps:cNvPr id="1329831260" name="テキスト ボックス 1"/>
                        <wps:cNvSpPr txBox="1"/>
                        <wps:spPr>
                          <a:xfrm>
                            <a:off x="27296" y="6400800"/>
                            <a:ext cx="4325308" cy="228600"/>
                          </a:xfrm>
                          <a:prstGeom prst="rect">
                            <a:avLst/>
                          </a:prstGeom>
                          <a:solidFill>
                            <a:prstClr val="white"/>
                          </a:solidFill>
                          <a:ln>
                            <a:noFill/>
                          </a:ln>
                        </wps:spPr>
                        <wps:txbx>
                          <w:txbxContent>
                            <w:p w14:paraId="7216EC3F" w14:textId="77777777" w:rsidR="005A358E" w:rsidRPr="00E25986" w:rsidRDefault="005A358E" w:rsidP="005A358E">
                              <w:pPr>
                                <w:pStyle w:val="ab"/>
                                <w:rPr>
                                  <w:noProof/>
                                  <w:szCs w:val="22"/>
                                </w:rPr>
                              </w:pPr>
                              <w:bookmarkStart w:id="70" w:name="_Ref21998408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4</w:t>
                              </w:r>
                              <w:r>
                                <w:fldChar w:fldCharType="end"/>
                              </w:r>
                              <w:r>
                                <w:rPr>
                                  <w:rFonts w:hint="eastAsia"/>
                                </w:rPr>
                                <w:t xml:space="preserve"> 封筒に宛名を印刷</w:t>
                              </w:r>
                              <w:bookmarkEnd w:id="7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544794916" name="図 59"/>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4326890" cy="6356985"/>
                          </a:xfrm>
                          <a:prstGeom prst="rect">
                            <a:avLst/>
                          </a:prstGeom>
                        </pic:spPr>
                      </pic:pic>
                    </wpg:wgp>
                  </a:graphicData>
                </a:graphic>
              </wp:inline>
            </w:drawing>
          </mc:Choice>
          <mc:Fallback>
            <w:pict>
              <v:group w14:anchorId="570B4D36" id="グループ化 60" o:spid="_x0000_s1037" style="width:328.4pt;height:513pt;mso-position-horizontal-relative:char;mso-position-vertical-relative:line" coordsize="43526,662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EEYACGEEgBBGAAhhBIAQRgAIYQSAEEYACGEEgBBGAAhhBIAQRgAIYQSAEEYACGEE&#10;gBBGAAhhBIAQRgAIYQSAEEYACGEEgBBGAAhhBIAQRgAIYQSAEEYACGEEgBBGAAhhBIAQRgAIYQSA&#10;EEYACGEEgBBGAAhhBIAQRgAIYQSAEEYACGEEgBBGAAhhBIAQRgAIYQSAEEYACGEEgBBGAAhhBIAQ&#10;RgAIYQSAEEYACGEEgBBGAAhhBIAQRgAI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">
                <v:shape id="テキスト ボックス 1" o:spid="_x0000_s1038" type="#_x0000_t202" style="position:absolute;left:272;top:64008;width:432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" stroked="f">
                  <v:textbox inset="0,0,0,0">
                    <w:txbxContent>
                      <w:p w14:paraId="7216EC3F" w14:textId="77777777" w:rsidR="005A358E" w:rsidRPr="00E25986" w:rsidRDefault="005A358E" w:rsidP="005A358E">
                        <w:pPr>
                          <w:pStyle w:val="ab"/>
                          <w:rPr>
                            <w:noProof/>
                            <w:szCs w:val="22"/>
                          </w:rPr>
                        </w:pPr>
                        <w:bookmarkStart w:id="74" w:name="_Ref21998408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4</w:t>
                        </w:r>
                        <w:r>
                          <w:fldChar w:fldCharType="end"/>
                        </w:r>
                        <w:r>
                          <w:rPr>
                            <w:rFonts w:hint="eastAsia"/>
                          </w:rPr>
                          <w:t xml:space="preserve"> 封筒に宛名を印刷</w:t>
                        </w:r>
                        <w:bookmarkEnd w:id="74"/>
                      </w:p>
                    </w:txbxContent>
                  </v:textbox>
                </v:shape>
                <v:shape id="図 59" o:spid="_x0000_s1039" type="#_x0000_t75" style="position:absolute;width:43268;height:63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">
                  <v:imagedata r:id="rId17" o:title=""/>
                </v:shape>
                <w10:anchorlock/>
              </v:group>
            </w:pict>
          </mc:Fallback>
        </mc:AlternateContent>
      </w:r>
      <w:r w:rsidR="00DD2B31">
        <w:br w:type="page"/>
      </w:r>
    </w:p>
    <w:p w14:paraId="7687B88A" w14:textId="77777777" w:rsidR="00DD2B31" w:rsidRPr="00A21F19" w:rsidRDefault="00DD2B31" w:rsidP="00A21F19">
      <w:pPr>
        <w:pStyle w:val="2"/>
      </w:pPr>
      <w:bookmarkStart w:id="71" w:name="_Toc199337482"/>
      <w:bookmarkStart w:id="72" w:name="_Toc199337823"/>
      <w:bookmarkStart w:id="73" w:name="_Toc199337867"/>
      <w:bookmarkStart w:id="74" w:name="_Toc199338111"/>
      <w:bookmarkStart w:id="75" w:name="_Toc199339258"/>
      <w:bookmarkStart w:id="76" w:name="_Toc219981472"/>
      <w:bookmarkStart w:id="77" w:name="_Toc219984265"/>
      <w:r w:rsidRPr="00A21F19">
        <w:rPr>
          <w:rFonts w:hint="eastAsia"/>
        </w:rPr>
        <w:lastRenderedPageBreak/>
        <w:t>「上期会費領収書」印刷プレビューイメージ画像</w:t>
      </w:r>
      <w:bookmarkEnd w:id="71"/>
      <w:bookmarkEnd w:id="72"/>
      <w:bookmarkEnd w:id="73"/>
      <w:bookmarkEnd w:id="74"/>
      <w:bookmarkEnd w:id="75"/>
      <w:bookmarkEnd w:id="76"/>
      <w:bookmarkEnd w:id="77"/>
    </w:p>
    <w:p w14:paraId="4FBF849C" w14:textId="77777777" w:rsidR="00DD2B31" w:rsidRDefault="00DD2B31" w:rsidP="00DD2B31">
      <w:pPr>
        <w:ind w:leftChars="337" w:left="708"/>
      </w:pPr>
      <w:r w:rsidRPr="009E453C">
        <w:rPr>
          <w:rFonts w:hint="eastAsia"/>
        </w:rPr>
        <w:t>赤枠内</w:t>
      </w:r>
      <w:r>
        <w:rPr>
          <w:rFonts w:hint="eastAsia"/>
        </w:rPr>
        <w:t>、「番地」と「氏名」の2行を3組で合計6行が</w:t>
      </w:r>
      <w:r w:rsidRPr="009E453C">
        <w:rPr>
          <w:rFonts w:hint="eastAsia"/>
        </w:rPr>
        <w:t>差し込みされたデータです。</w:t>
      </w:r>
    </w:p>
    <w:p w14:paraId="014F45E5" w14:textId="4BCAB0E5" w:rsidR="00DD2B31" w:rsidRDefault="00DD2B31" w:rsidP="00DD2B31">
      <w:pPr>
        <w:ind w:leftChars="337" w:left="708"/>
      </w:pPr>
      <w:r w:rsidRPr="00AA1030">
        <w:rPr>
          <w:rFonts w:hint="eastAsia"/>
        </w:rPr>
        <w:t>このような難しい「差し込み元側」のデータでも</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_Ref46558240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34</w:t>
      </w:r>
      <w:r w:rsidR="00A21F19" w:rsidRPr="00E8101F">
        <w:rPr>
          <w:rFonts w:hint="eastAsia"/>
          <w:color w:val="0070C0"/>
        </w:rPr>
        <w:t>選択範囲対象セル転送</w:t>
      </w:r>
      <w:r w:rsidRPr="00E8101F">
        <w:rPr>
          <w:color w:val="0070C0"/>
        </w:rPr>
        <w:fldChar w:fldCharType="end"/>
      </w:r>
      <w:r w:rsidRPr="00AA1030">
        <w:rPr>
          <w:rFonts w:hint="eastAsia"/>
        </w:rPr>
        <w:t>」のように「選択範囲対象セル転送コマンドアイコン」（</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_Ref46149293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12</w:t>
      </w:r>
      <w:r w:rsidR="00A21F19" w:rsidRPr="00E8101F">
        <w:rPr>
          <w:color w:val="0070C0"/>
        </w:rPr>
        <w:t xml:space="preserve"> </w:t>
      </w:r>
      <w:r w:rsidR="00A21F19" w:rsidRPr="00E8101F">
        <w:rPr>
          <w:rFonts w:hint="eastAsia"/>
          <w:color w:val="0070C0"/>
        </w:rPr>
        <w:t>Excel差し込み文書のリボンの内容</w:t>
      </w:r>
      <w:r w:rsidRPr="00E8101F">
        <w:rPr>
          <w:color w:val="0070C0"/>
        </w:rPr>
        <w:fldChar w:fldCharType="end"/>
      </w:r>
      <w:r w:rsidRPr="00AA1030">
        <w:rPr>
          <w:rFonts w:hint="eastAsia"/>
        </w:rPr>
        <w:t>」の図の一番右のアイコン）が</w:t>
      </w:r>
      <w:r>
        <w:rPr>
          <w:rFonts w:hint="eastAsia"/>
        </w:rPr>
        <w:t>をクリックして</w:t>
      </w:r>
      <w:r w:rsidRPr="00AA1030">
        <w:rPr>
          <w:rFonts w:hint="eastAsia"/>
        </w:rPr>
        <w:t>簡単に作れます。</w:t>
      </w:r>
    </w:p>
    <w:p w14:paraId="593900E9" w14:textId="77777777" w:rsidR="00DD2B31" w:rsidRDefault="00DD2B31" w:rsidP="00DD2B31">
      <w:pPr>
        <w:ind w:leftChars="300" w:left="630"/>
      </w:pPr>
      <w:r>
        <w:rPr>
          <w:noProof/>
        </w:rPr>
        <mc:AlternateContent>
          <mc:Choice Requires="wpg">
            <w:drawing>
              <wp:inline distT="0" distB="0" distL="0" distR="0" wp14:anchorId="73B6B7D8" wp14:editId="43B7C524">
                <wp:extent cx="5152542" cy="7518861"/>
                <wp:effectExtent l="0" t="0" r="0" b="6350"/>
                <wp:docPr id="14011839" name="グループ化 56"/>
                <wp:cNvGraphicFramePr/>
                <a:graphic xmlns:a="http://schemas.openxmlformats.org/drawingml/2006/main">
                  <a:graphicData uri="http://schemas.microsoft.com/office/word/2010/wordprocessingGroup">
                    <wpg:wgp>
                      <wpg:cNvGrpSpPr/>
                      <wpg:grpSpPr>
                        <a:xfrm>
                          <a:off x="0" y="0"/>
                          <a:ext cx="5152542" cy="7518861"/>
                          <a:chOff x="0" y="0"/>
                          <a:chExt cx="5152542" cy="7518861"/>
                        </a:xfrm>
                      </wpg:grpSpPr>
                      <pic:pic xmlns:pic="http://schemas.openxmlformats.org/drawingml/2006/picture">
                        <pic:nvPicPr>
                          <pic:cNvPr id="861534099" name="図 54"/>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5151755" cy="7280910"/>
                          </a:xfrm>
                          <a:prstGeom prst="rect">
                            <a:avLst/>
                          </a:prstGeom>
                        </pic:spPr>
                      </pic:pic>
                      <wps:wsp>
                        <wps:cNvPr id="647562873" name="テキスト ボックス 1"/>
                        <wps:cNvSpPr txBox="1"/>
                        <wps:spPr>
                          <a:xfrm>
                            <a:off x="27295" y="7294729"/>
                            <a:ext cx="5125247" cy="224132"/>
                          </a:xfrm>
                          <a:prstGeom prst="rect">
                            <a:avLst/>
                          </a:prstGeom>
                          <a:solidFill>
                            <a:prstClr val="white"/>
                          </a:solidFill>
                          <a:ln>
                            <a:noFill/>
                          </a:ln>
                        </wps:spPr>
                        <wps:txbx>
                          <w:txbxContent>
                            <w:p w14:paraId="39BEEABB" w14:textId="77777777" w:rsidR="00DD2B31" w:rsidRPr="005F0C8F" w:rsidRDefault="00DD2B31" w:rsidP="00DD2B31">
                              <w:pPr>
                                <w:pStyle w:val="ab"/>
                                <w:rPr>
                                  <w:noProof/>
                                  <w:szCs w:val="22"/>
                                </w:rPr>
                              </w:pPr>
                              <w:bookmarkStart w:id="78" w:name="_Ref19961974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5</w:t>
                              </w:r>
                              <w:r>
                                <w:fldChar w:fldCharType="end"/>
                              </w:r>
                              <w:r>
                                <w:rPr>
                                  <w:rFonts w:hint="eastAsia"/>
                                </w:rPr>
                                <w:t xml:space="preserve"> 1頁に複数の宛名を挿入</w:t>
                              </w:r>
                              <w:bookmarkEnd w:id="7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w14:anchorId="73B6B7D8" id="グループ化 56" o:spid="_x0000_s1040" style="width:405.7pt;height:592.05pt;mso-position-horizontal-relative:char;mso-position-vertical-relative:line" coordsize="51525,751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">
                <v:shape id="図 54" o:spid="_x0000_s1041" type="#_x0000_t75" style="position:absolute;width:51517;height:72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">
                  <v:imagedata r:id="rId19" o:title=""/>
                </v:shape>
                <v:shape id="テキスト ボックス 1" o:spid="_x0000_s1042" type="#_x0000_t202" style="position:absolute;left:272;top:72947;width:51253;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" stroked="f">
                  <v:textbox inset="0,0,0,0">
                    <w:txbxContent>
                      <w:p w14:paraId="39BEEABB" w14:textId="77777777" w:rsidR="00DD2B31" w:rsidRPr="005F0C8F" w:rsidRDefault="00DD2B31" w:rsidP="00DD2B31">
                        <w:pPr>
                          <w:pStyle w:val="ab"/>
                          <w:rPr>
                            <w:noProof/>
                            <w:szCs w:val="22"/>
                          </w:rPr>
                        </w:pPr>
                        <w:bookmarkStart w:id="83" w:name="_Ref19961974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5</w:t>
                        </w:r>
                        <w:r>
                          <w:fldChar w:fldCharType="end"/>
                        </w:r>
                        <w:r>
                          <w:rPr>
                            <w:rFonts w:hint="eastAsia"/>
                          </w:rPr>
                          <w:t xml:space="preserve"> 1頁に複数の宛名を挿入</w:t>
                        </w:r>
                        <w:bookmarkEnd w:id="83"/>
                      </w:p>
                    </w:txbxContent>
                  </v:textbox>
                </v:shape>
                <w10:anchorlock/>
              </v:group>
            </w:pict>
          </mc:Fallback>
        </mc:AlternateContent>
      </w:r>
    </w:p>
    <w:p w14:paraId="7AE4D69D" w14:textId="77777777" w:rsidR="00DD2B31" w:rsidRDefault="00DD2B31" w:rsidP="00DD2B31">
      <w:pPr>
        <w:mirrorIndents/>
      </w:pPr>
    </w:p>
    <w:p w14:paraId="380A46E3" w14:textId="77777777" w:rsidR="00DD2B31" w:rsidRPr="007D066D" w:rsidRDefault="00DD2B31" w:rsidP="001F1C06">
      <w:pPr>
        <w:pStyle w:val="1"/>
      </w:pPr>
      <w:bookmarkStart w:id="79" w:name="_Toc42866305"/>
      <w:bookmarkStart w:id="80" w:name="_Toc199337483"/>
      <w:bookmarkStart w:id="81" w:name="_Toc199337824"/>
      <w:bookmarkStart w:id="82" w:name="_Toc199337868"/>
      <w:bookmarkStart w:id="83" w:name="_Toc199338112"/>
      <w:bookmarkStart w:id="84" w:name="_Toc199339259"/>
      <w:bookmarkStart w:id="85" w:name="_Toc219981473"/>
      <w:bookmarkStart w:id="86" w:name="_Toc219984266"/>
      <w:r w:rsidRPr="007D066D">
        <w:rPr>
          <w:rFonts w:hint="eastAsia"/>
        </w:rPr>
        <w:t>プログラムの目的</w:t>
      </w:r>
      <w:bookmarkEnd w:id="79"/>
      <w:r>
        <w:rPr>
          <w:rFonts w:hint="eastAsia"/>
        </w:rPr>
        <w:t>・特徴</w:t>
      </w:r>
      <w:bookmarkEnd w:id="80"/>
      <w:bookmarkEnd w:id="81"/>
      <w:bookmarkEnd w:id="82"/>
      <w:bookmarkEnd w:id="83"/>
      <w:bookmarkEnd w:id="84"/>
      <w:bookmarkEnd w:id="85"/>
      <w:bookmarkEnd w:id="86"/>
    </w:p>
    <w:p w14:paraId="7D4E440F" w14:textId="77777777" w:rsidR="00DD2B31" w:rsidRDefault="00DD2B31" w:rsidP="00DD2B31">
      <w:pPr>
        <w:ind w:leftChars="202" w:left="424"/>
      </w:pPr>
      <w:r>
        <w:rPr>
          <w:rFonts w:hint="eastAsia"/>
        </w:rPr>
        <w:t>Excelで作った文書に宛名</w:t>
      </w:r>
      <w:r w:rsidRPr="00075061">
        <w:rPr>
          <w:rFonts w:hint="eastAsia"/>
        </w:rPr>
        <w:t>その他を</w:t>
      </w:r>
      <w:r>
        <w:rPr>
          <w:rFonts w:hint="eastAsia"/>
        </w:rPr>
        <w:t>個々の頁に</w:t>
      </w:r>
      <w:r w:rsidRPr="00075061">
        <w:rPr>
          <w:rFonts w:hint="eastAsia"/>
        </w:rPr>
        <w:t>印刷</w:t>
      </w:r>
      <w:r>
        <w:rPr>
          <w:rFonts w:hint="eastAsia"/>
        </w:rPr>
        <w:t>したい場合に</w:t>
      </w:r>
      <w:r w:rsidRPr="00530FC8">
        <w:rPr>
          <w:rFonts w:hint="eastAsia"/>
        </w:rPr>
        <w:t>差し込み印刷</w:t>
      </w:r>
      <w:r>
        <w:rPr>
          <w:rFonts w:hint="eastAsia"/>
        </w:rPr>
        <w:t>を実行します。</w:t>
      </w:r>
      <w:r w:rsidRPr="00075061">
        <w:rPr>
          <w:rFonts w:hint="eastAsia"/>
        </w:rPr>
        <w:t>Wordアプリケイションを使って文書を作る</w:t>
      </w:r>
      <w:r>
        <w:rPr>
          <w:rFonts w:hint="eastAsia"/>
        </w:rPr>
        <w:t>場合は、</w:t>
      </w:r>
      <w:r w:rsidRPr="00075061">
        <w:rPr>
          <w:rFonts w:hint="eastAsia"/>
        </w:rPr>
        <w:t>Excelに氏名等を入力して置き、Wordの</w:t>
      </w:r>
      <w:r>
        <w:rPr>
          <w:rFonts w:hint="eastAsia"/>
        </w:rPr>
        <w:t>＜</w:t>
      </w:r>
      <w:r w:rsidRPr="00075061">
        <w:rPr>
          <w:rFonts w:hint="eastAsia"/>
        </w:rPr>
        <w:t>差し込み</w:t>
      </w:r>
      <w:r>
        <w:rPr>
          <w:rFonts w:hint="eastAsia"/>
        </w:rPr>
        <w:t>文書＞－＜</w:t>
      </w:r>
      <w:r w:rsidRPr="00530FC8">
        <w:rPr>
          <w:rFonts w:hint="eastAsia"/>
        </w:rPr>
        <w:t>差し込み印刷</w:t>
      </w:r>
      <w:r>
        <w:rPr>
          <w:rFonts w:hint="eastAsia"/>
        </w:rPr>
        <w:t>の開始＞－＜</w:t>
      </w:r>
      <w:r w:rsidRPr="00075061">
        <w:rPr>
          <w:rFonts w:hint="eastAsia"/>
        </w:rPr>
        <w:t>印刷ウィザード</w:t>
      </w:r>
      <w:r>
        <w:rPr>
          <w:rFonts w:hint="eastAsia"/>
        </w:rPr>
        <w:t>＞</w:t>
      </w:r>
      <w:r w:rsidRPr="00075061">
        <w:rPr>
          <w:rFonts w:hint="eastAsia"/>
        </w:rPr>
        <w:t>を使って各頁に氏名等が簡単に</w:t>
      </w:r>
      <w:r>
        <w:rPr>
          <w:rFonts w:hint="eastAsia"/>
        </w:rPr>
        <w:t>設定でき、氏名等が</w:t>
      </w:r>
      <w:r w:rsidRPr="00530FC8">
        <w:rPr>
          <w:rFonts w:hint="eastAsia"/>
        </w:rPr>
        <w:t>差し込み印刷</w:t>
      </w:r>
      <w:r w:rsidRPr="00075061">
        <w:rPr>
          <w:rFonts w:hint="eastAsia"/>
        </w:rPr>
        <w:t>できますがExcelアプリケイションで文書を作る場合は上記のような</w:t>
      </w:r>
      <w:r w:rsidRPr="00530FC8">
        <w:rPr>
          <w:rFonts w:hint="eastAsia"/>
        </w:rPr>
        <w:t>差し込み印刷</w:t>
      </w:r>
      <w:r w:rsidRPr="00075061">
        <w:rPr>
          <w:rFonts w:hint="eastAsia"/>
        </w:rPr>
        <w:t>をする</w:t>
      </w:r>
      <w:r>
        <w:rPr>
          <w:rFonts w:hint="eastAsia"/>
        </w:rPr>
        <w:t>標準機能がないため</w:t>
      </w:r>
      <w:r w:rsidRPr="00075061">
        <w:rPr>
          <w:rFonts w:hint="eastAsia"/>
        </w:rPr>
        <w:t>本プログラムを使用</w:t>
      </w:r>
      <w:r>
        <w:rPr>
          <w:rFonts w:hint="eastAsia"/>
        </w:rPr>
        <w:t>して</w:t>
      </w:r>
      <w:r w:rsidRPr="00075061">
        <w:rPr>
          <w:rFonts w:hint="eastAsia"/>
        </w:rPr>
        <w:t>行・列、どのセルに</w:t>
      </w:r>
      <w:r>
        <w:rPr>
          <w:rFonts w:hint="eastAsia"/>
        </w:rPr>
        <w:t>何個</w:t>
      </w:r>
      <w:r w:rsidRPr="00075061">
        <w:rPr>
          <w:rFonts w:hint="eastAsia"/>
        </w:rPr>
        <w:t>でも簡単に</w:t>
      </w:r>
      <w:r w:rsidRPr="00530FC8">
        <w:rPr>
          <w:rFonts w:hint="eastAsia"/>
        </w:rPr>
        <w:t>差し込み印刷</w:t>
      </w:r>
      <w:r w:rsidRPr="00075061">
        <w:rPr>
          <w:rFonts w:hint="eastAsia"/>
        </w:rPr>
        <w:t>をすることができます。</w:t>
      </w:r>
      <w:r>
        <w:br/>
      </w:r>
      <w:r>
        <w:rPr>
          <w:rFonts w:hint="eastAsia"/>
        </w:rPr>
        <w:t>操作を簡単にするためリボンに「差し込み文書」のタブを付け、グループにはコマンドアイコンを用意して操作をし易く、どのシートからでも簡単に利用できるようにアドインプログラム方式を採用しています。（</w:t>
      </w:r>
      <w:r w:rsidRPr="004B69DF">
        <w:rPr>
          <w:rFonts w:hint="eastAsia"/>
          <w:u w:val="double"/>
        </w:rPr>
        <w:t>ユーザー用のファイルはどこのフォルダに保存しても</w:t>
      </w:r>
      <w:r>
        <w:rPr>
          <w:rFonts w:hint="eastAsia"/>
          <w:u w:val="double"/>
        </w:rPr>
        <w:t>、ファイル名はどんな名前であっても</w:t>
      </w:r>
      <w:r w:rsidRPr="004B69DF">
        <w:rPr>
          <w:rFonts w:hint="eastAsia"/>
          <w:u w:val="double"/>
        </w:rPr>
        <w:t>「Excel差し込み印刷.xlam」アドインプログラムは動作するので自由な位置に保存できます</w:t>
      </w:r>
      <w:r>
        <w:rPr>
          <w:rFonts w:hint="eastAsia"/>
        </w:rPr>
        <w:t>。）</w:t>
      </w:r>
    </w:p>
    <w:p w14:paraId="3E95EC3C" w14:textId="77777777" w:rsidR="00DD2B31" w:rsidRDefault="00DD2B31" w:rsidP="00DD2B31">
      <w:pPr>
        <w:pStyle w:val="a8"/>
        <w:ind w:leftChars="0" w:left="357"/>
        <w:mirrorIndents/>
        <w:rPr>
          <w:szCs w:val="21"/>
        </w:rPr>
      </w:pPr>
    </w:p>
    <w:p w14:paraId="18948C25" w14:textId="77777777" w:rsidR="00DD2B31" w:rsidRPr="00A21F19" w:rsidRDefault="00DD2B31" w:rsidP="00A21F19">
      <w:pPr>
        <w:pStyle w:val="1"/>
      </w:pPr>
      <w:bookmarkStart w:id="87" w:name="_Ref46154712"/>
      <w:bookmarkStart w:id="88" w:name="_Ref46154718"/>
      <w:bookmarkStart w:id="89" w:name="_Toc199337484"/>
      <w:bookmarkStart w:id="90" w:name="_Toc199337825"/>
      <w:bookmarkStart w:id="91" w:name="_Toc199337869"/>
      <w:bookmarkStart w:id="92" w:name="_Toc199338113"/>
      <w:bookmarkStart w:id="93" w:name="_Toc199339260"/>
      <w:bookmarkStart w:id="94" w:name="_Toc219981474"/>
      <w:bookmarkStart w:id="95" w:name="_Toc219984267"/>
      <w:r w:rsidRPr="00A21F19">
        <w:rPr>
          <w:rFonts w:hint="eastAsia"/>
        </w:rPr>
        <w:t>インターネットからダウンローしたファイルの内訳</w:t>
      </w:r>
      <w:bookmarkEnd w:id="87"/>
      <w:bookmarkEnd w:id="88"/>
      <w:bookmarkEnd w:id="89"/>
      <w:bookmarkEnd w:id="90"/>
      <w:bookmarkEnd w:id="91"/>
      <w:bookmarkEnd w:id="92"/>
      <w:bookmarkEnd w:id="93"/>
      <w:bookmarkEnd w:id="94"/>
      <w:bookmarkEnd w:id="95"/>
    </w:p>
    <w:p w14:paraId="15D132D2" w14:textId="77777777" w:rsidR="00DD2B31" w:rsidRDefault="00DD2B31" w:rsidP="00DD2B31">
      <w:pPr>
        <w:ind w:leftChars="202" w:left="424"/>
      </w:pPr>
      <w:r w:rsidRPr="00E14FDF">
        <w:rPr>
          <w:rFonts w:hint="eastAsia"/>
        </w:rPr>
        <w:t>ダウンロードファイル</w:t>
      </w:r>
      <w:bookmarkStart w:id="96" w:name="_Hlk46584921"/>
      <w:r w:rsidRPr="00E14FDF">
        <w:rPr>
          <w:rFonts w:hint="eastAsia"/>
        </w:rPr>
        <w:t>「</w:t>
      </w:r>
      <w:r w:rsidRPr="00E14FDF">
        <w:t>Sashikomi_Print.zip</w:t>
      </w:r>
      <w:r w:rsidRPr="00E14FDF">
        <w:rPr>
          <w:rFonts w:hint="eastAsia"/>
        </w:rPr>
        <w:t>」</w:t>
      </w:r>
      <w:bookmarkEnd w:id="96"/>
      <w:r w:rsidRPr="00E14FDF">
        <w:rPr>
          <w:rFonts w:hint="eastAsia"/>
        </w:rPr>
        <w:t>を解凍すると「Excel</w:t>
      </w:r>
      <w:r w:rsidRPr="00530FC8">
        <w:rPr>
          <w:rFonts w:hint="eastAsia"/>
        </w:rPr>
        <w:t>差し込み印刷</w:t>
      </w:r>
      <w:r w:rsidRPr="00E14FDF">
        <w:rPr>
          <w:rFonts w:hint="eastAsia"/>
        </w:rPr>
        <w:t>V</w:t>
      </w:r>
      <w:r>
        <w:rPr>
          <w:rFonts w:hint="eastAsia"/>
        </w:rPr>
        <w:t>2.00</w:t>
      </w:r>
      <w:r w:rsidRPr="00E14FDF">
        <w:rPr>
          <w:rFonts w:hint="eastAsia"/>
        </w:rPr>
        <w:t>」フォルダの中に以下のようなファイルがあります。</w:t>
      </w:r>
    </w:p>
    <w:p w14:paraId="159771CA" w14:textId="77777777" w:rsidR="00DD2B31" w:rsidRPr="00A21F19" w:rsidRDefault="00DD2B31" w:rsidP="00A21F19">
      <w:pPr>
        <w:pStyle w:val="2"/>
        <w:numPr>
          <w:ilvl w:val="1"/>
          <w:numId w:val="58"/>
        </w:numPr>
      </w:pPr>
      <w:bookmarkStart w:id="97" w:name="_Ref45893803"/>
      <w:bookmarkStart w:id="98" w:name="_Toc199337485"/>
      <w:bookmarkStart w:id="99" w:name="_Toc199337826"/>
      <w:bookmarkStart w:id="100" w:name="_Toc199337870"/>
      <w:bookmarkStart w:id="101" w:name="_Toc199338114"/>
      <w:bookmarkStart w:id="102" w:name="_Toc199339261"/>
      <w:bookmarkStart w:id="103" w:name="_Toc219981475"/>
      <w:bookmarkStart w:id="104" w:name="_Toc219984268"/>
      <w:r w:rsidRPr="00A21F19">
        <w:rPr>
          <w:rFonts w:hint="eastAsia"/>
        </w:rPr>
        <w:t>解凍したファイルの内訳</w:t>
      </w:r>
      <w:bookmarkEnd w:id="97"/>
      <w:bookmarkEnd w:id="98"/>
      <w:bookmarkEnd w:id="99"/>
      <w:bookmarkEnd w:id="100"/>
      <w:bookmarkEnd w:id="101"/>
      <w:bookmarkEnd w:id="102"/>
      <w:bookmarkEnd w:id="103"/>
      <w:bookmarkEnd w:id="104"/>
    </w:p>
    <w:p w14:paraId="6DF52181" w14:textId="77777777" w:rsidR="00DD2B31" w:rsidRPr="00A93810" w:rsidRDefault="00DD2B31" w:rsidP="00DD2B31">
      <w:pPr>
        <w:pStyle w:val="3"/>
        <w:numPr>
          <w:ilvl w:val="2"/>
          <w:numId w:val="5"/>
        </w:numPr>
        <w:ind w:leftChars="272" w:left="850" w:hangingChars="133" w:hanging="279"/>
      </w:pPr>
      <w:bookmarkStart w:id="105" w:name="_Ref62314192"/>
      <w:bookmarkStart w:id="106" w:name="_Hlk47900717"/>
      <w:r w:rsidRPr="00A93810">
        <w:rPr>
          <w:rFonts w:hint="eastAsia"/>
        </w:rPr>
        <w:t>Excel差し込み印刷.xlam</w:t>
      </w:r>
      <w:bookmarkEnd w:id="105"/>
    </w:p>
    <w:p w14:paraId="70134ADF" w14:textId="77777777" w:rsidR="00DD2B31" w:rsidRPr="00A93810" w:rsidRDefault="00DD2B31" w:rsidP="00DD2B31">
      <w:pPr>
        <w:pStyle w:val="3"/>
        <w:numPr>
          <w:ilvl w:val="2"/>
          <w:numId w:val="5"/>
        </w:numPr>
        <w:ind w:leftChars="272" w:left="850" w:hangingChars="133" w:hanging="279"/>
      </w:pPr>
      <w:bookmarkStart w:id="107" w:name="_Hlk45894095"/>
      <w:bookmarkStart w:id="108" w:name="_Ref45894302"/>
      <w:bookmarkEnd w:id="106"/>
      <w:r w:rsidRPr="00A93810">
        <w:rPr>
          <w:rFonts w:hint="eastAsia"/>
        </w:rPr>
        <w:t>Excel差し込み印刷インストール・アンインストール.xlsm</w:t>
      </w:r>
      <w:bookmarkEnd w:id="107"/>
      <w:bookmarkEnd w:id="108"/>
    </w:p>
    <w:p w14:paraId="2F2C3457" w14:textId="77777777" w:rsidR="00DD2B31" w:rsidRPr="00A93810" w:rsidRDefault="00DD2B31" w:rsidP="00DD2B31">
      <w:pPr>
        <w:pStyle w:val="3"/>
        <w:numPr>
          <w:ilvl w:val="2"/>
          <w:numId w:val="5"/>
        </w:numPr>
        <w:ind w:leftChars="272" w:left="850" w:hangingChars="133" w:hanging="279"/>
      </w:pPr>
      <w:bookmarkStart w:id="109" w:name="_Hlk199251112"/>
      <w:bookmarkStart w:id="110" w:name="_Ref46148403"/>
      <w:bookmarkStart w:id="111" w:name="_Hlk199254105"/>
      <w:r w:rsidRPr="00A93810">
        <w:rPr>
          <w:rFonts w:hint="eastAsia"/>
        </w:rPr>
        <w:t>サンプル1_上期会費集金A4用紙</w:t>
      </w:r>
      <w:bookmarkEnd w:id="109"/>
      <w:r w:rsidRPr="00A93810">
        <w:rPr>
          <w:rFonts w:hint="eastAsia"/>
        </w:rPr>
        <w:t>.xlsx</w:t>
      </w:r>
      <w:bookmarkEnd w:id="110"/>
    </w:p>
    <w:p w14:paraId="4DE0B3AA" w14:textId="77777777" w:rsidR="00DD2B31" w:rsidRPr="00A93810" w:rsidRDefault="00DD2B31" w:rsidP="00DD2B31">
      <w:pPr>
        <w:pStyle w:val="3"/>
        <w:numPr>
          <w:ilvl w:val="2"/>
          <w:numId w:val="5"/>
        </w:numPr>
        <w:ind w:leftChars="272" w:left="850" w:hangingChars="133" w:hanging="279"/>
      </w:pPr>
      <w:bookmarkStart w:id="112" w:name="_Ref62339602"/>
      <w:bookmarkEnd w:id="111"/>
      <w:r w:rsidRPr="00A93810">
        <w:rPr>
          <w:rFonts w:hint="eastAsia"/>
        </w:rPr>
        <w:t>サンプル2_上期会費集金A4用紙</w:t>
      </w:r>
      <w:bookmarkEnd w:id="112"/>
      <w:r w:rsidRPr="00A93810">
        <w:rPr>
          <w:rFonts w:hint="eastAsia"/>
        </w:rPr>
        <w:t>.xlsx</w:t>
      </w:r>
    </w:p>
    <w:p w14:paraId="4059543A" w14:textId="77777777" w:rsidR="00DD2B31" w:rsidRPr="00A93810" w:rsidRDefault="00DD2B31" w:rsidP="00DD2B31">
      <w:pPr>
        <w:pStyle w:val="3"/>
        <w:numPr>
          <w:ilvl w:val="2"/>
          <w:numId w:val="5"/>
        </w:numPr>
        <w:ind w:leftChars="272" w:left="850" w:hangingChars="133" w:hanging="279"/>
      </w:pPr>
      <w:r w:rsidRPr="00A93810">
        <w:rPr>
          <w:rFonts w:hint="eastAsia"/>
        </w:rPr>
        <w:t>サンプル3_上期会費集金A4用紙.xlsx</w:t>
      </w:r>
    </w:p>
    <w:p w14:paraId="3E011C3F" w14:textId="77777777" w:rsidR="00DD2B31" w:rsidRPr="00A93810" w:rsidRDefault="00DD2B31" w:rsidP="00DD2B31">
      <w:pPr>
        <w:pStyle w:val="3"/>
        <w:numPr>
          <w:ilvl w:val="2"/>
          <w:numId w:val="5"/>
        </w:numPr>
        <w:ind w:leftChars="272" w:left="850" w:hangingChars="133" w:hanging="279"/>
      </w:pPr>
      <w:r w:rsidRPr="00A93810">
        <w:rPr>
          <w:rFonts w:hint="eastAsia"/>
        </w:rPr>
        <w:t>サンプル4_上期会費集金A4用紙.xlsx</w:t>
      </w:r>
    </w:p>
    <w:p w14:paraId="4BA57B4C" w14:textId="77777777" w:rsidR="00DD2B31" w:rsidRPr="00A93810" w:rsidRDefault="00DD2B31" w:rsidP="00DD2B31">
      <w:pPr>
        <w:pStyle w:val="3"/>
        <w:numPr>
          <w:ilvl w:val="2"/>
          <w:numId w:val="5"/>
        </w:numPr>
        <w:ind w:leftChars="272" w:left="850" w:hangingChars="133" w:hanging="279"/>
      </w:pPr>
      <w:bookmarkStart w:id="113" w:name="_Ref199333669"/>
      <w:r w:rsidRPr="00A93810">
        <w:rPr>
          <w:rFonts w:hint="eastAsia"/>
        </w:rPr>
        <w:t>サンプル5_ALL_A4用紙.xlsx</w:t>
      </w:r>
      <w:bookmarkEnd w:id="113"/>
    </w:p>
    <w:p w14:paraId="2677E75B" w14:textId="77777777" w:rsidR="00DD2B31" w:rsidRPr="00A93810" w:rsidRDefault="00DD2B31" w:rsidP="00DD2B31">
      <w:pPr>
        <w:pStyle w:val="3"/>
        <w:numPr>
          <w:ilvl w:val="2"/>
          <w:numId w:val="5"/>
        </w:numPr>
        <w:ind w:leftChars="272" w:left="850" w:hangingChars="133" w:hanging="279"/>
      </w:pPr>
      <w:r w:rsidRPr="005177F2">
        <w:rPr>
          <w:rFonts w:hint="eastAsia"/>
        </w:rPr>
        <w:t>Excel差込印刷説明書 V200.docx</w:t>
      </w:r>
    </w:p>
    <w:p w14:paraId="60F3523E" w14:textId="77777777" w:rsidR="00DD2B31" w:rsidRPr="00A93810" w:rsidRDefault="00DD2B31" w:rsidP="00DD2B31">
      <w:pPr>
        <w:pStyle w:val="3"/>
        <w:numPr>
          <w:ilvl w:val="2"/>
          <w:numId w:val="5"/>
        </w:numPr>
        <w:ind w:leftChars="272" w:left="850" w:hangingChars="133" w:hanging="279"/>
      </w:pPr>
      <w:r w:rsidRPr="00A93810">
        <w:rPr>
          <w:rFonts w:hint="eastAsia"/>
        </w:rPr>
        <w:t>Excel差込印刷説明書 V200.pdf</w:t>
      </w:r>
    </w:p>
    <w:p w14:paraId="71A6F999" w14:textId="77777777" w:rsidR="00DD2B31" w:rsidRPr="00A93810" w:rsidRDefault="00DD2B31" w:rsidP="00DD2B31">
      <w:pPr>
        <w:pStyle w:val="3"/>
        <w:numPr>
          <w:ilvl w:val="2"/>
          <w:numId w:val="5"/>
        </w:numPr>
        <w:ind w:leftChars="272" w:left="850" w:hangingChars="133" w:hanging="279"/>
      </w:pPr>
      <w:r w:rsidRPr="00A93810">
        <w:t>Readme.txt</w:t>
      </w:r>
    </w:p>
    <w:p w14:paraId="2DC2640F" w14:textId="1C659DC3" w:rsidR="00DD2B31" w:rsidRDefault="00DD2B31" w:rsidP="00A21F19">
      <w:pPr>
        <w:ind w:leftChars="135" w:left="283"/>
      </w:pPr>
      <w:r>
        <w:rPr>
          <w:rFonts w:hint="eastAsia"/>
        </w:rPr>
        <w:t>このような「.」から右の文字を「拡張子」と言いWindowsパソコンは初期設定では表示しません。「</w:t>
      </w:r>
      <w:r w:rsidRPr="00E8101F">
        <w:rPr>
          <w:color w:val="0070C0"/>
        </w:rPr>
        <w:fldChar w:fldCharType="begin"/>
      </w:r>
      <w:r w:rsidRPr="00E8101F">
        <w:rPr>
          <w:color w:val="0070C0"/>
        </w:rPr>
        <w:instrText xml:space="preserve"> </w:instrText>
      </w:r>
      <w:r w:rsidRPr="00E8101F">
        <w:rPr>
          <w:rFonts w:hint="eastAsia"/>
          <w:color w:val="0070C0"/>
        </w:rPr>
        <w:instrText>REF _Ref199750936 \r \h</w:instrText>
      </w:r>
      <w:r w:rsidRPr="00E8101F">
        <w:rPr>
          <w:color w:val="0070C0"/>
        </w:rPr>
        <w:instrText xml:space="preserve"> </w:instrText>
      </w:r>
      <w:r w:rsidR="00A21F19"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１</w:t>
      </w:r>
      <w:r w:rsidR="00A21F19" w:rsidRPr="00E8101F">
        <w:rPr>
          <w:color w:val="0070C0"/>
        </w:rPr>
        <w:t>(1)</w:t>
      </w:r>
      <w:r w:rsidRPr="00E8101F">
        <w:rPr>
          <w:color w:val="0070C0"/>
        </w:rPr>
        <w:fldChar w:fldCharType="end"/>
      </w:r>
      <w:r w:rsidRPr="00E8101F">
        <w:rPr>
          <w:color w:val="0070C0"/>
        </w:rPr>
        <w:fldChar w:fldCharType="begin"/>
      </w:r>
      <w:r w:rsidRPr="00E8101F">
        <w:rPr>
          <w:color w:val="0070C0"/>
        </w:rPr>
        <w:instrText xml:space="preserve"> REF _Ref199750942 \h </w:instrText>
      </w:r>
      <w:r w:rsidR="00A21F19"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拡張子について</w:t>
      </w:r>
      <w:r w:rsidRPr="00E8101F">
        <w:rPr>
          <w:color w:val="0070C0"/>
        </w:rPr>
        <w:fldChar w:fldCharType="end"/>
      </w:r>
      <w:r>
        <w:rPr>
          <w:rFonts w:hint="eastAsia"/>
        </w:rPr>
        <w:t>」を参照してぜひ表示させてください。その方が</w:t>
      </w:r>
      <w:r w:rsidR="00E34B72">
        <w:rPr>
          <w:rFonts w:hint="eastAsia"/>
        </w:rPr>
        <w:t>ファイル</w:t>
      </w:r>
      <w:r w:rsidR="00716FF8">
        <w:rPr>
          <w:rFonts w:hint="eastAsia"/>
        </w:rPr>
        <w:t>の種別がつきやすくな</w:t>
      </w:r>
      <w:r w:rsidR="00E34B72">
        <w:rPr>
          <w:rFonts w:hint="eastAsia"/>
        </w:rPr>
        <w:t>り</w:t>
      </w:r>
      <w:r>
        <w:rPr>
          <w:rFonts w:hint="eastAsia"/>
        </w:rPr>
        <w:t>ます。</w:t>
      </w:r>
    </w:p>
    <w:p w14:paraId="1585687F" w14:textId="77777777" w:rsidR="00DD2B31" w:rsidRPr="005F7EE0" w:rsidRDefault="00DD2B31" w:rsidP="00DD2B31">
      <w:pPr>
        <w:widowControl/>
        <w:rPr>
          <w:szCs w:val="21"/>
        </w:rPr>
      </w:pPr>
      <w:r>
        <w:rPr>
          <w:szCs w:val="21"/>
        </w:rPr>
        <w:br w:type="page"/>
      </w:r>
    </w:p>
    <w:p w14:paraId="3A0689D5" w14:textId="77777777" w:rsidR="00DD2B31" w:rsidRDefault="00DD2B31" w:rsidP="00DD2B31">
      <w:pPr>
        <w:pStyle w:val="a8"/>
        <w:ind w:leftChars="0" w:left="357"/>
        <w:mirrorIndents/>
        <w:rPr>
          <w:szCs w:val="21"/>
        </w:rPr>
      </w:pPr>
    </w:p>
    <w:p w14:paraId="27E284FA" w14:textId="77777777" w:rsidR="00DD2B31" w:rsidRPr="00E17CF7" w:rsidRDefault="00DD2B31" w:rsidP="001F1C06">
      <w:pPr>
        <w:pStyle w:val="1"/>
      </w:pPr>
      <w:bookmarkStart w:id="114" w:name="_Toc199337486"/>
      <w:bookmarkStart w:id="115" w:name="_Toc199337827"/>
      <w:bookmarkStart w:id="116" w:name="_Toc199337871"/>
      <w:bookmarkStart w:id="117" w:name="_Toc199338115"/>
      <w:bookmarkStart w:id="118" w:name="_Toc199339262"/>
      <w:bookmarkStart w:id="119" w:name="_Toc219981476"/>
      <w:bookmarkStart w:id="120" w:name="_Toc219984269"/>
      <w:r w:rsidRPr="00E17CF7">
        <w:rPr>
          <w:rFonts w:hint="eastAsia"/>
        </w:rPr>
        <w:t>配布用ファイルの説明とインストール・アンインストール</w:t>
      </w:r>
      <w:bookmarkEnd w:id="114"/>
      <w:bookmarkEnd w:id="115"/>
      <w:bookmarkEnd w:id="116"/>
      <w:bookmarkEnd w:id="117"/>
      <w:bookmarkEnd w:id="118"/>
      <w:bookmarkEnd w:id="119"/>
      <w:bookmarkEnd w:id="120"/>
    </w:p>
    <w:p w14:paraId="38142112" w14:textId="77777777" w:rsidR="00DD2B31" w:rsidRPr="009B2B5C" w:rsidRDefault="00DD2B31" w:rsidP="00A21F19">
      <w:pPr>
        <w:pStyle w:val="2"/>
        <w:numPr>
          <w:ilvl w:val="1"/>
          <w:numId w:val="59"/>
        </w:numPr>
      </w:pPr>
      <w:bookmarkStart w:id="121" w:name="_Ref166423447"/>
      <w:bookmarkStart w:id="122" w:name="_Toc166581272"/>
      <w:bookmarkStart w:id="123" w:name="_Toc199337487"/>
      <w:bookmarkStart w:id="124" w:name="_Toc199337828"/>
      <w:bookmarkStart w:id="125" w:name="_Toc199337872"/>
      <w:bookmarkStart w:id="126" w:name="_Toc199338116"/>
      <w:bookmarkStart w:id="127" w:name="_Toc199339263"/>
      <w:bookmarkStart w:id="128" w:name="_Toc219981477"/>
      <w:bookmarkStart w:id="129" w:name="_Toc219984270"/>
      <w:r w:rsidRPr="009B2B5C">
        <w:rPr>
          <w:rFonts w:hint="eastAsia"/>
        </w:rPr>
        <w:t xml:space="preserve">インストール前の注意事項 </w:t>
      </w:r>
      <w:r w:rsidRPr="00A21F19">
        <w:rPr>
          <w:rFonts w:hint="eastAsia"/>
          <w:color w:val="FF0000"/>
        </w:rPr>
        <w:t>（重要）</w:t>
      </w:r>
      <w:bookmarkEnd w:id="121"/>
      <w:bookmarkEnd w:id="122"/>
      <w:bookmarkEnd w:id="123"/>
      <w:bookmarkEnd w:id="124"/>
      <w:bookmarkEnd w:id="125"/>
      <w:bookmarkEnd w:id="126"/>
      <w:bookmarkEnd w:id="127"/>
      <w:bookmarkEnd w:id="128"/>
      <w:bookmarkEnd w:id="129"/>
    </w:p>
    <w:p w14:paraId="7745767E" w14:textId="4D37998B" w:rsidR="00DD2B31" w:rsidRPr="00CE1655" w:rsidRDefault="00DD2B31" w:rsidP="00DD2B31">
      <w:pPr>
        <w:ind w:left="709"/>
        <w:rPr>
          <w:color w:val="FF0000"/>
        </w:rPr>
      </w:pPr>
      <w:r>
        <w:rPr>
          <w:rFonts w:hint="eastAsia"/>
        </w:rPr>
        <w:t>インストールの前に下記</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_Ref199335744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w:t>
      </w:r>
      <w:r w:rsidRPr="00E8101F">
        <w:rPr>
          <w:color w:val="0070C0"/>
        </w:rPr>
        <w:fldChar w:fldCharType="end"/>
      </w:r>
      <w:r w:rsidRPr="00FC56DA">
        <w:rPr>
          <w:rFonts w:hint="eastAsia"/>
        </w:rPr>
        <w:t>」～</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_Ref192405170 \r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7)</w:t>
      </w:r>
      <w:r w:rsidRPr="00E8101F">
        <w:rPr>
          <w:color w:val="0070C0"/>
        </w:rPr>
        <w:fldChar w:fldCharType="end"/>
      </w:r>
      <w:r w:rsidRPr="00FC56DA">
        <w:rPr>
          <w:rFonts w:hint="eastAsia"/>
        </w:rPr>
        <w:t>」</w:t>
      </w:r>
      <w:r w:rsidRPr="00D03215">
        <w:rPr>
          <w:rFonts w:hint="eastAsia"/>
        </w:rPr>
        <w:t>項</w:t>
      </w:r>
      <w:r>
        <w:rPr>
          <w:rFonts w:hint="eastAsia"/>
        </w:rPr>
        <w:t>を実行してください。いきなり</w:t>
      </w:r>
      <w:r w:rsidRPr="00D03215">
        <w:rPr>
          <w:rFonts w:hint="eastAsia"/>
        </w:rPr>
        <w:t>「</w:t>
      </w:r>
      <w:r w:rsidRPr="00FC56DA">
        <w:rPr>
          <w:rFonts w:hint="eastAsia"/>
          <w:sz w:val="20"/>
          <w:szCs w:val="20"/>
        </w:rPr>
        <w:t>Excel差し込み印刷インストール・アンインストール.xlsm</w:t>
      </w:r>
      <w:r w:rsidRPr="00D03215">
        <w:rPr>
          <w:rFonts w:hint="eastAsia"/>
        </w:rPr>
        <w:t>」</w:t>
      </w:r>
      <w:r>
        <w:rPr>
          <w:rFonts w:hint="eastAsia"/>
        </w:rPr>
        <w:t>をクリックしてインストールを実行した場合は、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_Ref199063898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6</w:t>
      </w:r>
      <w:r w:rsidR="00A21F19" w:rsidRPr="00E8101F">
        <w:rPr>
          <w:rFonts w:hint="eastAsia"/>
          <w:color w:val="0070C0"/>
        </w:rPr>
        <w:t xml:space="preserve"> 保護ビュー</w:t>
      </w:r>
      <w:r w:rsidRPr="00E8101F">
        <w:rPr>
          <w:color w:val="0070C0"/>
        </w:rPr>
        <w:fldChar w:fldCharType="end"/>
      </w:r>
      <w:r w:rsidRPr="00CE1655">
        <w:rPr>
          <w:rFonts w:hint="eastAsia"/>
        </w:rPr>
        <w:t>」を表示し、同図</w:t>
      </w:r>
      <w:r w:rsidRPr="00CE1655">
        <w:rPr>
          <w:rFonts w:hint="eastAsia"/>
          <w:color w:val="FF0000"/>
        </w:rPr>
        <w:t>①</w:t>
      </w:r>
      <w:r w:rsidRPr="00CE1655">
        <w:rPr>
          <w:rFonts w:hint="eastAsia"/>
        </w:rPr>
        <w:t>のボタンを押すと</w:t>
      </w:r>
      <w:bookmarkStart w:id="130" w:name="_Hlk199065122"/>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_Ref199063945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7</w:t>
      </w:r>
      <w:r w:rsidR="00A21F19" w:rsidRPr="00E8101F">
        <w:rPr>
          <w:rFonts w:hint="eastAsia"/>
          <w:color w:val="0070C0"/>
        </w:rPr>
        <w:t xml:space="preserve"> セキュリティリスク</w:t>
      </w:r>
      <w:r w:rsidRPr="00E8101F">
        <w:rPr>
          <w:color w:val="0070C0"/>
        </w:rPr>
        <w:fldChar w:fldCharType="end"/>
      </w:r>
      <w:r w:rsidRPr="00CE1655">
        <w:rPr>
          <w:rFonts w:hint="eastAsia"/>
        </w:rPr>
        <w:t>」</w:t>
      </w:r>
      <w:bookmarkEnd w:id="130"/>
      <w:r w:rsidRPr="00CE1655">
        <w:rPr>
          <w:rFonts w:hint="eastAsia"/>
        </w:rPr>
        <w:t>を表示し、同図</w:t>
      </w:r>
      <w:r w:rsidRPr="00CE1655">
        <w:rPr>
          <w:rFonts w:hint="eastAsia"/>
          <w:color w:val="FF0000"/>
        </w:rPr>
        <w:t>②</w:t>
      </w:r>
      <w:r w:rsidRPr="00CE1655">
        <w:rPr>
          <w:rFonts w:hint="eastAsia"/>
        </w:rPr>
        <w:t>のボタンを押すと以下の</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インストール失敗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インストール失敗</w:t>
      </w:r>
      <w:r w:rsidRPr="00E8101F">
        <w:rPr>
          <w:color w:val="0070C0"/>
        </w:rPr>
        <w:fldChar w:fldCharType="end"/>
      </w:r>
      <w:r w:rsidRPr="00CE1655">
        <w:rPr>
          <w:rFonts w:hint="eastAsia"/>
        </w:rPr>
        <w:t>」で説明のようになりインストールはできません。</w:t>
      </w:r>
      <w:r w:rsidRPr="00CE1655">
        <w:rPr>
          <w:rFonts w:hint="eastAsia"/>
          <w:color w:val="FF0000"/>
        </w:rPr>
        <w:t>（インターネットからダウンロードまたは電子メールなどで取得したマクロを含む「Microso</w:t>
      </w:r>
      <w:r>
        <w:rPr>
          <w:rFonts w:hint="eastAsia"/>
          <w:color w:val="FF0000"/>
        </w:rPr>
        <w:t>f</w:t>
      </w:r>
      <w:r w:rsidRPr="00CE1655">
        <w:rPr>
          <w:rFonts w:hint="eastAsia"/>
          <w:color w:val="FF0000"/>
        </w:rPr>
        <w:t>t Office」製品はシステムからセキュリティーブロックをされてインストールできません。完全にファイルがロックされる場合もあり、ご注意ください！）</w:t>
      </w:r>
    </w:p>
    <w:p w14:paraId="3EDFC080" w14:textId="77777777" w:rsidR="00DD2B31" w:rsidRDefault="00DD2B31" w:rsidP="00DD2B31">
      <w:pPr>
        <w:ind w:left="426"/>
        <w:rPr>
          <w:color w:val="FF0000"/>
        </w:rPr>
      </w:pPr>
      <w:r>
        <w:rPr>
          <w:rFonts w:hint="eastAsia"/>
          <w:noProof/>
          <w:lang w:val="ja-JP"/>
        </w:rPr>
        <mc:AlternateContent>
          <mc:Choice Requires="wpg">
            <w:drawing>
              <wp:inline distT="0" distB="0" distL="0" distR="0" wp14:anchorId="7C12D0AA" wp14:editId="78DBFABF">
                <wp:extent cx="5467985" cy="628650"/>
                <wp:effectExtent l="0" t="0" r="0" b="0"/>
                <wp:docPr id="847225489" name="グループ化 40"/>
                <wp:cNvGraphicFramePr/>
                <a:graphic xmlns:a="http://schemas.openxmlformats.org/drawingml/2006/main">
                  <a:graphicData uri="http://schemas.microsoft.com/office/word/2010/wordprocessingGroup">
                    <wpg:wgp>
                      <wpg:cNvGrpSpPr/>
                      <wpg:grpSpPr>
                        <a:xfrm>
                          <a:off x="0" y="0"/>
                          <a:ext cx="5467985" cy="628650"/>
                          <a:chOff x="0" y="0"/>
                          <a:chExt cx="5467985" cy="628650"/>
                        </a:xfrm>
                      </wpg:grpSpPr>
                      <pic:pic xmlns:pic="http://schemas.openxmlformats.org/drawingml/2006/picture">
                        <pic:nvPicPr>
                          <pic:cNvPr id="413328669" name="図 38"/>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467985" cy="343535"/>
                          </a:xfrm>
                          <a:prstGeom prst="rect">
                            <a:avLst/>
                          </a:prstGeom>
                        </pic:spPr>
                      </pic:pic>
                      <wps:wsp>
                        <wps:cNvPr id="1053596110" name="テキスト ボックス 1"/>
                        <wps:cNvSpPr txBox="1"/>
                        <wps:spPr>
                          <a:xfrm>
                            <a:off x="0" y="400050"/>
                            <a:ext cx="5467985" cy="228600"/>
                          </a:xfrm>
                          <a:prstGeom prst="rect">
                            <a:avLst/>
                          </a:prstGeom>
                          <a:solidFill>
                            <a:prstClr val="white"/>
                          </a:solidFill>
                          <a:ln>
                            <a:noFill/>
                          </a:ln>
                        </wps:spPr>
                        <wps:txbx>
                          <w:txbxContent>
                            <w:p w14:paraId="6C3FCC6A" w14:textId="77777777" w:rsidR="00DD2B31" w:rsidRPr="00EE0C70" w:rsidRDefault="00DD2B31" w:rsidP="00DD2B31">
                              <w:pPr>
                                <w:pStyle w:val="ab"/>
                                <w:rPr>
                                  <w:color w:val="FF0000"/>
                                  <w:szCs w:val="22"/>
                                </w:rPr>
                              </w:pPr>
                              <w:bookmarkStart w:id="131" w:name="_Ref19906389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6</w:t>
                              </w:r>
                              <w:r>
                                <w:fldChar w:fldCharType="end"/>
                              </w:r>
                              <w:r>
                                <w:rPr>
                                  <w:rFonts w:hint="eastAsia"/>
                                </w:rPr>
                                <w:t xml:space="preserve"> 保護ビュー</w:t>
                              </w:r>
                              <w:bookmarkEnd w:id="1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C12D0AA" id="グループ化 40" o:spid="_x0000_s1043" style="width:430.55pt;height:49.5pt;mso-position-horizontal-relative:char;mso-position-vertical-relative:line" coordsize="54679,6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">
                <v:shape id="図 38" o:spid="_x0000_s1044" type="#_x0000_t75" style="position:absolute;width:54679;height:3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">
                  <v:imagedata r:id="rId21" o:title=""/>
                </v:shape>
                <v:shape id="テキスト ボックス 1" o:spid="_x0000_s1045" type="#_x0000_t202" style="position:absolute;top:4000;width:546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" stroked="f">
                  <v:textbox style="mso-fit-shape-to-text:t" inset="0,0,0,0">
                    <w:txbxContent>
                      <w:p w14:paraId="6C3FCC6A" w14:textId="77777777" w:rsidR="00DD2B31" w:rsidRPr="00EE0C70" w:rsidRDefault="00DD2B31" w:rsidP="00DD2B31">
                        <w:pPr>
                          <w:pStyle w:val="ab"/>
                          <w:rPr>
                            <w:color w:val="FF0000"/>
                            <w:szCs w:val="22"/>
                          </w:rPr>
                        </w:pPr>
                        <w:bookmarkStart w:id="137" w:name="_Ref19906389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6</w:t>
                        </w:r>
                        <w:r>
                          <w:fldChar w:fldCharType="end"/>
                        </w:r>
                        <w:r>
                          <w:rPr>
                            <w:rFonts w:hint="eastAsia"/>
                          </w:rPr>
                          <w:t xml:space="preserve"> 保護ビュー</w:t>
                        </w:r>
                        <w:bookmarkEnd w:id="137"/>
                      </w:p>
                    </w:txbxContent>
                  </v:textbox>
                </v:shape>
                <w10:anchorlock/>
              </v:group>
            </w:pict>
          </mc:Fallback>
        </mc:AlternateContent>
      </w:r>
    </w:p>
    <w:p w14:paraId="28E8CABD" w14:textId="77777777" w:rsidR="00DD2B31" w:rsidRPr="00966579" w:rsidRDefault="00DD2B31" w:rsidP="00DD2B31">
      <w:pPr>
        <w:ind w:leftChars="903" w:left="1896"/>
      </w:pPr>
      <w:r>
        <w:rPr>
          <w:noProof/>
        </w:rPr>
        <mc:AlternateContent>
          <mc:Choice Requires="wpg">
            <w:drawing>
              <wp:inline distT="0" distB="0" distL="0" distR="0" wp14:anchorId="2A2F6E4B" wp14:editId="78A7054A">
                <wp:extent cx="4090035" cy="590550"/>
                <wp:effectExtent l="0" t="0" r="5715" b="0"/>
                <wp:docPr id="1150860232" name="グループ化 41"/>
                <wp:cNvGraphicFramePr/>
                <a:graphic xmlns:a="http://schemas.openxmlformats.org/drawingml/2006/main">
                  <a:graphicData uri="http://schemas.microsoft.com/office/word/2010/wordprocessingGroup">
                    <wpg:wgp>
                      <wpg:cNvGrpSpPr/>
                      <wpg:grpSpPr>
                        <a:xfrm>
                          <a:off x="0" y="0"/>
                          <a:ext cx="4090035" cy="590550"/>
                          <a:chOff x="0" y="0"/>
                          <a:chExt cx="4090035" cy="590550"/>
                        </a:xfrm>
                      </wpg:grpSpPr>
                      <pic:pic xmlns:pic="http://schemas.openxmlformats.org/drawingml/2006/picture">
                        <pic:nvPicPr>
                          <pic:cNvPr id="130137236" name="図 3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4090035" cy="357505"/>
                          </a:xfrm>
                          <a:prstGeom prst="rect">
                            <a:avLst/>
                          </a:prstGeom>
                        </pic:spPr>
                      </pic:pic>
                      <wps:wsp>
                        <wps:cNvPr id="665710683" name="テキスト ボックス 1"/>
                        <wps:cNvSpPr txBox="1"/>
                        <wps:spPr>
                          <a:xfrm>
                            <a:off x="0" y="361950"/>
                            <a:ext cx="4090035" cy="228600"/>
                          </a:xfrm>
                          <a:prstGeom prst="rect">
                            <a:avLst/>
                          </a:prstGeom>
                          <a:solidFill>
                            <a:prstClr val="white"/>
                          </a:solidFill>
                          <a:ln>
                            <a:noFill/>
                          </a:ln>
                        </wps:spPr>
                        <wps:txbx>
                          <w:txbxContent>
                            <w:p w14:paraId="6691FF75" w14:textId="77777777" w:rsidR="00DD2B31" w:rsidRPr="001E151F" w:rsidRDefault="00DD2B31" w:rsidP="00DD2B31">
                              <w:pPr>
                                <w:pStyle w:val="ab"/>
                                <w:rPr>
                                  <w:szCs w:val="22"/>
                                </w:rPr>
                              </w:pPr>
                              <w:bookmarkStart w:id="132" w:name="_Ref19906394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7</w:t>
                              </w:r>
                              <w:r>
                                <w:fldChar w:fldCharType="end"/>
                              </w:r>
                              <w:r>
                                <w:rPr>
                                  <w:rFonts w:hint="eastAsia"/>
                                </w:rPr>
                                <w:t xml:space="preserve"> セキュリティリスク</w:t>
                              </w:r>
                              <w:bookmarkEnd w:id="1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A2F6E4B" id="グループ化 41" o:spid="_x0000_s1046" style="width:322.05pt;height:46.5pt;mso-position-horizontal-relative:char;mso-position-vertical-relative:line" coordsize="40900,59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">
                <v:shape id="図 39" o:spid="_x0000_s1047" type="#_x0000_t75" style="position:absolute;width:40900;height:3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">
                  <v:imagedata r:id="rId23" o:title=""/>
                </v:shape>
                <v:shape id="テキスト ボックス 1" o:spid="_x0000_s1048" type="#_x0000_t202" style="position:absolute;top:3619;width:409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" stroked="f">
                  <v:textbox style="mso-fit-shape-to-text:t" inset="0,0,0,0">
                    <w:txbxContent>
                      <w:p w14:paraId="6691FF75" w14:textId="77777777" w:rsidR="00DD2B31" w:rsidRPr="001E151F" w:rsidRDefault="00DD2B31" w:rsidP="00DD2B31">
                        <w:pPr>
                          <w:pStyle w:val="ab"/>
                          <w:rPr>
                            <w:szCs w:val="22"/>
                          </w:rPr>
                        </w:pPr>
                        <w:bookmarkStart w:id="139" w:name="_Ref19906394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7</w:t>
                        </w:r>
                        <w:r>
                          <w:fldChar w:fldCharType="end"/>
                        </w:r>
                        <w:r>
                          <w:rPr>
                            <w:rFonts w:hint="eastAsia"/>
                          </w:rPr>
                          <w:t xml:space="preserve"> セキュリティリスク</w:t>
                        </w:r>
                        <w:bookmarkEnd w:id="139"/>
                      </w:p>
                    </w:txbxContent>
                  </v:textbox>
                </v:shape>
                <w10:anchorlock/>
              </v:group>
            </w:pict>
          </mc:Fallback>
        </mc:AlternateContent>
      </w:r>
    </w:p>
    <w:p w14:paraId="05B67F25" w14:textId="77777777" w:rsidR="00DD2B31" w:rsidRPr="00A93810" w:rsidRDefault="00DD2B31" w:rsidP="00DD2B31">
      <w:pPr>
        <w:pStyle w:val="3"/>
        <w:numPr>
          <w:ilvl w:val="2"/>
          <w:numId w:val="5"/>
        </w:numPr>
        <w:ind w:leftChars="272" w:left="850" w:hangingChars="133" w:hanging="279"/>
      </w:pPr>
      <w:bookmarkStart w:id="133" w:name="_Ref199335744"/>
      <w:r w:rsidRPr="00A93810">
        <w:rPr>
          <w:rFonts w:hint="eastAsia"/>
        </w:rPr>
        <w:t>デスクトップPCアイコンの「ダウンロード」フォルダの中、またはユーザーが指定したフォルダの中に「Sashikomi_Print200.zip」ファイルができます。</w:t>
      </w:r>
      <w:bookmarkEnd w:id="133"/>
    </w:p>
    <w:p w14:paraId="453850AF" w14:textId="77777777" w:rsidR="00DD2B31" w:rsidRPr="00A93810" w:rsidRDefault="00DD2B31" w:rsidP="00DD2B31">
      <w:pPr>
        <w:pStyle w:val="3"/>
        <w:numPr>
          <w:ilvl w:val="2"/>
          <w:numId w:val="5"/>
        </w:numPr>
        <w:ind w:leftChars="272" w:left="850" w:hangingChars="133" w:hanging="279"/>
      </w:pPr>
      <w:r w:rsidRPr="000A5A6A">
        <w:rPr>
          <w:rFonts w:hint="eastAsia"/>
        </w:rPr>
        <w:t>同ファイルをダブルクリックで開くと「Excel差し込み</w:t>
      </w:r>
      <w:r w:rsidRPr="00A93810">
        <w:rPr>
          <w:rFonts w:hint="eastAsia"/>
        </w:rPr>
        <w:t>印刷V2.00」ファイルを表示します。（ここまでは済んでいるので本説明書が見えているはずです）</w:t>
      </w:r>
    </w:p>
    <w:p w14:paraId="1C7C23CA" w14:textId="77777777" w:rsidR="00DD2B31" w:rsidRPr="00A93810" w:rsidRDefault="00DD2B31" w:rsidP="00DD2B31">
      <w:pPr>
        <w:pStyle w:val="3"/>
        <w:numPr>
          <w:ilvl w:val="2"/>
          <w:numId w:val="5"/>
        </w:numPr>
        <w:ind w:leftChars="272" w:left="850" w:hangingChars="133" w:hanging="279"/>
      </w:pPr>
      <w:r w:rsidRPr="00A93810">
        <w:rPr>
          <w:rFonts w:hint="eastAsia"/>
          <w:noProof/>
        </w:rPr>
        <mc:AlternateContent>
          <mc:Choice Requires="wpg">
            <w:drawing>
              <wp:anchor distT="0" distB="0" distL="114300" distR="114300" simplePos="0" relativeHeight="251678720" behindDoc="0" locked="0" layoutInCell="1" allowOverlap="1" wp14:anchorId="3A82E41D" wp14:editId="56894766">
                <wp:simplePos x="0" y="0"/>
                <wp:positionH relativeFrom="column">
                  <wp:posOffset>3949065</wp:posOffset>
                </wp:positionH>
                <wp:positionV relativeFrom="paragraph">
                  <wp:posOffset>-457835</wp:posOffset>
                </wp:positionV>
                <wp:extent cx="1795145" cy="2457450"/>
                <wp:effectExtent l="0" t="0" r="0" b="0"/>
                <wp:wrapSquare wrapText="bothSides"/>
                <wp:docPr id="2046109120" name="グループ化 43"/>
                <wp:cNvGraphicFramePr/>
                <a:graphic xmlns:a="http://schemas.openxmlformats.org/drawingml/2006/main">
                  <a:graphicData uri="http://schemas.microsoft.com/office/word/2010/wordprocessingGroup">
                    <wpg:wgp>
                      <wpg:cNvGrpSpPr/>
                      <wpg:grpSpPr>
                        <a:xfrm>
                          <a:off x="0" y="0"/>
                          <a:ext cx="1795145" cy="2457450"/>
                          <a:chOff x="0" y="0"/>
                          <a:chExt cx="1795145" cy="2457450"/>
                        </a:xfrm>
                      </wpg:grpSpPr>
                      <wps:wsp>
                        <wps:cNvPr id="203376232" name="テキスト ボックス 1"/>
                        <wps:cNvSpPr txBox="1"/>
                        <wps:spPr>
                          <a:xfrm>
                            <a:off x="6350" y="2228850"/>
                            <a:ext cx="1788795" cy="228600"/>
                          </a:xfrm>
                          <a:prstGeom prst="rect">
                            <a:avLst/>
                          </a:prstGeom>
                          <a:solidFill>
                            <a:prstClr val="white"/>
                          </a:solidFill>
                          <a:ln>
                            <a:noFill/>
                          </a:ln>
                        </wps:spPr>
                        <wps:txbx>
                          <w:txbxContent>
                            <w:p w14:paraId="0A021C93" w14:textId="77777777" w:rsidR="00DD2B31" w:rsidRPr="00F82E15" w:rsidRDefault="00DD2B31" w:rsidP="00DD2B31">
                              <w:pPr>
                                <w:pStyle w:val="ab"/>
                                <w:rPr>
                                  <w:rFonts w:ascii="ＭＳ 明朝" w:eastAsia="ＭＳ 明朝"/>
                                </w:rPr>
                              </w:pPr>
                              <w:bookmarkStart w:id="134" w:name="_Ref16659150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8</w:t>
                              </w:r>
                              <w:r>
                                <w:fldChar w:fldCharType="end"/>
                              </w:r>
                              <w:r>
                                <w:rPr>
                                  <w:rFonts w:hint="eastAsia"/>
                                </w:rPr>
                                <w:t xml:space="preserve"> セキュリティ</w:t>
                              </w:r>
                              <w:bookmarkEnd w:id="1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195677326" name="図 42"/>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88795" cy="2190750"/>
                          </a:xfrm>
                          <a:prstGeom prst="rect">
                            <a:avLst/>
                          </a:prstGeom>
                        </pic:spPr>
                      </pic:pic>
                    </wpg:wgp>
                  </a:graphicData>
                </a:graphic>
              </wp:anchor>
            </w:drawing>
          </mc:Choice>
          <mc:Fallback>
            <w:pict>
              <v:group w14:anchorId="3A82E41D" id="グループ化 43" o:spid="_x0000_s1049" style="position:absolute;left:0;text-align:left;margin-left:310.95pt;margin-top:-36.05pt;width:141.35pt;height:193.5pt;z-index:251678720;mso-position-horizontal-relative:text;mso-position-vertical-relative:text" coordsize="17951,24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">
                <v:shape id="テキスト ボックス 1" o:spid="_x0000_s1050" type="#_x0000_t202" style="position:absolute;left:63;top:22288;width:1788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" stroked="f">
                  <v:textbox style="mso-fit-shape-to-text:t" inset="0,0,0,0">
                    <w:txbxContent>
                      <w:p w14:paraId="0A021C93" w14:textId="77777777" w:rsidR="00DD2B31" w:rsidRPr="00F82E15" w:rsidRDefault="00DD2B31" w:rsidP="00DD2B31">
                        <w:pPr>
                          <w:pStyle w:val="ab"/>
                          <w:rPr>
                            <w:rFonts w:ascii="ＭＳ 明朝" w:eastAsia="ＭＳ 明朝"/>
                          </w:rPr>
                        </w:pPr>
                        <w:bookmarkStart w:id="142" w:name="_Ref16659150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8</w:t>
                        </w:r>
                        <w:r>
                          <w:fldChar w:fldCharType="end"/>
                        </w:r>
                        <w:r>
                          <w:rPr>
                            <w:rFonts w:hint="eastAsia"/>
                          </w:rPr>
                          <w:t xml:space="preserve"> セキュリティ</w:t>
                        </w:r>
                        <w:bookmarkEnd w:id="142"/>
                      </w:p>
                    </w:txbxContent>
                  </v:textbox>
                </v:shape>
                <v:shape id="図 42" o:spid="_x0000_s1051" type="#_x0000_t75" style="position:absolute;width:17887;height:21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">
                  <v:imagedata r:id="rId25" o:title=""/>
                </v:shape>
                <w10:wrap type="square"/>
              </v:group>
            </w:pict>
          </mc:Fallback>
        </mc:AlternateContent>
      </w:r>
      <w:r w:rsidRPr="00A93810">
        <w:rPr>
          <w:rFonts w:hint="eastAsia"/>
        </w:rPr>
        <w:t>同ファイルを右クリックして「切り取り」を押して「ドキュメント」フォルダへ「Excel差し込み印刷V2.00」を貼り付けしてください。</w:t>
      </w:r>
    </w:p>
    <w:p w14:paraId="6175CA88" w14:textId="77777777" w:rsidR="00DD2B31" w:rsidRPr="00A93810" w:rsidRDefault="00DD2B31" w:rsidP="00DD2B31">
      <w:pPr>
        <w:pStyle w:val="3"/>
        <w:numPr>
          <w:ilvl w:val="2"/>
          <w:numId w:val="5"/>
        </w:numPr>
        <w:ind w:leftChars="272" w:left="850" w:hangingChars="133" w:hanging="279"/>
      </w:pPr>
      <w:bookmarkStart w:id="135" w:name="_Ref199065233"/>
      <w:r w:rsidRPr="00A93810">
        <w:rPr>
          <w:rFonts w:hint="eastAsia"/>
        </w:rPr>
        <w:t>ドキュメントの「Excel差し込み印刷V2.00」をダブルクリックして＜Excel差し込み印刷インストール・アンインストール.xlsm＞を右クリックしプロパティをクリックします。</w:t>
      </w:r>
      <w:bookmarkEnd w:id="135"/>
    </w:p>
    <w:p w14:paraId="7EE7AE8D" w14:textId="0A89BC3A" w:rsidR="00DD2B31" w:rsidRPr="001B2944"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_Ref166591506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8</w:t>
      </w:r>
      <w:r w:rsidR="00A21F19" w:rsidRPr="00E8101F">
        <w:rPr>
          <w:rFonts w:hint="eastAsia"/>
          <w:color w:val="0070C0"/>
        </w:rPr>
        <w:t xml:space="preserve"> セキュリティ</w:t>
      </w:r>
      <w:r w:rsidRPr="00E8101F">
        <w:rPr>
          <w:color w:val="0070C0"/>
        </w:rPr>
        <w:fldChar w:fldCharType="end"/>
      </w:r>
      <w:r w:rsidRPr="001B2944">
        <w:rPr>
          <w:rFonts w:hint="eastAsia"/>
        </w:rPr>
        <w:t>」が表示します。</w:t>
      </w:r>
    </w:p>
    <w:p w14:paraId="19204DB0" w14:textId="77777777" w:rsidR="00DD2B31" w:rsidRPr="001B2944" w:rsidRDefault="00DD2B31" w:rsidP="00DD2B31">
      <w:pPr>
        <w:pStyle w:val="3"/>
        <w:numPr>
          <w:ilvl w:val="2"/>
          <w:numId w:val="5"/>
        </w:numPr>
        <w:ind w:leftChars="272" w:left="850" w:hangingChars="133" w:hanging="279"/>
      </w:pPr>
      <w:bookmarkStart w:id="136" w:name="_Ref166576392"/>
      <w:r w:rsidRPr="001B2944">
        <w:rPr>
          <w:rFonts w:hint="eastAsia"/>
        </w:rPr>
        <w:t>同図の</w:t>
      </w:r>
      <w:r w:rsidRPr="00966579">
        <w:rPr>
          <w:rFonts w:hint="eastAsia"/>
          <w:b/>
          <w:bCs/>
          <w:color w:val="FF0000"/>
        </w:rPr>
        <w:t>①</w:t>
      </w:r>
      <w:r w:rsidRPr="001B2944">
        <w:rPr>
          <w:rFonts w:hint="eastAsia"/>
        </w:rPr>
        <w:t>「許可する」にチェックを入れて</w:t>
      </w:r>
      <w:r w:rsidRPr="00966579">
        <w:rPr>
          <w:rFonts w:hint="eastAsia"/>
          <w:b/>
          <w:bCs/>
          <w:color w:val="FF0000"/>
        </w:rPr>
        <w:t>②</w:t>
      </w:r>
      <w:r w:rsidRPr="001B2944">
        <w:rPr>
          <w:rFonts w:hint="eastAsia"/>
        </w:rPr>
        <w:t>の＜OK＞を押します。</w:t>
      </w:r>
      <w:bookmarkStart w:id="137" w:name="_Hlk166588690"/>
      <w:bookmarkEnd w:id="136"/>
      <w:r w:rsidRPr="001B2944">
        <w:rPr>
          <w:rFonts w:hint="eastAsia"/>
        </w:rPr>
        <w:t>次に以下の操作に移ります。</w:t>
      </w:r>
      <w:bookmarkEnd w:id="137"/>
    </w:p>
    <w:p w14:paraId="07511329" w14:textId="2B5441F0" w:rsidR="00DD2B31" w:rsidRDefault="00DD2B31" w:rsidP="00DD2B31">
      <w:pPr>
        <w:pStyle w:val="3"/>
        <w:numPr>
          <w:ilvl w:val="2"/>
          <w:numId w:val="5"/>
        </w:numPr>
        <w:ind w:leftChars="272" w:left="850" w:hangingChars="133" w:hanging="279"/>
      </w:pPr>
      <w:bookmarkStart w:id="138" w:name="_Ref192405170"/>
      <w:r w:rsidRPr="00D743AC">
        <w:rPr>
          <w:rFonts w:hint="eastAsia"/>
        </w:rPr>
        <w:t>以上が済んだ場合は</w:t>
      </w:r>
      <w:bookmarkStart w:id="139" w:name="_Hlk192341382"/>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_Ref47967143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(2)</w:t>
      </w:r>
      <w:r w:rsidRPr="00E8101F">
        <w:rPr>
          <w:color w:val="0070C0"/>
        </w:rPr>
        <w:fldChar w:fldCharType="end"/>
      </w:r>
      <w:r w:rsidRPr="00E8101F">
        <w:rPr>
          <w:color w:val="0070C0"/>
        </w:rPr>
        <w:fldChar w:fldCharType="begin"/>
      </w:r>
      <w:r w:rsidRPr="00E8101F">
        <w:rPr>
          <w:color w:val="0070C0"/>
        </w:rPr>
        <w:instrText xml:space="preserve"> REF _Ref47967143 \h </w:instrText>
      </w:r>
      <w:r w:rsidRPr="00E8101F">
        <w:rPr>
          <w:color w:val="0070C0"/>
        </w:rPr>
      </w:r>
      <w:r w:rsidRPr="00E8101F">
        <w:rPr>
          <w:color w:val="0070C0"/>
        </w:rPr>
        <w:fldChar w:fldCharType="separate"/>
      </w:r>
      <w:r w:rsidR="00A21F19" w:rsidRPr="00E8101F">
        <w:rPr>
          <w:rFonts w:hint="eastAsia"/>
          <w:color w:val="0070C0"/>
        </w:rPr>
        <w:t>インストール</w:t>
      </w:r>
      <w:r w:rsidRPr="00E8101F">
        <w:rPr>
          <w:color w:val="0070C0"/>
        </w:rPr>
        <w:fldChar w:fldCharType="end"/>
      </w:r>
      <w:r w:rsidRPr="00D743AC">
        <w:rPr>
          <w:rFonts w:hint="eastAsia"/>
        </w:rPr>
        <w:t>」</w:t>
      </w:r>
      <w:bookmarkEnd w:id="139"/>
      <w:r w:rsidRPr="00D743AC">
        <w:rPr>
          <w:rFonts w:hint="eastAsia"/>
        </w:rPr>
        <w:t>の項に進んでください。</w:t>
      </w:r>
      <w:bookmarkEnd w:id="138"/>
    </w:p>
    <w:p w14:paraId="4C58C48A" w14:textId="51B3DBA8" w:rsidR="00DD2B31" w:rsidRPr="008C6042" w:rsidRDefault="00DD2B31" w:rsidP="00DD2B31">
      <w:pPr>
        <w:ind w:leftChars="136" w:left="567" w:hangingChars="134" w:hanging="281"/>
        <w:rPr>
          <w:rFonts w:ascii="ＭＳ 明朝" w:eastAsia="ＭＳ 明朝" w:hAnsi="ＭＳ 明朝"/>
        </w:rPr>
      </w:pPr>
      <w:bookmarkStart w:id="140" w:name="インストール失敗"/>
      <w:r w:rsidRPr="008C6042">
        <w:rPr>
          <w:rFonts w:ascii="ＭＳ 明朝" w:eastAsia="ＭＳ 明朝" w:hAnsi="ＭＳ 明朝" w:hint="eastAsia"/>
          <w:color w:val="7030A0"/>
        </w:rPr>
        <w:t>インストール失敗</w:t>
      </w:r>
      <w:bookmarkEnd w:id="140"/>
      <w:r w:rsidRPr="008C6042">
        <w:rPr>
          <w:rFonts w:ascii="ＭＳ 明朝" w:eastAsia="ＭＳ 明朝" w:hAnsi="ＭＳ 明朝" w:hint="eastAsia"/>
        </w:rPr>
        <w:t>： 先に</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_Ref199335744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w:t>
      </w:r>
      <w:r w:rsidRPr="00E8101F">
        <w:rPr>
          <w:color w:val="0070C0"/>
        </w:rPr>
        <w:fldChar w:fldCharType="end"/>
      </w:r>
      <w:r w:rsidRPr="00FC56DA">
        <w:rPr>
          <w:rFonts w:hint="eastAsia"/>
        </w:rPr>
        <w:t>」～</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_Ref192405170 \r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7)</w:t>
      </w:r>
      <w:r w:rsidRPr="00E8101F">
        <w:rPr>
          <w:color w:val="0070C0"/>
        </w:rPr>
        <w:fldChar w:fldCharType="end"/>
      </w:r>
      <w:r w:rsidRPr="00FC56DA">
        <w:rPr>
          <w:rFonts w:hint="eastAsia"/>
        </w:rPr>
        <w:t>」</w:t>
      </w:r>
      <w:r w:rsidRPr="008C6042">
        <w:rPr>
          <w:rFonts w:ascii="ＭＳ 明朝" w:eastAsia="ＭＳ 明朝" w:hAnsi="ＭＳ 明朝" w:hint="eastAsia"/>
        </w:rPr>
        <w:t>項を実行しないでいきなり「Excel差し込み印刷インストール・アンインストール.xlsm」をクリックした場合は前述したようにインストールすることができません。</w:t>
      </w:r>
      <w:r w:rsidRPr="009A3388">
        <w:rPr>
          <w:rFonts w:ascii="ＭＳ 明朝" w:eastAsia="ＭＳ 明朝" w:hAnsi="ＭＳ 明朝" w:hint="eastAsia"/>
          <w:color w:val="0070C0"/>
        </w:rPr>
        <w:t>「</w:t>
      </w:r>
      <w:r w:rsidRPr="00E8101F">
        <w:rPr>
          <w:rFonts w:ascii="ＭＳ 明朝" w:eastAsia="ＭＳ 明朝" w:hAnsi="ＭＳ 明朝"/>
          <w:color w:val="0070C0"/>
        </w:rPr>
        <w:fldChar w:fldCharType="begin"/>
      </w:r>
      <w:r w:rsidRPr="00E8101F">
        <w:rPr>
          <w:rFonts w:ascii="ＭＳ 明朝" w:eastAsia="ＭＳ 明朝" w:hAnsi="ＭＳ 明朝"/>
          <w:color w:val="0070C0"/>
        </w:rPr>
        <w:instrText xml:space="preserve"> </w:instrText>
      </w:r>
      <w:r w:rsidRPr="00E8101F">
        <w:rPr>
          <w:rFonts w:ascii="ＭＳ 明朝" w:eastAsia="ＭＳ 明朝" w:hAnsi="ＭＳ 明朝" w:hint="eastAsia"/>
          <w:color w:val="0070C0"/>
        </w:rPr>
        <w:instrText>REF _Ref199063898 \h</w:instrText>
      </w:r>
      <w:r w:rsidRPr="00E8101F">
        <w:rPr>
          <w:rFonts w:ascii="ＭＳ 明朝" w:eastAsia="ＭＳ 明朝" w:hAnsi="ＭＳ 明朝"/>
          <w:color w:val="0070C0"/>
        </w:rPr>
        <w:instrText xml:space="preserve">  \* MERGEFORMAT </w:instrText>
      </w:r>
      <w:r w:rsidRPr="00E8101F">
        <w:rPr>
          <w:rFonts w:ascii="ＭＳ 明朝" w:eastAsia="ＭＳ 明朝" w:hAnsi="ＭＳ 明朝"/>
          <w:color w:val="0070C0"/>
        </w:rPr>
      </w:r>
      <w:r w:rsidRPr="00E8101F">
        <w:rPr>
          <w:rFonts w:ascii="ＭＳ 明朝" w:eastAsia="ＭＳ 明朝" w:hAnsi="ＭＳ 明朝"/>
          <w:color w:val="0070C0"/>
        </w:rPr>
        <w:fldChar w:fldCharType="separate"/>
      </w:r>
      <w:r w:rsidR="00A21F19" w:rsidRPr="00E8101F">
        <w:rPr>
          <w:rFonts w:ascii="ＭＳ 明朝" w:eastAsia="ＭＳ 明朝" w:hAnsi="ＭＳ 明朝" w:hint="eastAsia"/>
          <w:color w:val="0070C0"/>
        </w:rPr>
        <w:t xml:space="preserve">図 </w:t>
      </w:r>
      <w:r w:rsidR="00A21F19" w:rsidRPr="00E8101F">
        <w:rPr>
          <w:rFonts w:ascii="ＭＳ 明朝" w:eastAsia="ＭＳ 明朝" w:hAnsi="ＭＳ 明朝"/>
          <w:color w:val="0070C0"/>
        </w:rPr>
        <w:t>6</w:t>
      </w:r>
      <w:r w:rsidR="00A21F19" w:rsidRPr="00E8101F">
        <w:rPr>
          <w:rFonts w:ascii="ＭＳ 明朝" w:eastAsia="ＭＳ 明朝" w:hAnsi="ＭＳ 明朝" w:hint="eastAsia"/>
          <w:color w:val="0070C0"/>
        </w:rPr>
        <w:t xml:space="preserve"> 保護ビュー</w:t>
      </w:r>
      <w:r w:rsidRPr="00E8101F">
        <w:rPr>
          <w:rFonts w:ascii="ＭＳ 明朝" w:eastAsia="ＭＳ 明朝" w:hAnsi="ＭＳ 明朝"/>
          <w:color w:val="0070C0"/>
        </w:rPr>
        <w:fldChar w:fldCharType="end"/>
      </w:r>
      <w:r w:rsidRPr="008C6042">
        <w:rPr>
          <w:rFonts w:ascii="ＭＳ 明朝" w:eastAsia="ＭＳ 明朝" w:hAnsi="ＭＳ 明朝" w:hint="eastAsia"/>
        </w:rPr>
        <w:t>」で</w:t>
      </w:r>
      <w:r w:rsidRPr="00CD2A35">
        <w:rPr>
          <w:rFonts w:ascii="ＭＳ 明朝" w:eastAsia="ＭＳ 明朝" w:hAnsi="ＭＳ 明朝" w:hint="eastAsia"/>
          <w:color w:val="FF0000"/>
        </w:rPr>
        <w:t>①</w:t>
      </w:r>
      <w:r w:rsidRPr="008C6042">
        <w:rPr>
          <w:rFonts w:ascii="ＭＳ 明朝" w:eastAsia="ＭＳ 明朝" w:hAnsi="ＭＳ 明朝" w:hint="eastAsia"/>
        </w:rPr>
        <w:t>のボタン</w:t>
      </w:r>
      <w:r w:rsidRPr="009A3388">
        <w:rPr>
          <w:rFonts w:ascii="ＭＳ 明朝" w:eastAsia="ＭＳ 明朝" w:hAnsi="ＭＳ 明朝" w:hint="eastAsia"/>
          <w:color w:val="0070C0"/>
        </w:rPr>
        <w:t>「</w:t>
      </w:r>
      <w:r w:rsidRPr="00E8101F">
        <w:rPr>
          <w:rFonts w:ascii="ＭＳ 明朝" w:eastAsia="ＭＳ 明朝" w:hAnsi="ＭＳ 明朝"/>
          <w:color w:val="0070C0"/>
        </w:rPr>
        <w:fldChar w:fldCharType="begin"/>
      </w:r>
      <w:r w:rsidRPr="00E8101F">
        <w:rPr>
          <w:rFonts w:ascii="ＭＳ 明朝" w:eastAsia="ＭＳ 明朝" w:hAnsi="ＭＳ 明朝"/>
          <w:color w:val="0070C0"/>
        </w:rPr>
        <w:instrText xml:space="preserve"> </w:instrText>
      </w:r>
      <w:r w:rsidRPr="00E8101F">
        <w:rPr>
          <w:rFonts w:ascii="ＭＳ 明朝" w:eastAsia="ＭＳ 明朝" w:hAnsi="ＭＳ 明朝" w:hint="eastAsia"/>
          <w:color w:val="0070C0"/>
        </w:rPr>
        <w:instrText>REF _Ref199063945 \h</w:instrText>
      </w:r>
      <w:r w:rsidRPr="00E8101F">
        <w:rPr>
          <w:rFonts w:ascii="ＭＳ 明朝" w:eastAsia="ＭＳ 明朝" w:hAnsi="ＭＳ 明朝"/>
          <w:color w:val="0070C0"/>
        </w:rPr>
        <w:instrText xml:space="preserve">  \* MERGEFORMAT </w:instrText>
      </w:r>
      <w:r w:rsidRPr="00E8101F">
        <w:rPr>
          <w:rFonts w:ascii="ＭＳ 明朝" w:eastAsia="ＭＳ 明朝" w:hAnsi="ＭＳ 明朝"/>
          <w:color w:val="0070C0"/>
        </w:rPr>
      </w:r>
      <w:r w:rsidRPr="00E8101F">
        <w:rPr>
          <w:rFonts w:ascii="ＭＳ 明朝" w:eastAsia="ＭＳ 明朝" w:hAnsi="ＭＳ 明朝"/>
          <w:color w:val="0070C0"/>
        </w:rPr>
        <w:fldChar w:fldCharType="separate"/>
      </w:r>
      <w:r w:rsidR="00A21F19" w:rsidRPr="00E8101F">
        <w:rPr>
          <w:rFonts w:ascii="ＭＳ 明朝" w:eastAsia="ＭＳ 明朝" w:hAnsi="ＭＳ 明朝" w:hint="eastAsia"/>
          <w:color w:val="0070C0"/>
        </w:rPr>
        <w:t xml:space="preserve">図 </w:t>
      </w:r>
      <w:r w:rsidR="00A21F19" w:rsidRPr="00E8101F">
        <w:rPr>
          <w:rFonts w:ascii="ＭＳ 明朝" w:eastAsia="ＭＳ 明朝" w:hAnsi="ＭＳ 明朝"/>
          <w:color w:val="0070C0"/>
        </w:rPr>
        <w:t>7</w:t>
      </w:r>
      <w:r w:rsidR="00A21F19" w:rsidRPr="00E8101F">
        <w:rPr>
          <w:rFonts w:ascii="ＭＳ 明朝" w:eastAsia="ＭＳ 明朝" w:hAnsi="ＭＳ 明朝" w:hint="eastAsia"/>
          <w:color w:val="0070C0"/>
        </w:rPr>
        <w:t xml:space="preserve"> セキュリティリスク</w:t>
      </w:r>
      <w:r w:rsidRPr="00E8101F">
        <w:rPr>
          <w:rFonts w:ascii="ＭＳ 明朝" w:eastAsia="ＭＳ 明朝" w:hAnsi="ＭＳ 明朝"/>
          <w:color w:val="0070C0"/>
        </w:rPr>
        <w:fldChar w:fldCharType="end"/>
      </w:r>
      <w:r w:rsidRPr="008C6042">
        <w:rPr>
          <w:rFonts w:ascii="ＭＳ 明朝" w:eastAsia="ＭＳ 明朝" w:hAnsi="ＭＳ 明朝" w:hint="eastAsia"/>
        </w:rPr>
        <w:t>」</w:t>
      </w:r>
      <w:r w:rsidRPr="00CD2A35">
        <w:rPr>
          <w:rFonts w:ascii="ＭＳ 明朝" w:eastAsia="ＭＳ 明朝" w:hAnsi="ＭＳ 明朝" w:hint="eastAsia"/>
          <w:color w:val="FF0000"/>
        </w:rPr>
        <w:t>②</w:t>
      </w:r>
      <w:r w:rsidRPr="008C6042">
        <w:rPr>
          <w:rFonts w:ascii="ＭＳ 明朝" w:eastAsia="ＭＳ 明朝" w:hAnsi="ＭＳ 明朝" w:hint="eastAsia"/>
        </w:rPr>
        <w:t>の「詳細表示」ボタンを押した場合、「潜在的に危険なマクロがブロックされました」とWebページを表示して以後インストールすることはできません。</w:t>
      </w:r>
      <w:r w:rsidRPr="008C6042">
        <w:rPr>
          <w:rFonts w:ascii="ＭＳ 明朝" w:eastAsia="ＭＳ 明朝" w:hAnsi="ＭＳ 明朝"/>
        </w:rPr>
        <w:br/>
      </w:r>
      <w:r w:rsidRPr="008C6042">
        <w:rPr>
          <w:rFonts w:ascii="ＭＳ 明朝" w:eastAsia="ＭＳ 明朝" w:hAnsi="ＭＳ 明朝" w:hint="eastAsia"/>
        </w:rPr>
        <w:lastRenderedPageBreak/>
        <w:t>インストールできないので</w:t>
      </w:r>
      <w:r w:rsidRPr="009A3388">
        <w:rPr>
          <w:rFonts w:ascii="ＭＳ 明朝" w:eastAsia="ＭＳ 明朝" w:hAnsi="ＭＳ 明朝" w:hint="eastAsia"/>
          <w:color w:val="0070C0"/>
        </w:rPr>
        <w:t>「</w:t>
      </w:r>
      <w:r w:rsidRPr="00E8101F">
        <w:rPr>
          <w:rFonts w:ascii="ＭＳ 明朝" w:eastAsia="ＭＳ 明朝" w:hAnsi="ＭＳ 明朝"/>
          <w:color w:val="0070C0"/>
        </w:rPr>
        <w:fldChar w:fldCharType="begin"/>
      </w:r>
      <w:r w:rsidRPr="00E8101F">
        <w:rPr>
          <w:rFonts w:ascii="ＭＳ 明朝" w:eastAsia="ＭＳ 明朝" w:hAnsi="ＭＳ 明朝"/>
          <w:color w:val="0070C0"/>
        </w:rPr>
        <w:instrText xml:space="preserve"> </w:instrText>
      </w:r>
      <w:r w:rsidRPr="00E8101F">
        <w:rPr>
          <w:rFonts w:ascii="ＭＳ 明朝" w:eastAsia="ＭＳ 明朝" w:hAnsi="ＭＳ 明朝" w:hint="eastAsia"/>
          <w:color w:val="0070C0"/>
        </w:rPr>
        <w:instrText>REF _Ref199065233 \n \h</w:instrText>
      </w:r>
      <w:r w:rsidRPr="00E8101F">
        <w:rPr>
          <w:rFonts w:ascii="ＭＳ 明朝" w:eastAsia="ＭＳ 明朝" w:hAnsi="ＭＳ 明朝"/>
          <w:color w:val="0070C0"/>
        </w:rPr>
        <w:instrText xml:space="preserve">  \* MERGEFORMAT </w:instrText>
      </w:r>
      <w:r w:rsidRPr="00E8101F">
        <w:rPr>
          <w:rFonts w:ascii="ＭＳ 明朝" w:eastAsia="ＭＳ 明朝" w:hAnsi="ＭＳ 明朝"/>
          <w:color w:val="0070C0"/>
        </w:rPr>
      </w:r>
      <w:r w:rsidRPr="00E8101F">
        <w:rPr>
          <w:rFonts w:ascii="ＭＳ 明朝" w:eastAsia="ＭＳ 明朝" w:hAnsi="ＭＳ 明朝"/>
          <w:color w:val="0070C0"/>
        </w:rPr>
        <w:fldChar w:fldCharType="separate"/>
      </w:r>
      <w:r w:rsidR="00A21F19" w:rsidRPr="00E8101F">
        <w:rPr>
          <w:rFonts w:ascii="ＭＳ 明朝" w:eastAsia="ＭＳ 明朝" w:hAnsi="ＭＳ 明朝"/>
          <w:color w:val="0070C0"/>
        </w:rPr>
        <w:t>4)</w:t>
      </w:r>
      <w:r w:rsidRPr="00E8101F">
        <w:rPr>
          <w:rFonts w:ascii="ＭＳ 明朝" w:eastAsia="ＭＳ 明朝" w:hAnsi="ＭＳ 明朝"/>
          <w:color w:val="0070C0"/>
        </w:rPr>
        <w:fldChar w:fldCharType="end"/>
      </w:r>
      <w:r w:rsidRPr="00E8101F">
        <w:rPr>
          <w:rFonts w:ascii="ＭＳ 明朝" w:eastAsia="ＭＳ 明朝" w:hAnsi="ＭＳ 明朝"/>
          <w:color w:val="0070C0"/>
        </w:rPr>
        <w:fldChar w:fldCharType="begin"/>
      </w:r>
      <w:r w:rsidRPr="00E8101F">
        <w:rPr>
          <w:rFonts w:ascii="ＭＳ 明朝" w:eastAsia="ＭＳ 明朝" w:hAnsi="ＭＳ 明朝"/>
          <w:color w:val="0070C0"/>
        </w:rPr>
        <w:instrText xml:space="preserve"> </w:instrText>
      </w:r>
      <w:r w:rsidRPr="00E8101F">
        <w:rPr>
          <w:rFonts w:ascii="ＭＳ 明朝" w:eastAsia="ＭＳ 明朝" w:hAnsi="ＭＳ 明朝" w:hint="eastAsia"/>
          <w:color w:val="0070C0"/>
        </w:rPr>
        <w:instrText>REF _Ref199065233 \r \h</w:instrText>
      </w:r>
      <w:r w:rsidRPr="00E8101F">
        <w:rPr>
          <w:rFonts w:ascii="ＭＳ 明朝" w:eastAsia="ＭＳ 明朝" w:hAnsi="ＭＳ 明朝"/>
          <w:color w:val="0070C0"/>
        </w:rPr>
        <w:instrText xml:space="preserve">  \* MERGEFORMAT </w:instrText>
      </w:r>
      <w:r w:rsidRPr="00E8101F">
        <w:rPr>
          <w:rFonts w:ascii="ＭＳ 明朝" w:eastAsia="ＭＳ 明朝" w:hAnsi="ＭＳ 明朝"/>
          <w:color w:val="0070C0"/>
        </w:rPr>
      </w:r>
      <w:r w:rsidRPr="00E8101F">
        <w:rPr>
          <w:rFonts w:ascii="ＭＳ 明朝" w:eastAsia="ＭＳ 明朝" w:hAnsi="ＭＳ 明朝"/>
          <w:color w:val="0070C0"/>
        </w:rPr>
        <w:fldChar w:fldCharType="separate"/>
      </w:r>
      <w:r w:rsidR="00A21F19" w:rsidRPr="00E8101F">
        <w:rPr>
          <w:rFonts w:ascii="ＭＳ 明朝" w:eastAsia="ＭＳ 明朝" w:hAnsi="ＭＳ 明朝"/>
          <w:color w:val="0070C0"/>
        </w:rPr>
        <w:t>4)</w:t>
      </w:r>
      <w:r w:rsidRPr="00E8101F">
        <w:rPr>
          <w:rFonts w:ascii="ＭＳ 明朝" w:eastAsia="ＭＳ 明朝" w:hAnsi="ＭＳ 明朝"/>
          <w:color w:val="0070C0"/>
        </w:rPr>
        <w:fldChar w:fldCharType="end"/>
      </w:r>
      <w:r w:rsidRPr="008C6042">
        <w:rPr>
          <w:rFonts w:ascii="ＭＳ 明朝" w:eastAsia="ＭＳ 明朝" w:hAnsi="ＭＳ 明朝" w:hint="eastAsia"/>
        </w:rPr>
        <w:t>」の操作により改めて</w:t>
      </w:r>
      <w:r w:rsidRPr="009A3388">
        <w:rPr>
          <w:rFonts w:ascii="ＭＳ 明朝" w:eastAsia="ＭＳ 明朝" w:hAnsi="ＭＳ 明朝" w:hint="eastAsia"/>
          <w:color w:val="0070C0"/>
        </w:rPr>
        <w:t>「</w:t>
      </w:r>
      <w:r w:rsidRPr="00E8101F">
        <w:rPr>
          <w:rFonts w:ascii="ＭＳ 明朝" w:eastAsia="ＭＳ 明朝" w:hAnsi="ＭＳ 明朝"/>
          <w:color w:val="0070C0"/>
        </w:rPr>
        <w:fldChar w:fldCharType="begin"/>
      </w:r>
      <w:r w:rsidRPr="00E8101F">
        <w:rPr>
          <w:rFonts w:ascii="ＭＳ 明朝" w:eastAsia="ＭＳ 明朝" w:hAnsi="ＭＳ 明朝"/>
          <w:color w:val="0070C0"/>
        </w:rPr>
        <w:instrText xml:space="preserve"> </w:instrText>
      </w:r>
      <w:r w:rsidRPr="00E8101F">
        <w:rPr>
          <w:rFonts w:ascii="ＭＳ 明朝" w:eastAsia="ＭＳ 明朝" w:hAnsi="ＭＳ 明朝" w:hint="eastAsia"/>
          <w:color w:val="0070C0"/>
        </w:rPr>
        <w:instrText>REF _Ref166591506 \h</w:instrText>
      </w:r>
      <w:r w:rsidRPr="00E8101F">
        <w:rPr>
          <w:rFonts w:ascii="ＭＳ 明朝" w:eastAsia="ＭＳ 明朝" w:hAnsi="ＭＳ 明朝"/>
          <w:color w:val="0070C0"/>
        </w:rPr>
        <w:instrText xml:space="preserve">  \* MERGEFORMAT </w:instrText>
      </w:r>
      <w:r w:rsidRPr="00E8101F">
        <w:rPr>
          <w:rFonts w:ascii="ＭＳ 明朝" w:eastAsia="ＭＳ 明朝" w:hAnsi="ＭＳ 明朝"/>
          <w:color w:val="0070C0"/>
        </w:rPr>
      </w:r>
      <w:r w:rsidRPr="00E8101F">
        <w:rPr>
          <w:rFonts w:ascii="ＭＳ 明朝" w:eastAsia="ＭＳ 明朝" w:hAnsi="ＭＳ 明朝"/>
          <w:color w:val="0070C0"/>
        </w:rPr>
        <w:fldChar w:fldCharType="separate"/>
      </w:r>
      <w:r w:rsidR="00A21F19" w:rsidRPr="00E8101F">
        <w:rPr>
          <w:rFonts w:ascii="ＭＳ 明朝" w:eastAsia="ＭＳ 明朝" w:hAnsi="ＭＳ 明朝" w:hint="eastAsia"/>
          <w:color w:val="0070C0"/>
        </w:rPr>
        <w:t xml:space="preserve">図 </w:t>
      </w:r>
      <w:r w:rsidR="00A21F19" w:rsidRPr="00E8101F">
        <w:rPr>
          <w:rFonts w:ascii="ＭＳ 明朝" w:eastAsia="ＭＳ 明朝" w:hAnsi="ＭＳ 明朝"/>
          <w:color w:val="0070C0"/>
        </w:rPr>
        <w:t>8</w:t>
      </w:r>
      <w:r w:rsidR="00A21F19" w:rsidRPr="00E8101F">
        <w:rPr>
          <w:rFonts w:ascii="ＭＳ 明朝" w:eastAsia="ＭＳ 明朝" w:hAnsi="ＭＳ 明朝" w:hint="eastAsia"/>
          <w:color w:val="0070C0"/>
        </w:rPr>
        <w:t xml:space="preserve"> セキュリティ</w:t>
      </w:r>
      <w:r w:rsidRPr="00E8101F">
        <w:rPr>
          <w:rFonts w:ascii="ＭＳ 明朝" w:eastAsia="ＭＳ 明朝" w:hAnsi="ＭＳ 明朝"/>
          <w:color w:val="0070C0"/>
        </w:rPr>
        <w:fldChar w:fldCharType="end"/>
      </w:r>
      <w:r w:rsidRPr="008C6042">
        <w:rPr>
          <w:rFonts w:ascii="ＭＳ 明朝" w:eastAsia="ＭＳ 明朝" w:hAnsi="ＭＳ 明朝" w:hint="eastAsia"/>
        </w:rPr>
        <w:t>」の図を表示しても同図の</w:t>
      </w:r>
      <w:r w:rsidRPr="00CD2A35">
        <w:rPr>
          <w:rFonts w:ascii="ＭＳ 明朝" w:eastAsia="ＭＳ 明朝" w:hAnsi="ＭＳ 明朝" w:hint="eastAsia"/>
          <w:color w:val="FF0000"/>
        </w:rPr>
        <w:t>①</w:t>
      </w:r>
      <w:r w:rsidRPr="008C6042">
        <w:rPr>
          <w:rFonts w:ascii="ＭＳ 明朝" w:eastAsia="ＭＳ 明朝" w:hAnsi="ＭＳ 明朝" w:hint="eastAsia"/>
        </w:rPr>
        <w:t>の「許可する(K)」が表示しません。（繰り返すなどの状況によりこの表示画面はいろいろ変わります）表示しない場合はダウンロードしたファイルがブロックされているのでここで実行しようとして失敗したすべての「</w:t>
      </w:r>
      <w:r w:rsidRPr="008C6042">
        <w:rPr>
          <w:rFonts w:ascii="ＭＳ 明朝" w:eastAsia="ＭＳ 明朝" w:hAnsi="ＭＳ 明朝"/>
        </w:rPr>
        <w:t>Sashikomi_Print200.zip</w:t>
      </w:r>
      <w:r w:rsidRPr="008C6042">
        <w:rPr>
          <w:rFonts w:ascii="ＭＳ 明朝" w:eastAsia="ＭＳ 明朝" w:hAnsi="ＭＳ 明朝" w:hint="eastAsia"/>
        </w:rPr>
        <w:t>」、「Excel差し込み印刷V2.00」などダウンロードして操作したファイルすべてをPCから削除した後に、ベクターから再度ダウンロードしてあらためて前記</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_Ref199335744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w:t>
      </w:r>
      <w:r w:rsidRPr="00E8101F">
        <w:rPr>
          <w:color w:val="0070C0"/>
        </w:rPr>
        <w:fldChar w:fldCharType="end"/>
      </w:r>
      <w:r w:rsidRPr="00FC56DA">
        <w:rPr>
          <w:rFonts w:hint="eastAsia"/>
        </w:rPr>
        <w:t>」～</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_Ref192405170 \r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7)</w:t>
      </w:r>
      <w:r w:rsidRPr="00E8101F">
        <w:rPr>
          <w:color w:val="0070C0"/>
        </w:rPr>
        <w:fldChar w:fldCharType="end"/>
      </w:r>
      <w:r w:rsidRPr="00FC56DA">
        <w:rPr>
          <w:rFonts w:hint="eastAsia"/>
        </w:rPr>
        <w:t>」</w:t>
      </w:r>
      <w:r w:rsidRPr="008C6042">
        <w:rPr>
          <w:rFonts w:ascii="ＭＳ 明朝" w:eastAsia="ＭＳ 明朝" w:hAnsi="ＭＳ 明朝" w:hint="eastAsia"/>
        </w:rPr>
        <w:t>項を実行してください。</w:t>
      </w:r>
    </w:p>
    <w:p w14:paraId="0478C844" w14:textId="77777777" w:rsidR="00DD2B31" w:rsidRPr="001E680B" w:rsidRDefault="00DD2B31" w:rsidP="00A21F19">
      <w:pPr>
        <w:pStyle w:val="2"/>
      </w:pPr>
      <w:bookmarkStart w:id="141" w:name="_Ref47967143"/>
      <w:bookmarkStart w:id="142" w:name="_Toc48035795"/>
      <w:bookmarkStart w:id="143" w:name="_Toc56535374"/>
      <w:bookmarkStart w:id="144" w:name="_Toc198979887"/>
      <w:bookmarkStart w:id="145" w:name="_Toc199337488"/>
      <w:bookmarkStart w:id="146" w:name="_Toc199337829"/>
      <w:bookmarkStart w:id="147" w:name="_Toc199337873"/>
      <w:bookmarkStart w:id="148" w:name="_Toc199338117"/>
      <w:bookmarkStart w:id="149" w:name="_Toc199339264"/>
      <w:bookmarkStart w:id="150" w:name="_Toc219981478"/>
      <w:bookmarkStart w:id="151" w:name="_Toc219984271"/>
      <w:r w:rsidRPr="001E680B">
        <w:rPr>
          <w:rFonts w:hint="eastAsia"/>
        </w:rPr>
        <w:t>インストール</w:t>
      </w:r>
      <w:bookmarkEnd w:id="141"/>
      <w:bookmarkEnd w:id="142"/>
      <w:bookmarkEnd w:id="143"/>
      <w:bookmarkEnd w:id="144"/>
      <w:bookmarkEnd w:id="145"/>
      <w:bookmarkEnd w:id="146"/>
      <w:bookmarkEnd w:id="147"/>
      <w:bookmarkEnd w:id="148"/>
      <w:bookmarkEnd w:id="149"/>
      <w:bookmarkEnd w:id="150"/>
      <w:bookmarkEnd w:id="151"/>
    </w:p>
    <w:p w14:paraId="28A77BEC" w14:textId="77777777" w:rsidR="00DD2B31" w:rsidRPr="009B2B5C" w:rsidRDefault="00DD2B31" w:rsidP="00DD2B31">
      <w:pPr>
        <w:pStyle w:val="3"/>
        <w:numPr>
          <w:ilvl w:val="2"/>
          <w:numId w:val="5"/>
        </w:numPr>
        <w:ind w:leftChars="272" w:left="850" w:hangingChars="133" w:hanging="279"/>
      </w:pPr>
      <w:r w:rsidRPr="009B2B5C">
        <w:rPr>
          <w:rFonts w:hint="eastAsia"/>
        </w:rPr>
        <w:t>解凍したフォルダ</w:t>
      </w:r>
      <w:bookmarkStart w:id="152" w:name="_Hlk48065303"/>
      <w:r w:rsidRPr="009B2B5C">
        <w:rPr>
          <w:rFonts w:hint="eastAsia"/>
        </w:rPr>
        <w:t>＜Excel差し込み印刷V2.00＞フォルダを開いて「Excel差し込み印刷インストール・アンインストール.xlsm」を開</w:t>
      </w:r>
      <w:bookmarkEnd w:id="152"/>
      <w:r w:rsidRPr="009B2B5C">
        <w:rPr>
          <w:rFonts w:hint="eastAsia"/>
        </w:rPr>
        <w:t>きます。</w:t>
      </w:r>
    </w:p>
    <w:p w14:paraId="3C49CE72" w14:textId="6357AE0F" w:rsidR="00DD2B31" w:rsidRPr="009B2B5C" w:rsidRDefault="00DD2B31" w:rsidP="00DD2B31">
      <w:pPr>
        <w:pStyle w:val="3"/>
        <w:numPr>
          <w:ilvl w:val="2"/>
          <w:numId w:val="5"/>
        </w:numPr>
        <w:ind w:leftChars="272" w:left="850" w:hangingChars="133" w:hanging="279"/>
      </w:pPr>
      <w:r w:rsidRPr="009B2B5C">
        <w:rPr>
          <w:rFonts w:hint="eastAsia"/>
          <w:noProof/>
        </w:rPr>
        <mc:AlternateContent>
          <mc:Choice Requires="wpg">
            <w:drawing>
              <wp:anchor distT="0" distB="0" distL="114300" distR="114300" simplePos="0" relativeHeight="251679744" behindDoc="0" locked="0" layoutInCell="1" allowOverlap="1" wp14:anchorId="2DD0D7AF" wp14:editId="7FEBBBB4">
                <wp:simplePos x="0" y="0"/>
                <wp:positionH relativeFrom="margin">
                  <wp:posOffset>3830784</wp:posOffset>
                </wp:positionH>
                <wp:positionV relativeFrom="paragraph">
                  <wp:posOffset>61614</wp:posOffset>
                </wp:positionV>
                <wp:extent cx="2032000" cy="603250"/>
                <wp:effectExtent l="0" t="0" r="6350" b="6350"/>
                <wp:wrapSquare wrapText="bothSides"/>
                <wp:docPr id="468036525" name="グループ化 45"/>
                <wp:cNvGraphicFramePr/>
                <a:graphic xmlns:a="http://schemas.openxmlformats.org/drawingml/2006/main">
                  <a:graphicData uri="http://schemas.microsoft.com/office/word/2010/wordprocessingGroup">
                    <wpg:wgp>
                      <wpg:cNvGrpSpPr/>
                      <wpg:grpSpPr>
                        <a:xfrm>
                          <a:off x="0" y="0"/>
                          <a:ext cx="2032000" cy="603250"/>
                          <a:chOff x="0" y="0"/>
                          <a:chExt cx="2032000" cy="603250"/>
                        </a:xfrm>
                      </wpg:grpSpPr>
                      <pic:pic xmlns:pic="http://schemas.openxmlformats.org/drawingml/2006/picture">
                        <pic:nvPicPr>
                          <pic:cNvPr id="74046387" name="図 44"/>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032000" cy="320040"/>
                          </a:xfrm>
                          <a:prstGeom prst="rect">
                            <a:avLst/>
                          </a:prstGeom>
                        </pic:spPr>
                      </pic:pic>
                      <wps:wsp>
                        <wps:cNvPr id="1369295214" name="テキスト ボックス 1"/>
                        <wps:cNvSpPr txBox="1"/>
                        <wps:spPr>
                          <a:xfrm>
                            <a:off x="0" y="374650"/>
                            <a:ext cx="2032000" cy="228600"/>
                          </a:xfrm>
                          <a:prstGeom prst="rect">
                            <a:avLst/>
                          </a:prstGeom>
                          <a:solidFill>
                            <a:prstClr val="white"/>
                          </a:solidFill>
                          <a:ln>
                            <a:noFill/>
                          </a:ln>
                        </wps:spPr>
                        <wps:txbx>
                          <w:txbxContent>
                            <w:p w14:paraId="0E0EEA8E" w14:textId="77777777" w:rsidR="00DD2B31" w:rsidRPr="009402F7" w:rsidRDefault="00DD2B31" w:rsidP="00DD2B31">
                              <w:pPr>
                                <w:pStyle w:val="ab"/>
                                <w:rPr>
                                  <w:rFonts w:ascii="ＭＳ 明朝" w:eastAsia="ＭＳ 明朝"/>
                                  <w:szCs w:val="22"/>
                                  <w:lang w:val="ja-JP"/>
                                </w:rPr>
                              </w:pPr>
                              <w:bookmarkStart w:id="153" w:name="_Ref19906677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9</w:t>
                              </w:r>
                              <w:r>
                                <w:fldChar w:fldCharType="end"/>
                              </w:r>
                              <w:r>
                                <w:rPr>
                                  <w:rFonts w:hint="eastAsia"/>
                                </w:rPr>
                                <w:t xml:space="preserve"> コンテンツの有効化</w:t>
                              </w:r>
                              <w:bookmarkEnd w:id="15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DD0D7AF" id="_x0000_s1052" style="position:absolute;left:0;text-align:left;margin-left:301.65pt;margin-top:4.85pt;width:160pt;height:47.5pt;z-index:251679744;mso-position-horizontal-relative:margin;mso-position-vertical-relative:text" coordsize="20320,603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">
                <v:shape id="図 44" o:spid="_x0000_s1053" type="#_x0000_t75" style="position:absolute;width:20320;height:3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">
                  <v:imagedata r:id="rId27" o:title=""/>
                </v:shape>
                <v:shape id="テキスト ボックス 1" o:spid="_x0000_s1054" type="#_x0000_t202" style="position:absolute;top:3746;width:2032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" stroked="f">
                  <v:textbox style="mso-fit-shape-to-text:t" inset="0,0,0,0">
                    <w:txbxContent>
                      <w:p w14:paraId="0E0EEA8E" w14:textId="77777777" w:rsidR="00DD2B31" w:rsidRPr="009402F7" w:rsidRDefault="00DD2B31" w:rsidP="00DD2B31">
                        <w:pPr>
                          <w:pStyle w:val="ab"/>
                          <w:rPr>
                            <w:rFonts w:ascii="ＭＳ 明朝" w:eastAsia="ＭＳ 明朝"/>
                            <w:szCs w:val="22"/>
                            <w:lang w:val="ja-JP"/>
                          </w:rPr>
                        </w:pPr>
                        <w:bookmarkStart w:id="162" w:name="_Ref19906677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9</w:t>
                        </w:r>
                        <w:r>
                          <w:fldChar w:fldCharType="end"/>
                        </w:r>
                        <w:r>
                          <w:rPr>
                            <w:rFonts w:hint="eastAsia"/>
                          </w:rPr>
                          <w:t xml:space="preserve"> コンテンツの有効化</w:t>
                        </w:r>
                        <w:bookmarkEnd w:id="162"/>
                      </w:p>
                    </w:txbxContent>
                  </v:textbox>
                </v:shape>
                <w10:wrap type="square" anchorx="margin"/>
              </v:group>
            </w:pict>
          </mc:Fallback>
        </mc:AlternateConten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_Ref199066777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9</w:t>
      </w:r>
      <w:r w:rsidR="00A21F19" w:rsidRPr="00E8101F">
        <w:rPr>
          <w:rFonts w:hint="eastAsia"/>
          <w:color w:val="0070C0"/>
        </w:rPr>
        <w:t xml:space="preserve"> コンテンツの有効化</w:t>
      </w:r>
      <w:r w:rsidRPr="00E8101F">
        <w:rPr>
          <w:color w:val="0070C0"/>
        </w:rPr>
        <w:fldChar w:fldCharType="end"/>
      </w:r>
      <w:r w:rsidRPr="009B2B5C">
        <w:rPr>
          <w:rFonts w:hint="eastAsia"/>
        </w:rPr>
        <w:t>」の図が表示します。</w:t>
      </w:r>
    </w:p>
    <w:p w14:paraId="7681D0B7" w14:textId="77777777" w:rsidR="00DD2B31" w:rsidRPr="009A4325" w:rsidRDefault="00DD2B31" w:rsidP="00DD2B31">
      <w:pPr>
        <w:pStyle w:val="3"/>
        <w:numPr>
          <w:ilvl w:val="2"/>
          <w:numId w:val="5"/>
        </w:numPr>
        <w:ind w:leftChars="272" w:left="850" w:hangingChars="133" w:hanging="279"/>
      </w:pPr>
      <w:r w:rsidRPr="009A4325">
        <w:rPr>
          <w:rFonts w:hint="eastAsia"/>
        </w:rPr>
        <w:t>同図の「コンテンツの有効化」ボタンをクリックしてください。</w:t>
      </w:r>
    </w:p>
    <w:p w14:paraId="6D30EC7F" w14:textId="77777777" w:rsidR="00DD2B31" w:rsidRPr="00D03215" w:rsidRDefault="00DD2B31" w:rsidP="00DD2B31">
      <w:pPr>
        <w:pStyle w:val="3"/>
        <w:numPr>
          <w:ilvl w:val="2"/>
          <w:numId w:val="5"/>
        </w:numPr>
        <w:ind w:leftChars="272" w:left="850" w:hangingChars="133" w:hanging="279"/>
      </w:pPr>
      <w:r w:rsidRPr="009A4325">
        <w:rPr>
          <w:rFonts w:hint="eastAsia"/>
        </w:rPr>
        <w:t>既にお気付きと思いますが、ファイルを開いた場合は画面に注意書きがあります。</w:t>
      </w:r>
      <w:r w:rsidRPr="009A4325">
        <w:br/>
      </w:r>
      <w:r w:rsidRPr="009A4325">
        <w:rPr>
          <w:rFonts w:hint="eastAsia"/>
        </w:rPr>
        <w:t>「注意！ 本プログラムは処理を終了後、自動的に</w:t>
      </w:r>
      <w:r w:rsidRPr="009A4325">
        <w:t>Excel</w:t>
      </w:r>
      <w:r w:rsidRPr="009A4325">
        <w:rPr>
          <w:rFonts w:hint="eastAsia"/>
        </w:rPr>
        <w:t>を閉じて</w:t>
      </w:r>
      <w:r w:rsidRPr="009A4325">
        <w:t>Windows</w:t>
      </w:r>
      <w:r w:rsidRPr="009A4325">
        <w:rPr>
          <w:rFonts w:hint="eastAsia"/>
        </w:rPr>
        <w:t>の画面に戻ります！他のブックを開いている場合はキャンセルして、すべてを閉じた上で再度 開いてください。」</w:t>
      </w:r>
      <w:r w:rsidRPr="009A4325">
        <w:br/>
      </w:r>
      <w:r w:rsidRPr="009A4325">
        <w:rPr>
          <w:rFonts w:hint="eastAsia"/>
        </w:rPr>
        <w:t>とあるとおり、複数のブックを開いている場合は事前に他のブックを閉じて本プログラ</w:t>
      </w:r>
      <w:r w:rsidRPr="00D03215">
        <w:rPr>
          <w:rFonts w:hint="eastAsia"/>
        </w:rPr>
        <w:t>ムだけを開いてください。</w:t>
      </w:r>
    </w:p>
    <w:p w14:paraId="08EDB342" w14:textId="77777777" w:rsidR="00DD2B31" w:rsidRPr="00B931F2" w:rsidRDefault="00DD2B31" w:rsidP="00DD2B31">
      <w:pPr>
        <w:ind w:leftChars="300" w:left="630"/>
      </w:pPr>
      <w:r>
        <w:rPr>
          <w:rFonts w:hint="eastAsia"/>
          <w:noProof/>
          <w:lang w:val="ja-JP"/>
        </w:rPr>
        <mc:AlternateContent>
          <mc:Choice Requires="wpg">
            <w:drawing>
              <wp:inline distT="0" distB="0" distL="0" distR="0" wp14:anchorId="55A0AC82" wp14:editId="1006CE12">
                <wp:extent cx="2553335" cy="1930400"/>
                <wp:effectExtent l="0" t="0" r="0" b="0"/>
                <wp:docPr id="403270123" name="グループ化 40"/>
                <wp:cNvGraphicFramePr/>
                <a:graphic xmlns:a="http://schemas.openxmlformats.org/drawingml/2006/main">
                  <a:graphicData uri="http://schemas.microsoft.com/office/word/2010/wordprocessingGroup">
                    <wpg:wgp>
                      <wpg:cNvGrpSpPr/>
                      <wpg:grpSpPr>
                        <a:xfrm>
                          <a:off x="0" y="0"/>
                          <a:ext cx="2553335" cy="1930400"/>
                          <a:chOff x="0" y="0"/>
                          <a:chExt cx="2553335" cy="1930400"/>
                        </a:xfrm>
                      </wpg:grpSpPr>
                      <wps:wsp>
                        <wps:cNvPr id="1795265416" name="テキスト ボックス 1"/>
                        <wps:cNvSpPr txBox="1"/>
                        <wps:spPr>
                          <a:xfrm>
                            <a:off x="31750" y="1701800"/>
                            <a:ext cx="2514600" cy="228600"/>
                          </a:xfrm>
                          <a:prstGeom prst="rect">
                            <a:avLst/>
                          </a:prstGeom>
                          <a:solidFill>
                            <a:prstClr val="white"/>
                          </a:solidFill>
                          <a:ln>
                            <a:noFill/>
                          </a:ln>
                        </wps:spPr>
                        <wps:txbx>
                          <w:txbxContent>
                            <w:p w14:paraId="6D48F112" w14:textId="77777777" w:rsidR="00DD2B31" w:rsidRDefault="00DD2B31" w:rsidP="00DD2B31">
                              <w:pPr>
                                <w:pStyle w:val="ab"/>
                              </w:pPr>
                              <w:bookmarkStart w:id="154" w:name="_Ref4729492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10</w:t>
                              </w:r>
                              <w:r>
                                <w:fldChar w:fldCharType="end"/>
                              </w:r>
                              <w:r>
                                <w:t xml:space="preserve"> </w:t>
                              </w:r>
                              <w:r>
                                <w:rPr>
                                  <w:rFonts w:hint="eastAsia"/>
                                </w:rPr>
                                <w:t>インストール</w:t>
                              </w:r>
                              <w:bookmarkEnd w:id="15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979524259" name="図 38"/>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553335" cy="1677670"/>
                          </a:xfrm>
                          <a:prstGeom prst="rect">
                            <a:avLst/>
                          </a:prstGeom>
                        </pic:spPr>
                      </pic:pic>
                    </wpg:wgp>
                  </a:graphicData>
                </a:graphic>
              </wp:inline>
            </w:drawing>
          </mc:Choice>
          <mc:Fallback>
            <w:pict>
              <v:group w14:anchorId="55A0AC82" id="_x0000_s1055" style="width:201.05pt;height:152pt;mso-position-horizontal-relative:char;mso-position-vertical-relative:line" coordsize="25533,193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">
                <v:shape id="テキスト ボックス 1" o:spid="_x0000_s1056" type="#_x0000_t202" style="position:absolute;left:317;top:17018;width:2514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" stroked="f">
                  <v:textbox style="mso-fit-shape-to-text:t" inset="0,0,0,0">
                    <w:txbxContent>
                      <w:p w14:paraId="6D48F112" w14:textId="77777777" w:rsidR="00DD2B31" w:rsidRDefault="00DD2B31" w:rsidP="00DD2B31">
                        <w:pPr>
                          <w:pStyle w:val="ab"/>
                        </w:pPr>
                        <w:bookmarkStart w:id="164" w:name="_Ref4729492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10</w:t>
                        </w:r>
                        <w:r>
                          <w:fldChar w:fldCharType="end"/>
                        </w:r>
                        <w:r>
                          <w:t xml:space="preserve"> </w:t>
                        </w:r>
                        <w:r>
                          <w:rPr>
                            <w:rFonts w:hint="eastAsia"/>
                          </w:rPr>
                          <w:t>インストール</w:t>
                        </w:r>
                        <w:bookmarkEnd w:id="164"/>
                      </w:p>
                    </w:txbxContent>
                  </v:textbox>
                </v:shape>
                <v:shape id="図 38" o:spid="_x0000_s1057" type="#_x0000_t75" style="position:absolute;width:25533;height:16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">
                  <v:imagedata r:id="rId29" o:title=""/>
                </v:shape>
                <w10:anchorlock/>
              </v:group>
            </w:pict>
          </mc:Fallback>
        </mc:AlternateContent>
      </w:r>
    </w:p>
    <w:bookmarkStart w:id="155" w:name="_Hlk47294985"/>
    <w:p w14:paraId="2202ACD7" w14:textId="731D41EF" w:rsidR="00DD2B31" w:rsidRDefault="00DD2B31" w:rsidP="00DD2B31">
      <w:pPr>
        <w:pStyle w:val="3"/>
        <w:numPr>
          <w:ilvl w:val="2"/>
          <w:numId w:val="5"/>
        </w:numPr>
        <w:ind w:leftChars="272" w:left="850" w:hangingChars="133" w:hanging="279"/>
      </w:pPr>
      <w:r>
        <w:rPr>
          <w:rFonts w:hint="eastAsia"/>
          <w:noProof/>
        </w:rPr>
        <mc:AlternateContent>
          <mc:Choice Requires="wpg">
            <w:drawing>
              <wp:anchor distT="0" distB="0" distL="114300" distR="114300" simplePos="0" relativeHeight="251680768" behindDoc="0" locked="1" layoutInCell="1" allowOverlap="1" wp14:anchorId="701C5005" wp14:editId="118CD27E">
                <wp:simplePos x="0" y="0"/>
                <wp:positionH relativeFrom="margin">
                  <wp:posOffset>3128645</wp:posOffset>
                </wp:positionH>
                <wp:positionV relativeFrom="paragraph">
                  <wp:posOffset>-1818005</wp:posOffset>
                </wp:positionV>
                <wp:extent cx="2622600" cy="1549400"/>
                <wp:effectExtent l="0" t="0" r="6350" b="0"/>
                <wp:wrapSquare wrapText="bothSides"/>
                <wp:docPr id="1750795592" name="グループ化 38"/>
                <wp:cNvGraphicFramePr/>
                <a:graphic xmlns:a="http://schemas.openxmlformats.org/drawingml/2006/main">
                  <a:graphicData uri="http://schemas.microsoft.com/office/word/2010/wordprocessingGroup">
                    <wpg:wgp>
                      <wpg:cNvGrpSpPr/>
                      <wpg:grpSpPr>
                        <a:xfrm>
                          <a:off x="0" y="0"/>
                          <a:ext cx="2622600" cy="1549400"/>
                          <a:chOff x="0" y="0"/>
                          <a:chExt cx="2622550" cy="1549360"/>
                        </a:xfrm>
                      </wpg:grpSpPr>
                      <pic:pic xmlns:pic="http://schemas.openxmlformats.org/drawingml/2006/picture">
                        <pic:nvPicPr>
                          <pic:cNvPr id="1682751037" name="図 37"/>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622550" cy="1263650"/>
                          </a:xfrm>
                          <a:prstGeom prst="rect">
                            <a:avLst/>
                          </a:prstGeom>
                        </pic:spPr>
                      </pic:pic>
                      <wps:wsp>
                        <wps:cNvPr id="1025429807" name="テキスト ボックス 1"/>
                        <wps:cNvSpPr txBox="1"/>
                        <wps:spPr>
                          <a:xfrm>
                            <a:off x="0" y="1320766"/>
                            <a:ext cx="2622500" cy="228594"/>
                          </a:xfrm>
                          <a:prstGeom prst="rect">
                            <a:avLst/>
                          </a:prstGeom>
                          <a:solidFill>
                            <a:prstClr val="white"/>
                          </a:solidFill>
                          <a:ln>
                            <a:noFill/>
                          </a:ln>
                        </wps:spPr>
                        <wps:txbx>
                          <w:txbxContent>
                            <w:p w14:paraId="2255352E" w14:textId="77777777" w:rsidR="00DD2B31" w:rsidRPr="00A50BF6" w:rsidRDefault="00DD2B31" w:rsidP="00DD2B31">
                              <w:pPr>
                                <w:pStyle w:val="ab"/>
                                <w:rPr>
                                  <w:rFonts w:ascii="ＭＳ 明朝" w:eastAsia="ＭＳ 明朝"/>
                                  <w:color w:val="0070C0"/>
                                  <w:szCs w:val="22"/>
                                  <w:lang w:val="ja-JP"/>
                                </w:rPr>
                              </w:pPr>
                              <w:bookmarkStart w:id="156" w:name="_Ref19907681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11</w:t>
                              </w:r>
                              <w:r>
                                <w:fldChar w:fldCharType="end"/>
                              </w:r>
                              <w:r w:rsidRPr="002B60A8">
                                <w:rPr>
                                  <w:rFonts w:hint="eastAsia"/>
                                </w:rPr>
                                <w:t xml:space="preserve"> インストール完了</w:t>
                              </w:r>
                              <w:bookmarkEnd w:id="15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01C5005" id="グループ化 38" o:spid="_x0000_s1058" style="position:absolute;left:0;text-align:left;margin-left:246.35pt;margin-top:-143.15pt;width:206.5pt;height:122pt;z-index:251680768;mso-position-horizontal-relative:margin;mso-position-vertical-relative:text;mso-width-relative:margin;mso-height-relative:margin" coordsize="26225,1549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">
                <v:shape id="図 37" o:spid="_x0000_s1059" type="#_x0000_t75" style="position:absolute;width:26225;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">
                  <v:imagedata r:id="rId31" o:title=""/>
                </v:shape>
                <v:shape id="テキスト ボックス 1" o:spid="_x0000_s1060" type="#_x0000_t202" style="position:absolute;top:13207;width:2622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" stroked="f">
                  <v:textbox style="mso-fit-shape-to-text:t" inset="0,0,0,0">
                    <w:txbxContent>
                      <w:p w14:paraId="2255352E" w14:textId="77777777" w:rsidR="00DD2B31" w:rsidRPr="00A50BF6" w:rsidRDefault="00DD2B31" w:rsidP="00DD2B31">
                        <w:pPr>
                          <w:pStyle w:val="ab"/>
                          <w:rPr>
                            <w:rFonts w:ascii="ＭＳ 明朝" w:eastAsia="ＭＳ 明朝"/>
                            <w:color w:val="0070C0"/>
                            <w:szCs w:val="22"/>
                            <w:lang w:val="ja-JP"/>
                          </w:rPr>
                        </w:pPr>
                        <w:bookmarkStart w:id="167" w:name="_Ref19907681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11</w:t>
                        </w:r>
                        <w:r>
                          <w:fldChar w:fldCharType="end"/>
                        </w:r>
                        <w:r w:rsidRPr="002B60A8">
                          <w:rPr>
                            <w:rFonts w:hint="eastAsia"/>
                          </w:rPr>
                          <w:t xml:space="preserve"> インストール完了</w:t>
                        </w:r>
                        <w:bookmarkEnd w:id="167"/>
                      </w:p>
                    </w:txbxContent>
                  </v:textbox>
                </v:shape>
                <w10:wrap type="square" anchorx="margin"/>
                <w10:anchorlock/>
              </v:group>
            </w:pict>
          </mc:Fallback>
        </mc:AlternateConten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_Ref47294926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 xml:space="preserve">10 </w:t>
      </w:r>
      <w:r w:rsidR="00A21F19" w:rsidRPr="00E8101F">
        <w:rPr>
          <w:rFonts w:hint="eastAsia"/>
          <w:color w:val="0070C0"/>
        </w:rPr>
        <w:t>インストール</w:t>
      </w:r>
      <w:r w:rsidRPr="00E8101F">
        <w:rPr>
          <w:color w:val="0070C0"/>
        </w:rPr>
        <w:fldChar w:fldCharType="end"/>
      </w:r>
      <w:r w:rsidRPr="002F265F">
        <w:rPr>
          <w:rFonts w:hint="eastAsia"/>
        </w:rPr>
        <w:t>」の図</w:t>
      </w:r>
      <w:bookmarkEnd w:id="155"/>
      <w:r>
        <w:rPr>
          <w:rFonts w:hint="eastAsia"/>
        </w:rPr>
        <w:t>が表示しています</w:t>
      </w:r>
      <w:r w:rsidRPr="00646981">
        <w:rPr>
          <w:rFonts w:hint="eastAsia"/>
        </w:rPr>
        <w:t>。</w:t>
      </w:r>
    </w:p>
    <w:p w14:paraId="5BAD80FB" w14:textId="77777777" w:rsidR="00DD2B31" w:rsidRDefault="00DD2B31" w:rsidP="00DD2B31">
      <w:pPr>
        <w:pStyle w:val="3"/>
        <w:numPr>
          <w:ilvl w:val="2"/>
          <w:numId w:val="5"/>
        </w:numPr>
        <w:ind w:leftChars="272" w:left="850" w:hangingChars="133" w:hanging="279"/>
      </w:pPr>
      <w:r w:rsidRPr="00D03215">
        <w:rPr>
          <w:rFonts w:hint="eastAsia"/>
        </w:rPr>
        <w:t>インストールされるフォルダは次になります</w:t>
      </w:r>
      <w:r w:rsidRPr="00F60D77">
        <w:rPr>
          <w:rFonts w:hint="eastAsia"/>
        </w:rPr>
        <w:t>。</w:t>
      </w:r>
    </w:p>
    <w:p w14:paraId="2A3A04F6" w14:textId="77777777" w:rsidR="00DD2B31" w:rsidRPr="00E17CF7" w:rsidRDefault="00DD2B31" w:rsidP="00DD2B31">
      <w:pPr>
        <w:ind w:leftChars="405" w:left="850"/>
        <w:rPr>
          <w:rFonts w:ascii="ＭＳ 明朝" w:eastAsia="ＭＳ 明朝" w:hAnsi="ＭＳ 明朝"/>
        </w:rPr>
      </w:pPr>
      <w:r w:rsidRPr="00E17CF7">
        <w:rPr>
          <w:rFonts w:ascii="ＭＳ 明朝" w:eastAsia="ＭＳ 明朝" w:hAnsi="ＭＳ 明朝" w:hint="eastAsia"/>
        </w:rPr>
        <w:t>「</w:t>
      </w:r>
      <w:r w:rsidRPr="00E17CF7">
        <w:rPr>
          <w:rFonts w:ascii="ＭＳ 明朝" w:eastAsia="ＭＳ 明朝" w:hAnsi="ＭＳ 明朝"/>
        </w:rPr>
        <w:t>C:\Users\</w:t>
      </w:r>
      <w:r w:rsidRPr="00E17CF7">
        <w:rPr>
          <w:rFonts w:ascii="ＭＳ 明朝" w:eastAsia="ＭＳ 明朝" w:hAnsi="ＭＳ 明朝" w:hint="eastAsia"/>
        </w:rPr>
        <w:t>ユーザー名</w:t>
      </w:r>
      <w:r w:rsidRPr="00E17CF7">
        <w:rPr>
          <w:rFonts w:ascii="ＭＳ 明朝" w:eastAsia="ＭＳ 明朝" w:hAnsi="ＭＳ 明朝"/>
        </w:rPr>
        <w:t>\AppData\Roaming\Microsoft\AddIns\</w:t>
      </w:r>
      <w:r w:rsidRPr="00E17CF7">
        <w:rPr>
          <w:rFonts w:ascii="ＭＳ 明朝" w:eastAsia="ＭＳ 明朝" w:hAnsi="ＭＳ 明朝" w:hint="eastAsia"/>
        </w:rPr>
        <w:t>」になります。</w:t>
      </w:r>
    </w:p>
    <w:p w14:paraId="0EDD1ACD" w14:textId="0B544441" w:rsidR="00DD2B31" w:rsidRPr="00C45E92" w:rsidRDefault="00DD2B31" w:rsidP="00DD2B31">
      <w:pPr>
        <w:pStyle w:val="3"/>
        <w:numPr>
          <w:ilvl w:val="2"/>
          <w:numId w:val="5"/>
        </w:numPr>
        <w:ind w:leftChars="272" w:left="850" w:hangingChars="133" w:hanging="279"/>
      </w:pPr>
      <w:bookmarkStart w:id="157" w:name="_Ref46238915"/>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_Ref47294926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 xml:space="preserve">10 </w:t>
      </w:r>
      <w:r w:rsidR="00A21F19" w:rsidRPr="00E8101F">
        <w:rPr>
          <w:rFonts w:hint="eastAsia"/>
          <w:color w:val="0070C0"/>
        </w:rPr>
        <w:t>インストール</w:t>
      </w:r>
      <w:r w:rsidRPr="00E8101F">
        <w:rPr>
          <w:color w:val="0070C0"/>
        </w:rPr>
        <w:fldChar w:fldCharType="end"/>
      </w:r>
      <w:r w:rsidRPr="002F265F">
        <w:rPr>
          <w:rFonts w:hint="eastAsia"/>
        </w:rPr>
        <w:t>」の図</w:t>
      </w:r>
      <w:r>
        <w:rPr>
          <w:rFonts w:hint="eastAsia"/>
        </w:rPr>
        <w:t>の＜インストール＞をクリックしてください。</w:t>
      </w:r>
      <w:r>
        <w:br/>
      </w:r>
      <w:r w:rsidRPr="00C45E92">
        <w:rPr>
          <w:rFonts w:hint="eastAsia"/>
        </w:rPr>
        <w:t>「</w:t>
      </w:r>
      <w:r w:rsidRPr="00C45E92">
        <w:t>C:\Users\</w:t>
      </w:r>
      <w:r w:rsidRPr="00C45E92">
        <w:rPr>
          <w:rFonts w:hint="eastAsia"/>
        </w:rPr>
        <w:t>ユーザー名\</w:t>
      </w:r>
      <w:r w:rsidRPr="00C45E92">
        <w:t>OneDrive</w:t>
      </w:r>
      <w:r w:rsidRPr="00C45E92">
        <w:rPr>
          <w:rFonts w:hint="eastAsia"/>
        </w:rPr>
        <w:t>」フォルダに配布の「</w:t>
      </w:r>
      <w:r w:rsidRPr="009A4325">
        <w:rPr>
          <w:rFonts w:hint="eastAsia"/>
        </w:rPr>
        <w:t>Excel差し込み印刷V2.00</w:t>
      </w:r>
      <w:r w:rsidRPr="00C45E92">
        <w:rPr>
          <w:rFonts w:hint="eastAsia"/>
        </w:rPr>
        <w:t>」を保存</w:t>
      </w:r>
      <w:r>
        <w:rPr>
          <w:rFonts w:hint="eastAsia"/>
        </w:rPr>
        <w:t>されている</w:t>
      </w:r>
      <w:r w:rsidRPr="00C45E92">
        <w:rPr>
          <w:rFonts w:hint="eastAsia"/>
        </w:rPr>
        <w:t>場合は同図の「プログラム保存パス：」は「https://～～」と表示します。</w:t>
      </w:r>
    </w:p>
    <w:p w14:paraId="5359DE3F" w14:textId="7A1291E6" w:rsidR="00DD2B31" w:rsidRPr="00F60D77" w:rsidRDefault="00DD2B31" w:rsidP="00DD2B31">
      <w:pPr>
        <w:pStyle w:val="3"/>
        <w:numPr>
          <w:ilvl w:val="2"/>
          <w:numId w:val="5"/>
        </w:numPr>
        <w:ind w:leftChars="272" w:left="850" w:hangingChars="133" w:hanging="279"/>
      </w:pPr>
      <w:r w:rsidRPr="00F60D77">
        <w:rPr>
          <w:rFonts w:hint="eastAsia"/>
        </w:rPr>
        <w:t>インストールが完了すると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_Ref199076818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11</w:t>
      </w:r>
      <w:r w:rsidR="00A21F19" w:rsidRPr="00E8101F">
        <w:rPr>
          <w:rFonts w:hint="eastAsia"/>
          <w:color w:val="0070C0"/>
        </w:rPr>
        <w:t xml:space="preserve"> インストール完了</w:t>
      </w:r>
      <w:r w:rsidRPr="00E8101F">
        <w:rPr>
          <w:color w:val="0070C0"/>
        </w:rPr>
        <w:fldChar w:fldCharType="end"/>
      </w:r>
      <w:r w:rsidRPr="00F60D77">
        <w:rPr>
          <w:rFonts w:hint="eastAsia"/>
        </w:rPr>
        <w:t>」の図が開くので＜OK＞を押すと</w:t>
      </w:r>
      <w:r>
        <w:rPr>
          <w:rFonts w:hint="eastAsia"/>
        </w:rPr>
        <w:t>すべて</w:t>
      </w:r>
      <w:r w:rsidRPr="00F60D77">
        <w:rPr>
          <w:rFonts w:hint="eastAsia"/>
        </w:rPr>
        <w:t>自動で閉じ</w:t>
      </w:r>
      <w:r>
        <w:rPr>
          <w:rFonts w:hint="eastAsia"/>
        </w:rPr>
        <w:t>てWindows画面に戻り</w:t>
      </w:r>
      <w:r w:rsidRPr="00F60D77">
        <w:rPr>
          <w:rFonts w:hint="eastAsia"/>
        </w:rPr>
        <w:t>ます。</w:t>
      </w:r>
      <w:bookmarkEnd w:id="157"/>
    </w:p>
    <w:p w14:paraId="39B0046F" w14:textId="6FA565A9" w:rsidR="00DD2B31" w:rsidRPr="009A4325" w:rsidRDefault="00DD2B31" w:rsidP="00DD2B31">
      <w:pPr>
        <w:pStyle w:val="3"/>
        <w:numPr>
          <w:ilvl w:val="2"/>
          <w:numId w:val="5"/>
        </w:numPr>
        <w:ind w:leftChars="272" w:left="850" w:hangingChars="133" w:hanging="279"/>
      </w:pPr>
      <w:bookmarkStart w:id="158" w:name="_Hlk46152349"/>
      <w:r w:rsidRPr="009A4325">
        <w:rPr>
          <w:rFonts w:hint="eastAsia"/>
        </w:rPr>
        <w:t>操作説明は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_Ref46153014 \w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６</w:t>
      </w:r>
      <w:r w:rsidRPr="00E8101F">
        <w:rPr>
          <w:color w:val="0070C0"/>
        </w:rPr>
        <w:fldChar w:fldCharType="end"/>
      </w:r>
      <w:r w:rsidRPr="00E8101F">
        <w:rPr>
          <w:color w:val="0070C0"/>
        </w:rPr>
        <w:fldChar w:fldCharType="begin"/>
      </w:r>
      <w:r w:rsidRPr="00E8101F">
        <w:rPr>
          <w:color w:val="0070C0"/>
        </w:rPr>
        <w:instrText xml:space="preserve"> REF _Ref46153017 \h  \* MERGEFORMAT </w:instrText>
      </w:r>
      <w:r w:rsidRPr="00E8101F">
        <w:rPr>
          <w:color w:val="0070C0"/>
        </w:rPr>
      </w:r>
      <w:r w:rsidRPr="00E8101F">
        <w:rPr>
          <w:color w:val="0070C0"/>
        </w:rPr>
        <w:fldChar w:fldCharType="separate"/>
      </w:r>
      <w:r w:rsidR="00A21F19" w:rsidRPr="00E8101F">
        <w:rPr>
          <w:rFonts w:hint="eastAsia"/>
          <w:color w:val="0070C0"/>
        </w:rPr>
        <w:t>「Excel差し込み印刷」アドインプログラムの使い方</w:t>
      </w:r>
      <w:r w:rsidRPr="00E8101F">
        <w:rPr>
          <w:color w:val="0070C0"/>
        </w:rPr>
        <w:fldChar w:fldCharType="end"/>
      </w:r>
      <w:r w:rsidRPr="009A4325">
        <w:rPr>
          <w:rFonts w:hint="eastAsia"/>
        </w:rPr>
        <w:t>」で説明していま</w:t>
      </w:r>
      <w:bookmarkEnd w:id="158"/>
      <w:r>
        <w:rPr>
          <w:rFonts w:hint="eastAsia"/>
        </w:rPr>
        <w:lastRenderedPageBreak/>
        <w:t>す</w:t>
      </w:r>
      <w:r w:rsidRPr="009A4325">
        <w:rPr>
          <w:rFonts w:hint="eastAsia"/>
        </w:rPr>
        <w:t>が、</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_Ref46148403 \w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１</w:t>
      </w:r>
      <w:r w:rsidR="00A21F19" w:rsidRPr="00E8101F">
        <w:rPr>
          <w:color w:val="0070C0"/>
        </w:rPr>
        <w:t>(1)3)</w:t>
      </w:r>
      <w:r w:rsidRPr="00E8101F">
        <w:rPr>
          <w:color w:val="0070C0"/>
        </w:rPr>
        <w:fldChar w:fldCharType="end"/>
      </w:r>
      <w:r w:rsidRPr="00E8101F">
        <w:rPr>
          <w:color w:val="0070C0"/>
        </w:rPr>
        <w:fldChar w:fldCharType="begin"/>
      </w:r>
      <w:r w:rsidRPr="00E8101F">
        <w:rPr>
          <w:color w:val="0070C0"/>
        </w:rPr>
        <w:instrText xml:space="preserve"> REF _Ref46148403 \h </w:instrText>
      </w:r>
      <w:r w:rsidRPr="00E8101F">
        <w:rPr>
          <w:color w:val="0070C0"/>
        </w:rPr>
      </w:r>
      <w:r w:rsidRPr="00E8101F">
        <w:rPr>
          <w:color w:val="0070C0"/>
        </w:rPr>
        <w:fldChar w:fldCharType="separate"/>
      </w:r>
      <w:r w:rsidR="00A21F19" w:rsidRPr="00E8101F">
        <w:rPr>
          <w:rFonts w:hint="eastAsia"/>
          <w:color w:val="0070C0"/>
        </w:rPr>
        <w:t>サンプル1_上期会費集金A4用紙.xlsx</w:t>
      </w:r>
      <w:r w:rsidRPr="00E8101F">
        <w:rPr>
          <w:color w:val="0070C0"/>
        </w:rPr>
        <w:fldChar w:fldCharType="end"/>
      </w:r>
      <w:r>
        <w:rPr>
          <w:rFonts w:hint="eastAsia"/>
        </w:rPr>
        <w:t>」</w:t>
      </w:r>
      <w:r w:rsidRPr="009A4325">
        <w:rPr>
          <w:rFonts w:hint="eastAsia"/>
        </w:rPr>
        <w:t>を開くと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_Ref46149293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 xml:space="preserve">12 </w:t>
      </w:r>
      <w:r w:rsidR="00A21F19" w:rsidRPr="00E8101F">
        <w:rPr>
          <w:rFonts w:hint="eastAsia"/>
          <w:color w:val="0070C0"/>
        </w:rPr>
        <w:t>Excel差し込み文書のリボンの内容</w:t>
      </w:r>
      <w:r w:rsidRPr="00E8101F">
        <w:rPr>
          <w:color w:val="0070C0"/>
        </w:rPr>
        <w:fldChar w:fldCharType="end"/>
      </w:r>
      <w:r w:rsidRPr="009A4325">
        <w:rPr>
          <w:rFonts w:hint="eastAsia"/>
        </w:rPr>
        <w:t>」の図を表示して使用が可能になります。</w:t>
      </w:r>
    </w:p>
    <w:p w14:paraId="30A6DF3B" w14:textId="77777777" w:rsidR="00DD2B31" w:rsidRDefault="00DD2B31" w:rsidP="00DD2B31">
      <w:pPr>
        <w:ind w:leftChars="600" w:left="1260"/>
      </w:pPr>
      <w:r>
        <w:rPr>
          <w:noProof/>
        </w:rPr>
        <mc:AlternateContent>
          <mc:Choice Requires="wpg">
            <w:drawing>
              <wp:inline distT="0" distB="0" distL="0" distR="0" wp14:anchorId="12BB10E6" wp14:editId="2D840DB0">
                <wp:extent cx="4549564" cy="1504793"/>
                <wp:effectExtent l="0" t="0" r="3810" b="635"/>
                <wp:docPr id="2076417519" name="グループ化 44"/>
                <wp:cNvGraphicFramePr/>
                <a:graphic xmlns:a="http://schemas.openxmlformats.org/drawingml/2006/main">
                  <a:graphicData uri="http://schemas.microsoft.com/office/word/2010/wordprocessingGroup">
                    <wpg:wgp>
                      <wpg:cNvGrpSpPr/>
                      <wpg:grpSpPr>
                        <a:xfrm>
                          <a:off x="0" y="0"/>
                          <a:ext cx="4549564" cy="1504793"/>
                          <a:chOff x="0" y="0"/>
                          <a:chExt cx="4549564" cy="1504793"/>
                        </a:xfrm>
                      </wpg:grpSpPr>
                      <wps:wsp>
                        <wps:cNvPr id="869490109" name="テキスト ボックス 19"/>
                        <wps:cNvSpPr txBox="1"/>
                        <wps:spPr>
                          <a:xfrm>
                            <a:off x="0" y="1276350"/>
                            <a:ext cx="4549564" cy="228443"/>
                          </a:xfrm>
                          <a:prstGeom prst="rect">
                            <a:avLst/>
                          </a:prstGeom>
                          <a:solidFill>
                            <a:prstClr val="white"/>
                          </a:solidFill>
                          <a:ln>
                            <a:noFill/>
                          </a:ln>
                        </wps:spPr>
                        <wps:txbx>
                          <w:txbxContent>
                            <w:p w14:paraId="39E5E015" w14:textId="77777777" w:rsidR="00DD2B31" w:rsidRDefault="00DD2B31" w:rsidP="00DD2B31">
                              <w:pPr>
                                <w:pStyle w:val="ab"/>
                              </w:pPr>
                              <w:bookmarkStart w:id="159" w:name="_Ref4614929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12</w:t>
                              </w:r>
                              <w:r>
                                <w:fldChar w:fldCharType="end"/>
                              </w:r>
                              <w:r>
                                <w:t xml:space="preserve"> </w:t>
                              </w:r>
                              <w:r w:rsidRPr="008716C5">
                                <w:rPr>
                                  <w:rFonts w:hint="eastAsia"/>
                                </w:rPr>
                                <w:t>Excel差し込み文書のリボンの内容</w:t>
                              </w:r>
                              <w:bookmarkEnd w:id="15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999626239" name="図 43"/>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4548505" cy="1253490"/>
                          </a:xfrm>
                          <a:prstGeom prst="rect">
                            <a:avLst/>
                          </a:prstGeom>
                        </pic:spPr>
                      </pic:pic>
                    </wpg:wgp>
                  </a:graphicData>
                </a:graphic>
              </wp:inline>
            </w:drawing>
          </mc:Choice>
          <mc:Fallback>
            <w:pict>
              <v:group w14:anchorId="12BB10E6" id="グループ化 44" o:spid="_x0000_s1061" style="width:358.25pt;height:118.5pt;mso-position-horizontal-relative:char;mso-position-vertical-relative:line" coordsize="45495,150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">
                <v:shape id="テキスト ボックス 19" o:spid="_x0000_s1062" type="#_x0000_t202" style="position:absolute;top:12763;width:45495;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" stroked="f">
                  <v:textbox style="mso-fit-shape-to-text:t" inset="0,0,0,0">
                    <w:txbxContent>
                      <w:p w14:paraId="39E5E015" w14:textId="77777777" w:rsidR="00DD2B31" w:rsidRDefault="00DD2B31" w:rsidP="00DD2B31">
                        <w:pPr>
                          <w:pStyle w:val="ab"/>
                        </w:pPr>
                        <w:bookmarkStart w:id="171" w:name="_Ref4614929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12</w:t>
                        </w:r>
                        <w:r>
                          <w:fldChar w:fldCharType="end"/>
                        </w:r>
                        <w:r>
                          <w:t xml:space="preserve"> </w:t>
                        </w:r>
                        <w:r w:rsidRPr="008716C5">
                          <w:rPr>
                            <w:rFonts w:hint="eastAsia"/>
                          </w:rPr>
                          <w:t>Excel差し込み文書のリボンの内容</w:t>
                        </w:r>
                        <w:bookmarkEnd w:id="171"/>
                      </w:p>
                    </w:txbxContent>
                  </v:textbox>
                </v:shape>
                <v:shape id="図 43" o:spid="_x0000_s1063" type="#_x0000_t75" style="position:absolute;width:45485;height:1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">
                  <v:imagedata r:id="rId33" o:title=""/>
                </v:shape>
                <w10:anchorlock/>
              </v:group>
            </w:pict>
          </mc:Fallback>
        </mc:AlternateContent>
      </w:r>
    </w:p>
    <w:p w14:paraId="0CCEAA29" w14:textId="77777777" w:rsidR="00DD2B31" w:rsidRPr="00F60D77" w:rsidRDefault="00DD2B31" w:rsidP="00DD2B31">
      <w:pPr>
        <w:pStyle w:val="3"/>
        <w:numPr>
          <w:ilvl w:val="2"/>
          <w:numId w:val="5"/>
        </w:numPr>
        <w:ind w:leftChars="272" w:left="850" w:hangingChars="133" w:hanging="279"/>
      </w:pPr>
      <w:bookmarkStart w:id="160" w:name="_Ref46238965"/>
      <w:bookmarkStart w:id="161" w:name="_Hlk47898847"/>
      <w:r w:rsidRPr="00F60D77">
        <w:rPr>
          <w:rFonts w:hint="eastAsia"/>
        </w:rPr>
        <w:t>次にアンインストールの説明をします。</w:t>
      </w:r>
      <w:bookmarkEnd w:id="160"/>
    </w:p>
    <w:p w14:paraId="6F62A48F" w14:textId="77777777" w:rsidR="00DD2B31" w:rsidRPr="009B2B5C" w:rsidRDefault="00DD2B31" w:rsidP="00A21F19">
      <w:pPr>
        <w:pStyle w:val="2"/>
      </w:pPr>
      <w:bookmarkStart w:id="162" w:name="_Ref47636849"/>
      <w:bookmarkStart w:id="163" w:name="_Ref47636869"/>
      <w:bookmarkStart w:id="164" w:name="_Ref47636899"/>
      <w:bookmarkStart w:id="165" w:name="_Toc199337489"/>
      <w:bookmarkStart w:id="166" w:name="_Toc199337830"/>
      <w:bookmarkStart w:id="167" w:name="_Toc199337874"/>
      <w:bookmarkStart w:id="168" w:name="_Toc199338118"/>
      <w:bookmarkStart w:id="169" w:name="_Toc199339265"/>
      <w:bookmarkStart w:id="170" w:name="_Toc219981479"/>
      <w:bookmarkStart w:id="171" w:name="_Toc219984272"/>
      <w:bookmarkEnd w:id="161"/>
      <w:r w:rsidRPr="009B2B5C">
        <w:rPr>
          <w:rFonts w:hint="eastAsia"/>
        </w:rPr>
        <w:t>アンインストール</w:t>
      </w:r>
      <w:bookmarkEnd w:id="162"/>
      <w:bookmarkEnd w:id="163"/>
      <w:bookmarkEnd w:id="164"/>
      <w:bookmarkEnd w:id="165"/>
      <w:bookmarkEnd w:id="166"/>
      <w:bookmarkEnd w:id="167"/>
      <w:bookmarkEnd w:id="168"/>
      <w:bookmarkEnd w:id="169"/>
      <w:bookmarkEnd w:id="170"/>
      <w:bookmarkEnd w:id="171"/>
    </w:p>
    <w:p w14:paraId="364FEE99" w14:textId="703B119B" w:rsidR="00DD2B31" w:rsidRPr="006D0807" w:rsidRDefault="00DD2B31" w:rsidP="00DD2B31">
      <w:pPr>
        <w:pStyle w:val="3"/>
        <w:numPr>
          <w:ilvl w:val="2"/>
          <w:numId w:val="5"/>
        </w:numPr>
        <w:ind w:leftChars="272" w:left="850" w:hangingChars="133" w:hanging="279"/>
      </w:pPr>
      <w:bookmarkStart w:id="172" w:name="_Hlk47900281"/>
      <w:r w:rsidRPr="006D0807">
        <w:rPr>
          <w:rFonts w:hint="eastAsia"/>
        </w:rPr>
        <w:t>使用していたExcelファイルをすべて閉じ、次にExcel</w:t>
      </w:r>
      <w:r w:rsidRPr="009A3388">
        <w:rPr>
          <w:rFonts w:hint="eastAsia"/>
          <w:color w:val="0070C0"/>
        </w:rPr>
        <w:t>「</w:t>
      </w:r>
      <w:r w:rsidRPr="00E8101F">
        <w:rPr>
          <w:color w:val="0070C0"/>
        </w:rPr>
        <w:fldChar w:fldCharType="begin"/>
      </w:r>
      <w:r w:rsidRPr="00E8101F">
        <w:rPr>
          <w:color w:val="0070C0"/>
        </w:rPr>
        <w:instrText xml:space="preserve"> REF _Ref45894302 \h  \* MERGEFORMAT </w:instrText>
      </w:r>
      <w:r w:rsidRPr="00E8101F">
        <w:rPr>
          <w:color w:val="0070C0"/>
        </w:rPr>
      </w:r>
      <w:r w:rsidRPr="00E8101F">
        <w:rPr>
          <w:color w:val="0070C0"/>
        </w:rPr>
        <w:fldChar w:fldCharType="separate"/>
      </w:r>
      <w:r w:rsidR="00A21F19" w:rsidRPr="00E8101F">
        <w:rPr>
          <w:rFonts w:hint="eastAsia"/>
          <w:color w:val="0070C0"/>
        </w:rPr>
        <w:t>Excel差し込み印刷インストール・アンインストール.xlsm</w:t>
      </w:r>
      <w:r w:rsidRPr="00E8101F">
        <w:rPr>
          <w:color w:val="0070C0"/>
        </w:rPr>
        <w:fldChar w:fldCharType="end"/>
      </w:r>
      <w:r w:rsidRPr="006D0807">
        <w:rPr>
          <w:rFonts w:hint="eastAsia"/>
        </w:rPr>
        <w:t>」を開くと「Excel差し込み印刷.xlam」がインストール済みの場合は自動的に</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_Ref199081670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13</w:t>
      </w:r>
      <w:r w:rsidR="00A21F19" w:rsidRPr="00E8101F">
        <w:rPr>
          <w:rFonts w:hint="eastAsia"/>
          <w:color w:val="0070C0"/>
        </w:rPr>
        <w:t xml:space="preserve"> アンインストール</w:t>
      </w:r>
      <w:r w:rsidRPr="00E8101F">
        <w:rPr>
          <w:color w:val="0070C0"/>
        </w:rPr>
        <w:fldChar w:fldCharType="end"/>
      </w:r>
      <w:r w:rsidRPr="006D0807">
        <w:rPr>
          <w:rFonts w:hint="eastAsia"/>
        </w:rPr>
        <w:t>」の図が開きます。</w:t>
      </w:r>
    </w:p>
    <w:p w14:paraId="338125BF" w14:textId="77777777" w:rsidR="00DD2B31" w:rsidRDefault="00DD2B31" w:rsidP="00DD2B31">
      <w:pPr>
        <w:pStyle w:val="3"/>
        <w:numPr>
          <w:ilvl w:val="2"/>
          <w:numId w:val="5"/>
        </w:numPr>
        <w:ind w:leftChars="272" w:left="850" w:hangingChars="133" w:hanging="279"/>
      </w:pPr>
      <w:r>
        <w:rPr>
          <w:rFonts w:hint="eastAsia"/>
        </w:rPr>
        <w:t>画面の「</w:t>
      </w:r>
      <w:r w:rsidRPr="00C22700">
        <w:rPr>
          <w:rFonts w:hint="eastAsia"/>
          <w:color w:val="FF0000"/>
        </w:rPr>
        <w:t>注意！</w:t>
      </w:r>
      <w:r>
        <w:rPr>
          <w:rFonts w:hint="eastAsia"/>
        </w:rPr>
        <w:t>」の</w:t>
      </w:r>
      <w:r w:rsidRPr="008B3ED0">
        <w:rPr>
          <w:rFonts w:hint="eastAsia"/>
        </w:rPr>
        <w:t>内容を見て</w:t>
      </w:r>
      <w:r>
        <w:rPr>
          <w:rFonts w:hint="eastAsia"/>
        </w:rPr>
        <w:t>良ければ＜</w:t>
      </w:r>
      <w:r w:rsidRPr="008B3ED0">
        <w:rPr>
          <w:rFonts w:hint="eastAsia"/>
        </w:rPr>
        <w:t>削除</w:t>
      </w:r>
      <w:r>
        <w:rPr>
          <w:rFonts w:hint="eastAsia"/>
        </w:rPr>
        <w:t>＞</w:t>
      </w:r>
      <w:r w:rsidRPr="008B3ED0">
        <w:rPr>
          <w:rFonts w:hint="eastAsia"/>
        </w:rPr>
        <w:t>を押してください。</w:t>
      </w:r>
    </w:p>
    <w:p w14:paraId="7C91D2C5" w14:textId="71B6DE4D"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_Ref166593144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14</w:t>
      </w:r>
      <w:r w:rsidR="00A21F19" w:rsidRPr="00E8101F">
        <w:rPr>
          <w:rFonts w:hint="eastAsia"/>
          <w:color w:val="0070C0"/>
        </w:rPr>
        <w:t xml:space="preserve"> アンインストール完了</w:t>
      </w:r>
      <w:r w:rsidRPr="00E8101F">
        <w:rPr>
          <w:color w:val="0070C0"/>
        </w:rPr>
        <w:fldChar w:fldCharType="end"/>
      </w:r>
      <w:r w:rsidRPr="00F60D77">
        <w:rPr>
          <w:rFonts w:hint="eastAsia"/>
        </w:rPr>
        <w:t>」</w:t>
      </w:r>
      <w:r>
        <w:rPr>
          <w:rFonts w:hint="eastAsia"/>
        </w:rPr>
        <w:t>の図が表示して</w:t>
      </w:r>
      <w:r w:rsidRPr="00D03215">
        <w:rPr>
          <w:rFonts w:hint="eastAsia"/>
        </w:rPr>
        <w:t>＜OK＞をクリックするとアンインストールが終了しExcelが自動的に閉じてWindowsの画面に戻ります</w:t>
      </w:r>
      <w:r>
        <w:rPr>
          <w:rFonts w:hint="eastAsia"/>
        </w:rPr>
        <w:t>。</w:t>
      </w:r>
    </w:p>
    <w:p w14:paraId="014FCD3A" w14:textId="77777777" w:rsidR="00DD2B31" w:rsidRDefault="00DD2B31" w:rsidP="00DD2B31">
      <w:pPr>
        <w:pStyle w:val="3"/>
        <w:numPr>
          <w:ilvl w:val="2"/>
          <w:numId w:val="5"/>
        </w:numPr>
        <w:ind w:leftChars="272" w:left="850" w:hangingChars="133" w:hanging="279"/>
      </w:pPr>
      <w:r w:rsidRPr="005B5FD8">
        <w:rPr>
          <w:rFonts w:hint="eastAsia"/>
        </w:rPr>
        <w:t>「C:\Users\ユーザー名\AppData\Roaming\Microsoft\AddIns\」にインストールしていた「Excel差し込み印刷.xlam」はアンインストールした場合は削除します。</w:t>
      </w:r>
    </w:p>
    <w:p w14:paraId="6D80CEB5" w14:textId="77777777" w:rsidR="00DD2B31" w:rsidRDefault="00DD2B31" w:rsidP="00DD2B31">
      <w:pPr>
        <w:ind w:leftChars="400" w:left="840"/>
      </w:pPr>
      <w:r>
        <w:rPr>
          <w:rFonts w:hint="eastAsia"/>
          <w:noProof/>
          <w:lang w:val="ja-JP"/>
        </w:rPr>
        <mc:AlternateContent>
          <mc:Choice Requires="wpg">
            <w:drawing>
              <wp:inline distT="0" distB="0" distL="0" distR="0" wp14:anchorId="3E0DF360" wp14:editId="383E8CEE">
                <wp:extent cx="2834005" cy="1727200"/>
                <wp:effectExtent l="0" t="0" r="4445" b="6350"/>
                <wp:docPr id="1584249890" name="グループ化 42"/>
                <wp:cNvGraphicFramePr/>
                <a:graphic xmlns:a="http://schemas.openxmlformats.org/drawingml/2006/main">
                  <a:graphicData uri="http://schemas.microsoft.com/office/word/2010/wordprocessingGroup">
                    <wpg:wgp>
                      <wpg:cNvGrpSpPr/>
                      <wpg:grpSpPr>
                        <a:xfrm>
                          <a:off x="0" y="0"/>
                          <a:ext cx="2834005" cy="1727200"/>
                          <a:chOff x="0" y="0"/>
                          <a:chExt cx="2834005" cy="1727200"/>
                        </a:xfrm>
                      </wpg:grpSpPr>
                      <pic:pic xmlns:pic="http://schemas.openxmlformats.org/drawingml/2006/picture">
                        <pic:nvPicPr>
                          <pic:cNvPr id="1774863035" name="図 41"/>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834005" cy="1441450"/>
                          </a:xfrm>
                          <a:prstGeom prst="rect">
                            <a:avLst/>
                          </a:prstGeom>
                        </pic:spPr>
                      </pic:pic>
                      <wps:wsp>
                        <wps:cNvPr id="1249475504" name="テキスト ボックス 1"/>
                        <wps:cNvSpPr txBox="1"/>
                        <wps:spPr>
                          <a:xfrm>
                            <a:off x="0" y="1498600"/>
                            <a:ext cx="2834005" cy="228600"/>
                          </a:xfrm>
                          <a:prstGeom prst="rect">
                            <a:avLst/>
                          </a:prstGeom>
                          <a:solidFill>
                            <a:prstClr val="white"/>
                          </a:solidFill>
                          <a:ln>
                            <a:noFill/>
                          </a:ln>
                        </wps:spPr>
                        <wps:txbx>
                          <w:txbxContent>
                            <w:p w14:paraId="42D24C36" w14:textId="77777777" w:rsidR="00DD2B31" w:rsidRPr="00B24386" w:rsidRDefault="00DD2B31" w:rsidP="00DD2B31">
                              <w:pPr>
                                <w:pStyle w:val="ab"/>
                                <w:rPr>
                                  <w:rFonts w:ascii="ＭＳ 明朝" w:eastAsia="ＭＳ 明朝"/>
                                  <w:szCs w:val="22"/>
                                </w:rPr>
                              </w:pPr>
                              <w:bookmarkStart w:id="173" w:name="_Ref19908167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13</w:t>
                              </w:r>
                              <w:r>
                                <w:fldChar w:fldCharType="end"/>
                              </w:r>
                              <w:r>
                                <w:rPr>
                                  <w:rFonts w:hint="eastAsia"/>
                                </w:rPr>
                                <w:t xml:space="preserve"> アンインストール</w:t>
                              </w:r>
                              <w:bookmarkEnd w:id="17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E0DF360" id="グループ化 42" o:spid="_x0000_s1064" style="width:223.15pt;height:136pt;mso-position-horizontal-relative:char;mso-position-vertical-relative:line" coordsize="28340,172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">
                <v:shape id="図 41" o:spid="_x0000_s1065" type="#_x0000_t75" style="position:absolute;width:28340;height:144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">
                  <v:imagedata r:id="rId35" o:title=""/>
                </v:shape>
                <v:shape id="テキスト ボックス 1" o:spid="_x0000_s1066" type="#_x0000_t202" style="position:absolute;top:14986;width:2834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" stroked="f">
                  <v:textbox style="mso-fit-shape-to-text:t" inset="0,0,0,0">
                    <w:txbxContent>
                      <w:p w14:paraId="42D24C36" w14:textId="77777777" w:rsidR="00DD2B31" w:rsidRPr="00B24386" w:rsidRDefault="00DD2B31" w:rsidP="00DD2B31">
                        <w:pPr>
                          <w:pStyle w:val="ab"/>
                          <w:rPr>
                            <w:rFonts w:ascii="ＭＳ 明朝" w:eastAsia="ＭＳ 明朝"/>
                            <w:szCs w:val="22"/>
                          </w:rPr>
                        </w:pPr>
                        <w:bookmarkStart w:id="186" w:name="_Ref19908167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13</w:t>
                        </w:r>
                        <w:r>
                          <w:fldChar w:fldCharType="end"/>
                        </w:r>
                        <w:r>
                          <w:rPr>
                            <w:rFonts w:hint="eastAsia"/>
                          </w:rPr>
                          <w:t xml:space="preserve"> アンインストール</w:t>
                        </w:r>
                        <w:bookmarkEnd w:id="186"/>
                      </w:p>
                    </w:txbxContent>
                  </v:textbox>
                </v:shape>
                <w10:anchorlock/>
              </v:group>
            </w:pict>
          </mc:Fallback>
        </mc:AlternateContent>
      </w:r>
    </w:p>
    <w:bookmarkStart w:id="174" w:name="_Toc47616967"/>
    <w:bookmarkStart w:id="175" w:name="_Ref199088677"/>
    <w:bookmarkStart w:id="176" w:name="_Ref199088700"/>
    <w:bookmarkStart w:id="177" w:name="_Ref199088724"/>
    <w:bookmarkStart w:id="178" w:name="_Ref199088731"/>
    <w:bookmarkStart w:id="179" w:name="_Toc199337490"/>
    <w:bookmarkStart w:id="180" w:name="_Toc199337831"/>
    <w:bookmarkStart w:id="181" w:name="_Toc199337875"/>
    <w:bookmarkStart w:id="182" w:name="_Toc199338119"/>
    <w:bookmarkStart w:id="183" w:name="_Toc199339266"/>
    <w:bookmarkStart w:id="184" w:name="_Toc219981480"/>
    <w:bookmarkStart w:id="185" w:name="_Toc219984273"/>
    <w:bookmarkEnd w:id="172"/>
    <w:p w14:paraId="0186EF25" w14:textId="77777777" w:rsidR="00DD2B31" w:rsidRPr="009B2B5C" w:rsidRDefault="00DD2B31" w:rsidP="00A21F19">
      <w:pPr>
        <w:pStyle w:val="2"/>
      </w:pPr>
      <w:r>
        <w:rPr>
          <w:rFonts w:hint="eastAsia"/>
          <w:noProof/>
        </w:rPr>
        <mc:AlternateContent>
          <mc:Choice Requires="wpg">
            <w:drawing>
              <wp:anchor distT="0" distB="0" distL="114300" distR="114300" simplePos="0" relativeHeight="251677696" behindDoc="0" locked="1" layoutInCell="1" allowOverlap="1" wp14:anchorId="52B1653F" wp14:editId="02EF7D3A">
                <wp:simplePos x="0" y="0"/>
                <wp:positionH relativeFrom="column">
                  <wp:posOffset>3510280</wp:posOffset>
                </wp:positionH>
                <wp:positionV relativeFrom="paragraph">
                  <wp:posOffset>-1685290</wp:posOffset>
                </wp:positionV>
                <wp:extent cx="2521080" cy="1353820"/>
                <wp:effectExtent l="0" t="0" r="0" b="0"/>
                <wp:wrapSquare wrapText="bothSides"/>
                <wp:docPr id="96252170" name="グループ化 4"/>
                <wp:cNvGraphicFramePr/>
                <a:graphic xmlns:a="http://schemas.openxmlformats.org/drawingml/2006/main">
                  <a:graphicData uri="http://schemas.microsoft.com/office/word/2010/wordprocessingGroup">
                    <wpg:wgp>
                      <wpg:cNvGrpSpPr/>
                      <wpg:grpSpPr>
                        <a:xfrm>
                          <a:off x="0" y="0"/>
                          <a:ext cx="2521080" cy="1353820"/>
                          <a:chOff x="0" y="0"/>
                          <a:chExt cx="2521585" cy="1355644"/>
                        </a:xfrm>
                      </wpg:grpSpPr>
                      <pic:pic xmlns:pic="http://schemas.openxmlformats.org/drawingml/2006/picture">
                        <pic:nvPicPr>
                          <pic:cNvPr id="1040637121" name="図 3"/>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2521585" cy="1104265"/>
                          </a:xfrm>
                          <a:prstGeom prst="rect">
                            <a:avLst/>
                          </a:prstGeom>
                        </pic:spPr>
                      </pic:pic>
                      <wps:wsp>
                        <wps:cNvPr id="557077012" name="テキスト ボックス 1"/>
                        <wps:cNvSpPr txBox="1"/>
                        <wps:spPr>
                          <a:xfrm>
                            <a:off x="0" y="1126736"/>
                            <a:ext cx="2521455" cy="228908"/>
                          </a:xfrm>
                          <a:prstGeom prst="rect">
                            <a:avLst/>
                          </a:prstGeom>
                          <a:solidFill>
                            <a:prstClr val="white"/>
                          </a:solidFill>
                          <a:ln>
                            <a:noFill/>
                          </a:ln>
                        </wps:spPr>
                        <wps:txbx>
                          <w:txbxContent>
                            <w:p w14:paraId="18C29181" w14:textId="77777777" w:rsidR="00DD2B31" w:rsidRPr="00EF2475" w:rsidRDefault="00DD2B31" w:rsidP="00DD2B31">
                              <w:pPr>
                                <w:pStyle w:val="ab"/>
                              </w:pPr>
                              <w:bookmarkStart w:id="186" w:name="_Ref16659314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14</w:t>
                              </w:r>
                              <w:r>
                                <w:fldChar w:fldCharType="end"/>
                              </w:r>
                              <w:r>
                                <w:rPr>
                                  <w:rFonts w:hint="eastAsia"/>
                                </w:rPr>
                                <w:t xml:space="preserve"> アンインストール完了</w:t>
                              </w:r>
                              <w:bookmarkEnd w:id="18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52B1653F" id="グループ化 4" o:spid="_x0000_s1067" style="position:absolute;left:0;text-align:left;margin-left:276.4pt;margin-top:-132.7pt;width:198.5pt;height:106.6pt;z-index:251677696;mso-position-horizontal-relative:text;mso-position-vertical-relative:text;mso-width-relative:margin;mso-height-relative:margin" coordsize="25215,135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">
                <v:shape id="図 3" o:spid="_x0000_s1068" type="#_x0000_t75" style="position:absolute;width:25215;height:110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">
                  <v:imagedata r:id="rId37" o:title=""/>
                </v:shape>
                <v:shape id="テキスト ボックス 1" o:spid="_x0000_s1069" type="#_x0000_t202" style="position:absolute;top:11267;width:25214;height:2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" stroked="f">
                  <v:textbox style="mso-fit-shape-to-text:t" inset="0,0,0,0">
                    <w:txbxContent>
                      <w:p w14:paraId="18C29181" w14:textId="77777777" w:rsidR="00DD2B31" w:rsidRPr="00EF2475" w:rsidRDefault="00DD2B31" w:rsidP="00DD2B31">
                        <w:pPr>
                          <w:pStyle w:val="ab"/>
                        </w:pPr>
                        <w:bookmarkStart w:id="200" w:name="_Ref16659314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14</w:t>
                        </w:r>
                        <w:r>
                          <w:fldChar w:fldCharType="end"/>
                        </w:r>
                        <w:r>
                          <w:rPr>
                            <w:rFonts w:hint="eastAsia"/>
                          </w:rPr>
                          <w:t xml:space="preserve"> アンインストール完了</w:t>
                        </w:r>
                        <w:bookmarkEnd w:id="200"/>
                      </w:p>
                    </w:txbxContent>
                  </v:textbox>
                </v:shape>
                <w10:wrap type="square"/>
                <w10:anchorlock/>
              </v:group>
            </w:pict>
          </mc:Fallback>
        </mc:AlternateContent>
      </w:r>
      <w:r w:rsidRPr="009B2B5C">
        <w:rPr>
          <w:rFonts w:hint="eastAsia"/>
        </w:rPr>
        <w:t>新バージョンに更新する場合</w:t>
      </w:r>
      <w:bookmarkEnd w:id="174"/>
      <w:bookmarkEnd w:id="175"/>
      <w:bookmarkEnd w:id="176"/>
      <w:bookmarkEnd w:id="177"/>
      <w:bookmarkEnd w:id="178"/>
      <w:bookmarkEnd w:id="179"/>
      <w:bookmarkEnd w:id="180"/>
      <w:bookmarkEnd w:id="181"/>
      <w:bookmarkEnd w:id="182"/>
      <w:bookmarkEnd w:id="183"/>
      <w:bookmarkEnd w:id="184"/>
      <w:bookmarkEnd w:id="185"/>
    </w:p>
    <w:p w14:paraId="309100FC" w14:textId="7C4AEAA3" w:rsidR="00DD2B31" w:rsidRDefault="00DD2B31" w:rsidP="00DD2B31">
      <w:pPr>
        <w:pStyle w:val="3"/>
        <w:numPr>
          <w:ilvl w:val="2"/>
          <w:numId w:val="5"/>
        </w:numPr>
        <w:ind w:leftChars="272" w:left="850" w:hangingChars="133" w:hanging="279"/>
      </w:pPr>
      <w:r w:rsidRPr="005B5FD8">
        <w:rPr>
          <w:rFonts w:hint="eastAsia"/>
        </w:rPr>
        <w:t>事前に</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_Ref166423447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w:t>
      </w:r>
      <w:r w:rsidRPr="00E8101F">
        <w:rPr>
          <w:color w:val="0070C0"/>
        </w:rPr>
        <w:fldChar w:fldCharType="end"/>
      </w:r>
      <w:r w:rsidRPr="00E8101F">
        <w:rPr>
          <w:color w:val="0070C0"/>
        </w:rPr>
        <w:fldChar w:fldCharType="begin"/>
      </w:r>
      <w:r w:rsidRPr="00E8101F">
        <w:rPr>
          <w:color w:val="0070C0"/>
        </w:rPr>
        <w:instrText xml:space="preserve"> REF _Ref166423447 \h </w:instrText>
      </w:r>
      <w:r w:rsidRPr="00E8101F">
        <w:rPr>
          <w:color w:val="0070C0"/>
        </w:rPr>
      </w:r>
      <w:r w:rsidRPr="00E8101F">
        <w:rPr>
          <w:color w:val="0070C0"/>
        </w:rPr>
        <w:fldChar w:fldCharType="separate"/>
      </w:r>
      <w:r w:rsidR="00A21F19" w:rsidRPr="00E8101F">
        <w:rPr>
          <w:rFonts w:hint="eastAsia"/>
          <w:color w:val="0070C0"/>
        </w:rPr>
        <w:t>インストール前の注意事項 （重要）</w:t>
      </w:r>
      <w:r w:rsidRPr="00E8101F">
        <w:rPr>
          <w:color w:val="0070C0"/>
        </w:rPr>
        <w:fldChar w:fldCharType="end"/>
      </w:r>
      <w:r w:rsidRPr="005B5FD8">
        <w:rPr>
          <w:rFonts w:hint="eastAsia"/>
        </w:rPr>
        <w:t>」を実行しないとインストールできないので実行してください</w:t>
      </w:r>
      <w:r>
        <w:rPr>
          <w:rFonts w:hint="eastAsia"/>
        </w:rPr>
        <w:t>。</w:t>
      </w:r>
    </w:p>
    <w:p w14:paraId="45DF9346" w14:textId="77777777" w:rsidR="00DD2B31" w:rsidRDefault="00DD2B31" w:rsidP="00DD2B31">
      <w:pPr>
        <w:pStyle w:val="3"/>
        <w:numPr>
          <w:ilvl w:val="2"/>
          <w:numId w:val="5"/>
        </w:numPr>
        <w:ind w:leftChars="272" w:left="850" w:hangingChars="133" w:hanging="279"/>
      </w:pPr>
      <w:r w:rsidRPr="00D03215">
        <w:rPr>
          <w:rFonts w:hint="eastAsia"/>
        </w:rPr>
        <w:t>「</w:t>
      </w:r>
      <w:r w:rsidRPr="003F7E83">
        <w:rPr>
          <w:rFonts w:hint="eastAsia"/>
        </w:rPr>
        <w:t>Excel差し込み印刷</w:t>
      </w:r>
      <w:r w:rsidRPr="00D03215">
        <w:rPr>
          <w:rFonts w:hint="eastAsia"/>
        </w:rPr>
        <w:t>」を使用していた場合は、解凍してできた「</w:t>
      </w:r>
      <w:r w:rsidRPr="003F7E83">
        <w:rPr>
          <w:rFonts w:hint="eastAsia"/>
        </w:rPr>
        <w:t>Excel差し込み印刷V2.00</w:t>
      </w:r>
      <w:r w:rsidRPr="00D03215">
        <w:rPr>
          <w:rFonts w:hint="eastAsia"/>
        </w:rPr>
        <w:t>」をフォルダごとドキュメント等に保存してください</w:t>
      </w:r>
      <w:r>
        <w:rPr>
          <w:rFonts w:hint="eastAsia"/>
        </w:rPr>
        <w:t>。</w:t>
      </w:r>
    </w:p>
    <w:p w14:paraId="2D21AD99" w14:textId="77777777" w:rsidR="00DD2B31" w:rsidRPr="003F7E83" w:rsidRDefault="00DD2B31" w:rsidP="00DD2B31">
      <w:pPr>
        <w:pStyle w:val="3"/>
        <w:numPr>
          <w:ilvl w:val="2"/>
          <w:numId w:val="5"/>
        </w:numPr>
        <w:ind w:leftChars="272" w:left="850" w:hangingChars="133" w:hanging="279"/>
      </w:pPr>
      <w:r w:rsidRPr="003F7E83">
        <w:rPr>
          <w:rFonts w:hint="eastAsia"/>
        </w:rPr>
        <w:t>同フォルダ内の</w:t>
      </w:r>
      <w:bookmarkStart w:id="187" w:name="_Hlk53736558"/>
      <w:r w:rsidRPr="003F7E83">
        <w:rPr>
          <w:rFonts w:hint="eastAsia"/>
        </w:rPr>
        <w:t>＜</w:t>
      </w:r>
      <w:bookmarkEnd w:id="187"/>
      <w:r w:rsidRPr="003F7E83">
        <w:rPr>
          <w:rFonts w:hint="eastAsia"/>
        </w:rPr>
        <w:t>Excel差し込み印刷インストール・アンインストール.xlsm＞）をダブルクリックします。</w:t>
      </w:r>
    </w:p>
    <w:p w14:paraId="000D9B8E" w14:textId="3EDC5802"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_Ref199081670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13</w:t>
      </w:r>
      <w:r w:rsidR="00A21F19" w:rsidRPr="00E8101F">
        <w:rPr>
          <w:rFonts w:hint="eastAsia"/>
          <w:color w:val="0070C0"/>
        </w:rPr>
        <w:t xml:space="preserve"> アンインストール</w:t>
      </w:r>
      <w:r w:rsidRPr="00E8101F">
        <w:rPr>
          <w:color w:val="0070C0"/>
        </w:rPr>
        <w:fldChar w:fldCharType="end"/>
      </w:r>
      <w:r w:rsidRPr="003F7E83">
        <w:rPr>
          <w:rFonts w:hint="eastAsia"/>
        </w:rPr>
        <w:t>」が表示するので＜削除＞をクリックしてください。</w:t>
      </w:r>
    </w:p>
    <w:p w14:paraId="25154950" w14:textId="210AF1AD" w:rsidR="00DD2B31" w:rsidRPr="003F7E83" w:rsidRDefault="00DD2B31" w:rsidP="00DD2B31">
      <w:pPr>
        <w:pStyle w:val="3"/>
        <w:numPr>
          <w:ilvl w:val="2"/>
          <w:numId w:val="5"/>
        </w:numPr>
        <w:ind w:leftChars="272" w:left="850" w:hangingChars="133" w:hanging="279"/>
      </w:pPr>
      <w:r w:rsidRPr="003F7E83">
        <w:rPr>
          <w:rFonts w:hint="eastAsia"/>
        </w:rPr>
        <w:t>アンインストールが終了すると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_Ref166593144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14</w:t>
      </w:r>
      <w:r w:rsidR="00A21F19" w:rsidRPr="00E8101F">
        <w:rPr>
          <w:rFonts w:hint="eastAsia"/>
          <w:color w:val="0070C0"/>
        </w:rPr>
        <w:t xml:space="preserve"> アンインストール完了</w:t>
      </w:r>
      <w:r w:rsidRPr="00E8101F">
        <w:rPr>
          <w:color w:val="0070C0"/>
        </w:rPr>
        <w:fldChar w:fldCharType="end"/>
      </w:r>
      <w:r w:rsidRPr="003F7E83">
        <w:rPr>
          <w:rFonts w:hint="eastAsia"/>
        </w:rPr>
        <w:t>」が表示するので＜OK＞を押してください。Excel画面は自動で閉じます。</w:t>
      </w:r>
    </w:p>
    <w:p w14:paraId="3CAA5AC8" w14:textId="77777777" w:rsidR="00DD2B31" w:rsidRPr="003F7E83" w:rsidRDefault="00DD2B31" w:rsidP="00DD2B31">
      <w:pPr>
        <w:pStyle w:val="3"/>
        <w:numPr>
          <w:ilvl w:val="2"/>
          <w:numId w:val="5"/>
        </w:numPr>
        <w:ind w:leftChars="272" w:left="850" w:hangingChars="133" w:hanging="279"/>
      </w:pPr>
      <w:r w:rsidRPr="003F7E83">
        <w:rPr>
          <w:rFonts w:hint="eastAsia"/>
        </w:rPr>
        <w:t>続けて「Excel差し込み印刷インストール・アンインストール.xlsm」をクリックしま</w:t>
      </w:r>
      <w:r w:rsidRPr="003F7E83">
        <w:rPr>
          <w:rFonts w:hint="eastAsia"/>
        </w:rPr>
        <w:lastRenderedPageBreak/>
        <w:t>す。</w:t>
      </w:r>
    </w:p>
    <w:p w14:paraId="6E696E2A" w14:textId="17192F10" w:rsidR="00DD2B31" w:rsidRPr="003F7E83"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_Ref47294926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 xml:space="preserve">10 </w:t>
      </w:r>
      <w:r w:rsidR="00A21F19" w:rsidRPr="00E8101F">
        <w:rPr>
          <w:rFonts w:hint="eastAsia"/>
          <w:color w:val="0070C0"/>
        </w:rPr>
        <w:t>インストール</w:t>
      </w:r>
      <w:r w:rsidRPr="00E8101F">
        <w:rPr>
          <w:color w:val="0070C0"/>
        </w:rPr>
        <w:fldChar w:fldCharType="end"/>
      </w:r>
      <w:r w:rsidRPr="002F265F">
        <w:rPr>
          <w:rFonts w:hint="eastAsia"/>
        </w:rPr>
        <w:t>」</w:t>
      </w:r>
      <w:r w:rsidRPr="003F7E83">
        <w:rPr>
          <w:rFonts w:hint="eastAsia"/>
        </w:rPr>
        <w:t>が表示するので＜インストール＞をクリックしてください。</w:t>
      </w:r>
    </w:p>
    <w:p w14:paraId="5DB43459" w14:textId="23516BB9" w:rsidR="00DD2B31" w:rsidRPr="003F7E83" w:rsidRDefault="00DD2B31" w:rsidP="00DD2B31">
      <w:pPr>
        <w:pStyle w:val="3"/>
        <w:numPr>
          <w:ilvl w:val="2"/>
          <w:numId w:val="5"/>
        </w:numPr>
        <w:ind w:leftChars="272" w:left="850" w:hangingChars="133" w:hanging="279"/>
      </w:pPr>
      <w:r w:rsidRPr="003F7E83">
        <w:rPr>
          <w:rFonts w:hint="eastAsia"/>
        </w:rPr>
        <w:t>インストールが終了して</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_Ref199076818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11</w:t>
      </w:r>
      <w:r w:rsidR="00A21F19" w:rsidRPr="00E8101F">
        <w:rPr>
          <w:rFonts w:hint="eastAsia"/>
          <w:color w:val="0070C0"/>
        </w:rPr>
        <w:t xml:space="preserve"> インストール完了</w:t>
      </w:r>
      <w:r w:rsidRPr="00E8101F">
        <w:rPr>
          <w:color w:val="0070C0"/>
        </w:rPr>
        <w:fldChar w:fldCharType="end"/>
      </w:r>
      <w:r w:rsidRPr="00F60D77">
        <w:rPr>
          <w:rFonts w:hint="eastAsia"/>
        </w:rPr>
        <w:t>」</w:t>
      </w:r>
      <w:r w:rsidRPr="003F7E83">
        <w:rPr>
          <w:rFonts w:hint="eastAsia"/>
        </w:rPr>
        <w:t>が表示するので＜OK＞を押してください。</w:t>
      </w:r>
    </w:p>
    <w:p w14:paraId="6549142B" w14:textId="77777777" w:rsidR="00DD2B31" w:rsidRPr="003F7E83" w:rsidRDefault="00DD2B31" w:rsidP="00DD2B31">
      <w:pPr>
        <w:pStyle w:val="3"/>
        <w:numPr>
          <w:ilvl w:val="2"/>
          <w:numId w:val="5"/>
        </w:numPr>
        <w:ind w:leftChars="272" w:left="850" w:hangingChars="133" w:hanging="279"/>
      </w:pPr>
      <w:r w:rsidRPr="003F7E83">
        <w:rPr>
          <w:rFonts w:hint="eastAsia"/>
        </w:rPr>
        <w:t>以上で新バージョンインストールは完了するのでこれまで使用していた試合ファイルを起動してバージョン番号が「Excel差し込み印刷V2.00」になっていることを確認してください。</w:t>
      </w:r>
    </w:p>
    <w:p w14:paraId="3F97ADA8" w14:textId="77777777" w:rsidR="00DD2B31" w:rsidRDefault="00DD2B31" w:rsidP="00DD2B31">
      <w:pPr>
        <w:pStyle w:val="3"/>
        <w:widowControl/>
        <w:numPr>
          <w:ilvl w:val="2"/>
          <w:numId w:val="5"/>
        </w:numPr>
        <w:ind w:leftChars="272" w:left="850" w:hangingChars="133" w:hanging="279"/>
      </w:pPr>
      <w:r w:rsidRPr="001B0C08">
        <w:rPr>
          <w:rFonts w:hint="eastAsia"/>
        </w:rPr>
        <w:t>Excel差し込み印刷V2.00</w:t>
      </w:r>
      <w:r w:rsidRPr="003F7E83">
        <w:rPr>
          <w:rFonts w:hint="eastAsia"/>
        </w:rPr>
        <w:t>」より以前に使用していたフォルダは削除して構いません。</w:t>
      </w:r>
    </w:p>
    <w:p w14:paraId="38EDDF6C" w14:textId="2534A577" w:rsidR="00DD2B31" w:rsidRPr="003F7E83" w:rsidRDefault="00DD2B31" w:rsidP="00DD2B31">
      <w:pPr>
        <w:pStyle w:val="3"/>
        <w:numPr>
          <w:ilvl w:val="2"/>
          <w:numId w:val="5"/>
        </w:numPr>
        <w:ind w:leftChars="272" w:left="850" w:hangingChars="133" w:hanging="279"/>
      </w:pPr>
      <w:r>
        <w:rPr>
          <w:rFonts w:hint="eastAsia"/>
        </w:rPr>
        <w:t>「</w:t>
      </w:r>
      <w:r w:rsidRPr="00E8101F">
        <w:rPr>
          <w:color w:val="0070C0"/>
        </w:rPr>
        <w:fldChar w:fldCharType="begin"/>
      </w:r>
      <w:r w:rsidRPr="00E8101F">
        <w:rPr>
          <w:color w:val="0070C0"/>
        </w:rPr>
        <w:instrText xml:space="preserve"> </w:instrText>
      </w:r>
      <w:r w:rsidRPr="00E8101F">
        <w:rPr>
          <w:rFonts w:hint="eastAsia"/>
          <w:color w:val="0070C0"/>
        </w:rPr>
        <w:instrText>REF _Ref199669090 \w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１０</w:t>
      </w:r>
      <w:r w:rsidRPr="00E8101F">
        <w:rPr>
          <w:color w:val="0070C0"/>
        </w:rPr>
        <w:fldChar w:fldCharType="end"/>
      </w:r>
      <w:r>
        <w:rPr>
          <w:rFonts w:hint="eastAsia"/>
        </w:rPr>
        <w:t>」項で使用中のバージョン以降の項目に該当の場合は設定しないと動作しません。</w:t>
      </w:r>
    </w:p>
    <w:p w14:paraId="18A10076" w14:textId="77777777" w:rsidR="00DD2B31" w:rsidRDefault="00DD2B31" w:rsidP="001F1C06">
      <w:pPr>
        <w:pStyle w:val="1"/>
      </w:pPr>
      <w:bookmarkStart w:id="188" w:name="_Ref46153014"/>
      <w:bookmarkStart w:id="189" w:name="_Ref46153017"/>
      <w:bookmarkStart w:id="190" w:name="_Toc199337491"/>
      <w:bookmarkStart w:id="191" w:name="_Toc199337832"/>
      <w:bookmarkStart w:id="192" w:name="_Toc199337876"/>
      <w:bookmarkStart w:id="193" w:name="_Toc199338120"/>
      <w:bookmarkStart w:id="194" w:name="_Toc199339267"/>
      <w:bookmarkStart w:id="195" w:name="_Toc219981481"/>
      <w:bookmarkStart w:id="196" w:name="_Toc219984274"/>
      <w:r>
        <w:rPr>
          <w:rFonts w:hint="eastAsia"/>
        </w:rPr>
        <w:t>「Excel</w:t>
      </w:r>
      <w:r w:rsidRPr="00530FC8">
        <w:rPr>
          <w:rFonts w:hint="eastAsia"/>
        </w:rPr>
        <w:t>差し込み印刷</w:t>
      </w:r>
      <w:r>
        <w:rPr>
          <w:rFonts w:hint="eastAsia"/>
        </w:rPr>
        <w:t>」アドインプログラムの使い方</w:t>
      </w:r>
      <w:bookmarkEnd w:id="188"/>
      <w:bookmarkEnd w:id="189"/>
      <w:bookmarkEnd w:id="190"/>
      <w:bookmarkEnd w:id="191"/>
      <w:bookmarkEnd w:id="192"/>
      <w:bookmarkEnd w:id="193"/>
      <w:bookmarkEnd w:id="194"/>
      <w:bookmarkEnd w:id="195"/>
      <w:bookmarkEnd w:id="196"/>
    </w:p>
    <w:p w14:paraId="739B7A9E" w14:textId="77777777" w:rsidR="00DD2B31" w:rsidRPr="00EE5FE1" w:rsidRDefault="00DD2B31" w:rsidP="00A21F19">
      <w:pPr>
        <w:pStyle w:val="2"/>
        <w:numPr>
          <w:ilvl w:val="1"/>
          <w:numId w:val="60"/>
        </w:numPr>
      </w:pPr>
      <w:bookmarkStart w:id="197" w:name="_Ref199677397"/>
      <w:bookmarkStart w:id="198" w:name="_Toc219981482"/>
      <w:bookmarkStart w:id="199" w:name="_Toc219984275"/>
      <w:r w:rsidRPr="00EE5FE1">
        <w:rPr>
          <w:rFonts w:hint="eastAsia"/>
        </w:rPr>
        <w:t>「サンプル1_上期会費集金A4用紙.xlsx」の説明</w:t>
      </w:r>
      <w:bookmarkEnd w:id="197"/>
      <w:bookmarkEnd w:id="198"/>
      <w:bookmarkEnd w:id="199"/>
    </w:p>
    <w:p w14:paraId="2EBBF1BE" w14:textId="6457B21E" w:rsidR="00DD2B31" w:rsidRPr="00A93810" w:rsidRDefault="00DD2B31" w:rsidP="00DD2B31">
      <w:pPr>
        <w:ind w:leftChars="202" w:left="424"/>
      </w:pPr>
      <w:r w:rsidRPr="00A93810">
        <w:rPr>
          <w:rFonts w:hint="eastAsia"/>
        </w:rPr>
        <w:t>インストールが済んだ場合は「エクスプローラー」から</w:t>
      </w:r>
      <w:bookmarkStart w:id="200" w:name="_Hlk62339985"/>
      <w:r w:rsidRPr="00A93810">
        <w:rPr>
          <w:rFonts w:hint="eastAsia"/>
        </w:rPr>
        <w:t>「Excel差し込み印刷V2.00」フォルダの</w:t>
      </w:r>
      <w:bookmarkStart w:id="201" w:name="_Hlk199495181"/>
      <w:r w:rsidRPr="00A93810">
        <w:rPr>
          <w:rFonts w:hint="eastAsia"/>
        </w:rPr>
        <w:t>「サンプル1_上期会費集金A4用紙.xlsx」</w:t>
      </w:r>
      <w:bookmarkEnd w:id="200"/>
      <w:r w:rsidRPr="00A93810">
        <w:rPr>
          <w:rFonts w:hint="eastAsia"/>
        </w:rPr>
        <w:t>を開いてください。</w:t>
      </w:r>
      <w:bookmarkEnd w:id="201"/>
      <w:r w:rsidRPr="00A93810">
        <w:rPr>
          <w:rFonts w:hint="eastAsia"/>
        </w:rPr>
        <w:t>ファイルが開くと</w:t>
      </w:r>
      <w:bookmarkStart w:id="202" w:name="_Hlk199510372"/>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_Ref46169686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15</w:t>
      </w:r>
      <w:r w:rsidR="00A21F19" w:rsidRPr="00E8101F">
        <w:rPr>
          <w:rFonts w:hint="eastAsia"/>
          <w:color w:val="0070C0"/>
        </w:rPr>
        <w:t xml:space="preserve"> 差し込み文書タブ</w:t>
      </w:r>
      <w:r w:rsidRPr="00E8101F">
        <w:rPr>
          <w:color w:val="0070C0"/>
        </w:rPr>
        <w:fldChar w:fldCharType="end"/>
      </w:r>
      <w:r w:rsidRPr="00A93810">
        <w:rPr>
          <w:rFonts w:hint="eastAsia"/>
        </w:rPr>
        <w:t>」</w:t>
      </w:r>
      <w:bookmarkEnd w:id="202"/>
      <w:r w:rsidRPr="00A93810">
        <w:rPr>
          <w:rFonts w:hint="eastAsia"/>
        </w:rPr>
        <w:t>の図の赤枠で</w:t>
      </w:r>
      <w:r>
        <w:rPr>
          <w:rFonts w:hint="eastAsia"/>
        </w:rPr>
        <w:t>「差し込み文書」タブ</w:t>
      </w:r>
      <w:r w:rsidRPr="00A93810">
        <w:rPr>
          <w:rFonts w:hint="eastAsia"/>
        </w:rPr>
        <w:t>があるのでクリックすると同図のコマンドアイコンが表示</w:t>
      </w:r>
      <w:r>
        <w:rPr>
          <w:rFonts w:hint="eastAsia"/>
        </w:rPr>
        <w:t>します。「差し込み文書」タブはクリックしない限りは開きませんので手動でクリックしてください。</w:t>
      </w:r>
    </w:p>
    <w:p w14:paraId="7B35C0B0" w14:textId="77777777" w:rsidR="00DD2B31" w:rsidRPr="001728D7" w:rsidRDefault="00DD2B31" w:rsidP="00DD2B31">
      <w:pPr>
        <w:ind w:leftChars="602" w:left="1264"/>
      </w:pPr>
      <w:r>
        <w:rPr>
          <w:noProof/>
        </w:rPr>
        <mc:AlternateContent>
          <mc:Choice Requires="wpg">
            <w:drawing>
              <wp:inline distT="0" distB="0" distL="0" distR="0" wp14:anchorId="7FCC4F1C" wp14:editId="5C03F28F">
                <wp:extent cx="4549775" cy="1492250"/>
                <wp:effectExtent l="0" t="0" r="3175" b="0"/>
                <wp:docPr id="786136127" name="グループ化 46"/>
                <wp:cNvGraphicFramePr/>
                <a:graphic xmlns:a="http://schemas.openxmlformats.org/drawingml/2006/main">
                  <a:graphicData uri="http://schemas.microsoft.com/office/word/2010/wordprocessingGroup">
                    <wpg:wgp>
                      <wpg:cNvGrpSpPr/>
                      <wpg:grpSpPr>
                        <a:xfrm>
                          <a:off x="0" y="0"/>
                          <a:ext cx="4549775" cy="1492250"/>
                          <a:chOff x="0" y="0"/>
                          <a:chExt cx="4549775" cy="1492250"/>
                        </a:xfrm>
                      </wpg:grpSpPr>
                      <wps:wsp>
                        <wps:cNvPr id="1858573524" name="テキスト ボックス 11"/>
                        <wps:cNvSpPr txBox="1"/>
                        <wps:spPr>
                          <a:xfrm>
                            <a:off x="38100" y="1263650"/>
                            <a:ext cx="4511675" cy="228600"/>
                          </a:xfrm>
                          <a:prstGeom prst="rect">
                            <a:avLst/>
                          </a:prstGeom>
                          <a:solidFill>
                            <a:prstClr val="white"/>
                          </a:solidFill>
                          <a:ln>
                            <a:noFill/>
                          </a:ln>
                        </wps:spPr>
                        <wps:txbx>
                          <w:txbxContent>
                            <w:p w14:paraId="7B54CC30" w14:textId="77777777" w:rsidR="00DD2B31" w:rsidRDefault="00DD2B31" w:rsidP="00DD2B31">
                              <w:pPr>
                                <w:pStyle w:val="ab"/>
                              </w:pPr>
                              <w:bookmarkStart w:id="203" w:name="_Ref4616968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15</w:t>
                              </w:r>
                              <w:r>
                                <w:fldChar w:fldCharType="end"/>
                              </w:r>
                              <w:r>
                                <w:rPr>
                                  <w:rFonts w:hint="eastAsia"/>
                                </w:rPr>
                                <w:t xml:space="preserve"> 差し込み文書タブ</w:t>
                              </w:r>
                              <w:bookmarkEnd w:id="20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788540270" name="図 45"/>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4549140" cy="1253490"/>
                          </a:xfrm>
                          <a:prstGeom prst="rect">
                            <a:avLst/>
                          </a:prstGeom>
                        </pic:spPr>
                      </pic:pic>
                    </wpg:wgp>
                  </a:graphicData>
                </a:graphic>
              </wp:inline>
            </w:drawing>
          </mc:Choice>
          <mc:Fallback>
            <w:pict>
              <v:group w14:anchorId="7FCC4F1C" id="グループ化 46" o:spid="_x0000_s1070" style="width:358.25pt;height:117.5pt;mso-position-horizontal-relative:char;mso-position-vertical-relative:line" coordsize="45497,149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">
                <v:shape id="テキスト ボックス 11" o:spid="_x0000_s1071" type="#_x0000_t202" style="position:absolute;left:381;top:12636;width:451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" stroked="f">
                  <v:textbox style="mso-fit-shape-to-text:t" inset="0,0,0,0">
                    <w:txbxContent>
                      <w:p w14:paraId="7B54CC30" w14:textId="77777777" w:rsidR="00DD2B31" w:rsidRDefault="00DD2B31" w:rsidP="00DD2B31">
                        <w:pPr>
                          <w:pStyle w:val="ab"/>
                        </w:pPr>
                        <w:bookmarkStart w:id="218" w:name="_Ref4616968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15</w:t>
                        </w:r>
                        <w:r>
                          <w:fldChar w:fldCharType="end"/>
                        </w:r>
                        <w:r>
                          <w:rPr>
                            <w:rFonts w:hint="eastAsia"/>
                          </w:rPr>
                          <w:t xml:space="preserve"> 差し込み文書タブ</w:t>
                        </w:r>
                        <w:bookmarkEnd w:id="218"/>
                      </w:p>
                    </w:txbxContent>
                  </v:textbox>
                </v:shape>
                <v:shape id="図 45" o:spid="_x0000_s1072" type="#_x0000_t75" style="position:absolute;width:45491;height:1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">
                  <v:imagedata r:id="rId33" o:title=""/>
                </v:shape>
                <w10:anchorlock/>
              </v:group>
            </w:pict>
          </mc:Fallback>
        </mc:AlternateContent>
      </w:r>
    </w:p>
    <w:p w14:paraId="582E28C1" w14:textId="77777777" w:rsidR="00DD2B31" w:rsidRPr="00A93810" w:rsidRDefault="00DD2B31" w:rsidP="00A21F19">
      <w:pPr>
        <w:pStyle w:val="2"/>
        <w:numPr>
          <w:ilvl w:val="1"/>
          <w:numId w:val="8"/>
        </w:numPr>
      </w:pPr>
      <w:bookmarkStart w:id="204" w:name="_Hlk46153230"/>
      <w:bookmarkStart w:id="205" w:name="_Ref46350388"/>
      <w:bookmarkStart w:id="206" w:name="_Ref46350410"/>
      <w:bookmarkStart w:id="207" w:name="_Toc199337492"/>
      <w:bookmarkStart w:id="208" w:name="_Toc199337833"/>
      <w:bookmarkStart w:id="209" w:name="_Toc199337877"/>
      <w:bookmarkStart w:id="210" w:name="_Toc199338121"/>
      <w:bookmarkStart w:id="211" w:name="_Toc199339268"/>
      <w:bookmarkStart w:id="212" w:name="_Toc219981483"/>
      <w:bookmarkStart w:id="213" w:name="_Toc219984276"/>
      <w:r w:rsidRPr="00A93810">
        <w:rPr>
          <w:rFonts w:hint="eastAsia"/>
        </w:rPr>
        <w:t>「差込データ選択」</w:t>
      </w:r>
      <w:bookmarkEnd w:id="204"/>
      <w:r w:rsidRPr="00A93810">
        <w:rPr>
          <w:rFonts w:hint="eastAsia"/>
        </w:rPr>
        <w:t>コマンドアイコンの機能の説明</w:t>
      </w:r>
      <w:bookmarkEnd w:id="205"/>
      <w:bookmarkEnd w:id="206"/>
      <w:bookmarkEnd w:id="207"/>
      <w:bookmarkEnd w:id="208"/>
      <w:bookmarkEnd w:id="209"/>
      <w:bookmarkEnd w:id="210"/>
      <w:bookmarkEnd w:id="211"/>
      <w:bookmarkEnd w:id="212"/>
      <w:bookmarkEnd w:id="213"/>
    </w:p>
    <w:p w14:paraId="7DDE6806" w14:textId="46EA4F35" w:rsidR="00DD2B31" w:rsidRDefault="00DD2B31" w:rsidP="00DD2B31">
      <w:pPr>
        <w:ind w:leftChars="337" w:left="708"/>
      </w:pPr>
      <w:r w:rsidRPr="00BE0892">
        <w:rPr>
          <w:rFonts w:hint="eastAsia"/>
        </w:rPr>
        <w:t>「</w:t>
      </w:r>
      <w:r>
        <w:rPr>
          <w:rFonts w:hint="eastAsia"/>
        </w:rPr>
        <w:t>差込データ選択</w:t>
      </w:r>
      <w:r w:rsidRPr="00BE0892">
        <w:rPr>
          <w:rFonts w:hint="eastAsia"/>
        </w:rPr>
        <w:t>」</w:t>
      </w:r>
      <w:r w:rsidRPr="005C2254">
        <w:rPr>
          <w:rFonts w:hint="eastAsia"/>
        </w:rPr>
        <w:t>コマンドアイコン</w:t>
      </w:r>
      <w:r>
        <w:rPr>
          <w:rFonts w:hint="eastAsia"/>
        </w:rPr>
        <w:t>を押すと</w:t>
      </w:r>
      <w:bookmarkStart w:id="214" w:name="_Hlk199430882"/>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_Ref199420787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16</w:t>
      </w:r>
      <w:r w:rsidR="00A21F19" w:rsidRPr="00E8101F">
        <w:rPr>
          <w:rFonts w:hint="eastAsia"/>
          <w:color w:val="0070C0"/>
        </w:rPr>
        <w:t xml:space="preserve"> </w:t>
      </w:r>
      <w:r w:rsidR="00A21F19" w:rsidRPr="00E8101F">
        <w:rPr>
          <w:rFonts w:hint="eastAsia"/>
          <w:color w:val="0070C0"/>
          <w:sz w:val="18"/>
          <w:szCs w:val="18"/>
        </w:rPr>
        <w:t>差込データ選択ダイアログ</w:t>
      </w:r>
      <w:r w:rsidRPr="00E8101F">
        <w:rPr>
          <w:color w:val="0070C0"/>
        </w:rPr>
        <w:fldChar w:fldCharType="end"/>
      </w:r>
      <w:r>
        <w:rPr>
          <w:rFonts w:hint="eastAsia"/>
        </w:rPr>
        <w:t>」</w:t>
      </w:r>
      <w:bookmarkEnd w:id="214"/>
      <w:r>
        <w:rPr>
          <w:rFonts w:hint="eastAsia"/>
        </w:rPr>
        <w:t>の図が開きます。同図には「ファイル取込」と「差込元取込」の機能ボタンがあります。</w:t>
      </w:r>
      <w:r>
        <w:br/>
      </w:r>
      <w:r>
        <w:rPr>
          <w:rFonts w:hint="eastAsia"/>
        </w:rPr>
        <w:t>（「差込元取込」は薄い色になっていますが、このボタンは「差込元」シートからでないと機能しないため、別のシートでこのダイアログを表示すると薄い色になります）</w:t>
      </w:r>
    </w:p>
    <w:bookmarkStart w:id="215" w:name="_Toc219981484"/>
    <w:bookmarkStart w:id="216" w:name="_Toc219984277"/>
    <w:p w14:paraId="5849AE4E" w14:textId="2936A82C" w:rsidR="00DD2B31" w:rsidRPr="00A93810" w:rsidRDefault="00292B15" w:rsidP="00A21F19">
      <w:pPr>
        <w:pStyle w:val="2"/>
        <w:numPr>
          <w:ilvl w:val="1"/>
          <w:numId w:val="8"/>
        </w:numPr>
      </w:pPr>
      <w:r>
        <w:rPr>
          <w:rFonts w:hint="eastAsia"/>
          <w:noProof/>
        </w:rPr>
        <mc:AlternateContent>
          <mc:Choice Requires="wpg">
            <w:drawing>
              <wp:anchor distT="0" distB="0" distL="114300" distR="114300" simplePos="0" relativeHeight="251683840" behindDoc="0" locked="0" layoutInCell="1" allowOverlap="1" wp14:anchorId="1E7D4EDD" wp14:editId="4BFC1AC1">
                <wp:simplePos x="0" y="0"/>
                <wp:positionH relativeFrom="margin">
                  <wp:posOffset>3698576</wp:posOffset>
                </wp:positionH>
                <wp:positionV relativeFrom="paragraph">
                  <wp:posOffset>212090</wp:posOffset>
                </wp:positionV>
                <wp:extent cx="2025650" cy="1860550"/>
                <wp:effectExtent l="0" t="0" r="0" b="6350"/>
                <wp:wrapSquare wrapText="bothSides"/>
                <wp:docPr id="343625722" name="グループ化 42"/>
                <wp:cNvGraphicFramePr/>
                <a:graphic xmlns:a="http://schemas.openxmlformats.org/drawingml/2006/main">
                  <a:graphicData uri="http://schemas.microsoft.com/office/word/2010/wordprocessingGroup">
                    <wpg:wgp>
                      <wpg:cNvGrpSpPr/>
                      <wpg:grpSpPr>
                        <a:xfrm>
                          <a:off x="0" y="0"/>
                          <a:ext cx="2025650" cy="1860550"/>
                          <a:chOff x="0" y="0"/>
                          <a:chExt cx="2025650" cy="1860550"/>
                        </a:xfrm>
                      </wpg:grpSpPr>
                      <pic:pic xmlns:pic="http://schemas.openxmlformats.org/drawingml/2006/picture">
                        <pic:nvPicPr>
                          <pic:cNvPr id="994904873" name="図 41"/>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2025650" cy="1617980"/>
                          </a:xfrm>
                          <a:prstGeom prst="rect">
                            <a:avLst/>
                          </a:prstGeom>
                        </pic:spPr>
                      </pic:pic>
                      <wps:wsp>
                        <wps:cNvPr id="1753052955" name="テキスト ボックス 1"/>
                        <wps:cNvSpPr txBox="1"/>
                        <wps:spPr>
                          <a:xfrm>
                            <a:off x="31750" y="1631950"/>
                            <a:ext cx="1993900" cy="228600"/>
                          </a:xfrm>
                          <a:prstGeom prst="rect">
                            <a:avLst/>
                          </a:prstGeom>
                          <a:solidFill>
                            <a:prstClr val="white"/>
                          </a:solidFill>
                          <a:ln>
                            <a:noFill/>
                          </a:ln>
                        </wps:spPr>
                        <wps:txbx>
                          <w:txbxContent>
                            <w:p w14:paraId="7F2A54D4" w14:textId="77777777" w:rsidR="00DD2B31" w:rsidRPr="006B5076" w:rsidRDefault="00DD2B31" w:rsidP="00DD2B31">
                              <w:pPr>
                                <w:pStyle w:val="ab"/>
                                <w:rPr>
                                  <w:rFonts w:ascii="ＭＳ 明朝" w:eastAsia="ＭＳ 明朝"/>
                                  <w:noProof/>
                                  <w:szCs w:val="22"/>
                                  <w:lang w:val="ja-JP"/>
                                </w:rPr>
                              </w:pPr>
                              <w:bookmarkStart w:id="217" w:name="_Ref19942078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16</w:t>
                              </w:r>
                              <w:r>
                                <w:fldChar w:fldCharType="end"/>
                              </w:r>
                              <w:r>
                                <w:rPr>
                                  <w:rFonts w:hint="eastAsia"/>
                                </w:rPr>
                                <w:t xml:space="preserve"> </w:t>
                              </w:r>
                              <w:r w:rsidRPr="00983AF1">
                                <w:rPr>
                                  <w:rFonts w:hint="eastAsia"/>
                                  <w:sz w:val="18"/>
                                  <w:szCs w:val="18"/>
                                </w:rPr>
                                <w:t>差込データ選択ダイアログ</w:t>
                              </w:r>
                              <w:bookmarkEnd w:id="2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E7D4EDD" id="_x0000_s1073" style="position:absolute;left:0;text-align:left;margin-left:291.25pt;margin-top:16.7pt;width:159.5pt;height:146.5pt;z-index:251683840;mso-position-horizontal-relative:margin;mso-position-vertical-relative:text" coordsize="20256,186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">
                <v:shape id="図 41" o:spid="_x0000_s1074" type="#_x0000_t75" style="position:absolute;width:20256;height:1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">
                  <v:imagedata r:id="rId39" o:title=""/>
                </v:shape>
                <v:shape id="テキスト ボックス 1" o:spid="_x0000_s1075" type="#_x0000_t202" style="position:absolute;left:317;top:16319;width:1993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" stroked="f">
                  <v:textbox style="mso-fit-shape-to-text:t" inset="0,0,0,0">
                    <w:txbxContent>
                      <w:p w14:paraId="7F2A54D4" w14:textId="77777777" w:rsidR="00DD2B31" w:rsidRPr="006B5076" w:rsidRDefault="00DD2B31" w:rsidP="00DD2B31">
                        <w:pPr>
                          <w:pStyle w:val="ab"/>
                          <w:rPr>
                            <w:rFonts w:ascii="ＭＳ 明朝" w:eastAsia="ＭＳ 明朝"/>
                            <w:noProof/>
                            <w:szCs w:val="22"/>
                            <w:lang w:val="ja-JP"/>
                          </w:rPr>
                        </w:pPr>
                        <w:bookmarkStart w:id="233" w:name="_Ref19942078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16</w:t>
                        </w:r>
                        <w:r>
                          <w:fldChar w:fldCharType="end"/>
                        </w:r>
                        <w:r>
                          <w:rPr>
                            <w:rFonts w:hint="eastAsia"/>
                          </w:rPr>
                          <w:t xml:space="preserve"> </w:t>
                        </w:r>
                        <w:r w:rsidRPr="00983AF1">
                          <w:rPr>
                            <w:rFonts w:hint="eastAsia"/>
                            <w:sz w:val="18"/>
                            <w:szCs w:val="18"/>
                          </w:rPr>
                          <w:t>差込データ選択ダイアログ</w:t>
                        </w:r>
                        <w:bookmarkEnd w:id="233"/>
                      </w:p>
                    </w:txbxContent>
                  </v:textbox>
                </v:shape>
                <w10:wrap type="square" anchorx="margin"/>
              </v:group>
            </w:pict>
          </mc:Fallback>
        </mc:AlternateContent>
      </w:r>
      <w:r w:rsidR="00DD2B31" w:rsidRPr="00A93810">
        <w:rPr>
          <w:rFonts w:hint="eastAsia"/>
        </w:rPr>
        <w:t>「差込データ選択」</w:t>
      </w:r>
      <w:r w:rsidR="00DD2B31">
        <w:rPr>
          <w:rFonts w:hint="eastAsia"/>
        </w:rPr>
        <w:t>ダイアログ</w:t>
      </w:r>
      <w:r w:rsidR="00DD2B31" w:rsidRPr="00A93810">
        <w:rPr>
          <w:rFonts w:hint="eastAsia"/>
        </w:rPr>
        <w:t>の説明</w:t>
      </w:r>
      <w:bookmarkEnd w:id="215"/>
      <w:bookmarkEnd w:id="216"/>
    </w:p>
    <w:p w14:paraId="1DB0D78E" w14:textId="262F7B47" w:rsidR="00DD2B31" w:rsidRDefault="00DD2B31" w:rsidP="00DD2B31">
      <w:pPr>
        <w:ind w:leftChars="270" w:left="849" w:hangingChars="134" w:hanging="282"/>
      </w:pPr>
      <w:bookmarkStart w:id="218" w:name="このブック内ボタン"/>
      <w:r>
        <w:rPr>
          <w:rFonts w:hint="eastAsia"/>
          <w:b/>
          <w:bCs/>
        </w:rPr>
        <w:t>「ファイル取込」ボタン</w:t>
      </w:r>
      <w:r w:rsidRPr="00D258E1">
        <w:rPr>
          <w:rFonts w:hint="eastAsia"/>
          <w:b/>
          <w:bCs/>
        </w:rPr>
        <w:t>：</w:t>
      </w:r>
      <w:r>
        <w:rPr>
          <w:b/>
          <w:bCs/>
        </w:rPr>
        <w:br/>
      </w:r>
      <w:r>
        <w:rPr>
          <w:rFonts w:hint="eastAsia"/>
        </w:rPr>
        <w:t>「</w:t>
      </w:r>
      <w:r w:rsidRPr="00E8101F">
        <w:rPr>
          <w:color w:val="0070C0"/>
        </w:rPr>
        <w:fldChar w:fldCharType="begin"/>
      </w:r>
      <w:r w:rsidRPr="00E8101F">
        <w:rPr>
          <w:color w:val="0070C0"/>
        </w:rPr>
        <w:instrText xml:space="preserve"> </w:instrText>
      </w:r>
      <w:r w:rsidRPr="00E8101F">
        <w:rPr>
          <w:rFonts w:hint="eastAsia"/>
          <w:color w:val="0070C0"/>
        </w:rPr>
        <w:instrText>REF _Ref199329709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25</w:t>
      </w:r>
      <w:r w:rsidR="00A21F19" w:rsidRPr="00E8101F">
        <w:rPr>
          <w:rFonts w:hint="eastAsia"/>
          <w:color w:val="0070C0"/>
        </w:rPr>
        <w:t xml:space="preserve"> フィル選択</w:t>
      </w:r>
      <w:r w:rsidRPr="00E8101F">
        <w:rPr>
          <w:color w:val="0070C0"/>
        </w:rPr>
        <w:fldChar w:fldCharType="end"/>
      </w:r>
      <w:r>
        <w:rPr>
          <w:rFonts w:hint="eastAsia"/>
        </w:rPr>
        <w:t>」ダイアログを表示して別のファイルの</w:t>
      </w:r>
      <w:r w:rsidRPr="003F214B">
        <w:rPr>
          <w:rFonts w:ascii="ＭＳ 明朝" w:eastAsia="ＭＳ 明朝" w:hAnsi="ＭＳ 明朝" w:hint="eastAsia"/>
        </w:rPr>
        <w:t>Excel</w:t>
      </w:r>
      <w:r>
        <w:rPr>
          <w:rFonts w:hint="eastAsia"/>
        </w:rPr>
        <w:t>ブックを選択して表示状態のアクティブなシートを取り込む場合に使用します。</w:t>
      </w:r>
      <w:r>
        <w:br/>
      </w:r>
      <w:r>
        <w:rPr>
          <w:rFonts w:hint="eastAsia"/>
        </w:rPr>
        <w:t>このボタンの目的と機能については</w:t>
      </w:r>
      <w:bookmarkStart w:id="219" w:name="_Hlk199337061"/>
      <w:bookmarkStart w:id="220" w:name="_Hlk199333512"/>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_Ref199329858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(10)3)</w:t>
      </w:r>
      <w:r w:rsidRPr="00E8101F">
        <w:rPr>
          <w:color w:val="0070C0"/>
        </w:rPr>
        <w:fldChar w:fldCharType="end"/>
      </w:r>
      <w:r>
        <w:rPr>
          <w:rFonts w:hint="eastAsia"/>
        </w:rPr>
        <w:t>」</w:t>
      </w:r>
      <w:bookmarkEnd w:id="219"/>
      <w:r>
        <w:rPr>
          <w:rFonts w:hint="eastAsia"/>
        </w:rPr>
        <w:t>項</w:t>
      </w:r>
      <w:bookmarkEnd w:id="220"/>
      <w:r>
        <w:rPr>
          <w:rFonts w:hint="eastAsia"/>
        </w:rPr>
        <w:t>で説明しています。</w:t>
      </w:r>
      <w:bookmarkStart w:id="221" w:name="_Hlk199329975"/>
      <w:r>
        <w:rPr>
          <w:rFonts w:hint="eastAsia"/>
        </w:rPr>
        <w:t>「外部ファイル取り込み～ ～」チェックボックス</w:t>
      </w:r>
      <w:bookmarkEnd w:id="221"/>
      <w:r>
        <w:rPr>
          <w:rFonts w:hint="eastAsia"/>
        </w:rPr>
        <w:t>についても同項で説明しています。</w:t>
      </w:r>
    </w:p>
    <w:p w14:paraId="244A27AC" w14:textId="5620A814" w:rsidR="00DD2B31" w:rsidRDefault="00DD2B31" w:rsidP="00DD2B31">
      <w:pPr>
        <w:ind w:leftChars="270" w:left="849" w:hangingChars="134" w:hanging="282"/>
      </w:pPr>
      <w:r>
        <w:rPr>
          <w:rFonts w:hint="eastAsia"/>
          <w:b/>
          <w:bCs/>
        </w:rPr>
        <w:lastRenderedPageBreak/>
        <w:t>「差込元取込」</w:t>
      </w:r>
      <w:r w:rsidRPr="00D258E1">
        <w:rPr>
          <w:rFonts w:hint="eastAsia"/>
          <w:b/>
          <w:bCs/>
        </w:rPr>
        <w:t>ボタン</w:t>
      </w:r>
      <w:bookmarkEnd w:id="218"/>
      <w:r w:rsidRPr="00D258E1">
        <w:rPr>
          <w:rFonts w:hint="eastAsia"/>
          <w:b/>
          <w:bCs/>
        </w:rPr>
        <w:t>：</w:t>
      </w:r>
      <w:r>
        <w:rPr>
          <w:b/>
          <w:bCs/>
        </w:rPr>
        <w:br/>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_Ref199619609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3</w:t>
      </w:r>
      <w:r w:rsidR="00A21F19" w:rsidRPr="00E8101F">
        <w:rPr>
          <w:rFonts w:hint="eastAsia"/>
          <w:color w:val="0070C0"/>
        </w:rPr>
        <w:t xml:space="preserve"> 宛名を挿入</w:t>
      </w:r>
      <w:r w:rsidRPr="00E8101F">
        <w:rPr>
          <w:color w:val="0070C0"/>
        </w:rPr>
        <w:fldChar w:fldCharType="end"/>
      </w:r>
      <w:r>
        <w:rPr>
          <w:rFonts w:hint="eastAsia"/>
        </w:rPr>
        <w:t>」の図で赤枠内の番地「18-1」と氏名「</w:t>
      </w:r>
      <w:r w:rsidRPr="005F4620">
        <w:rPr>
          <w:rFonts w:hint="eastAsia"/>
        </w:rPr>
        <w:t>川岡　英雄　様</w:t>
      </w:r>
      <w:r>
        <w:rPr>
          <w:rFonts w:hint="eastAsia"/>
        </w:rPr>
        <w:t>」などの文字列をシートに差込する場合、セル位置と、番地、住所、氏名などの文字データが入っているシートを選択して記載してある内容を設定するためのボタンです。</w:t>
      </w:r>
    </w:p>
    <w:p w14:paraId="4BE0B718" w14:textId="77777777" w:rsidR="00DD2B31" w:rsidRPr="0025450B" w:rsidRDefault="00DD2B31" w:rsidP="00A21F19">
      <w:pPr>
        <w:pStyle w:val="2"/>
        <w:numPr>
          <w:ilvl w:val="1"/>
          <w:numId w:val="8"/>
        </w:numPr>
      </w:pPr>
      <w:bookmarkStart w:id="222" w:name="_Toc219981485"/>
      <w:bookmarkStart w:id="223" w:name="_Toc219984278"/>
      <w:r>
        <w:rPr>
          <w:rFonts w:hint="eastAsia"/>
        </w:rPr>
        <w:t>「</w:t>
      </w:r>
      <w:r w:rsidRPr="0025450B">
        <w:rPr>
          <w:rFonts w:hint="eastAsia"/>
        </w:rPr>
        <w:t>差込データ選択」ダイアログ_操作方法</w:t>
      </w:r>
      <w:bookmarkEnd w:id="222"/>
      <w:bookmarkEnd w:id="223"/>
    </w:p>
    <w:p w14:paraId="06DCE3BF" w14:textId="4876FDFD" w:rsidR="00DD2B31" w:rsidRPr="00822DEF" w:rsidRDefault="00BB40B9" w:rsidP="00DD2B31">
      <w:pPr>
        <w:pStyle w:val="3"/>
        <w:numPr>
          <w:ilvl w:val="2"/>
          <w:numId w:val="5"/>
        </w:numPr>
        <w:ind w:leftChars="272" w:left="850" w:hangingChars="133" w:hanging="279"/>
      </w:pPr>
      <w:r>
        <w:rPr>
          <w:rFonts w:hint="eastAsia"/>
          <w:noProof/>
          <w:color w:val="0070C0"/>
          <w:lang w:val="ja-JP"/>
        </w:rPr>
        <mc:AlternateContent>
          <mc:Choice Requires="wpg">
            <w:drawing>
              <wp:anchor distT="0" distB="0" distL="114300" distR="114300" simplePos="0" relativeHeight="251707392" behindDoc="0" locked="0" layoutInCell="1" allowOverlap="1" wp14:anchorId="22C89FB1" wp14:editId="26FDB1C8">
                <wp:simplePos x="0" y="0"/>
                <wp:positionH relativeFrom="margin">
                  <wp:posOffset>3282950</wp:posOffset>
                </wp:positionH>
                <wp:positionV relativeFrom="paragraph">
                  <wp:posOffset>748665</wp:posOffset>
                </wp:positionV>
                <wp:extent cx="2576195" cy="571500"/>
                <wp:effectExtent l="0" t="0" r="0" b="0"/>
                <wp:wrapSquare wrapText="bothSides"/>
                <wp:docPr id="124279524" name="グループ化 46"/>
                <wp:cNvGraphicFramePr/>
                <a:graphic xmlns:a="http://schemas.openxmlformats.org/drawingml/2006/main">
                  <a:graphicData uri="http://schemas.microsoft.com/office/word/2010/wordprocessingGroup">
                    <wpg:wgp>
                      <wpg:cNvGrpSpPr/>
                      <wpg:grpSpPr>
                        <a:xfrm>
                          <a:off x="0" y="0"/>
                          <a:ext cx="2576195" cy="571500"/>
                          <a:chOff x="0" y="0"/>
                          <a:chExt cx="2576195" cy="571500"/>
                        </a:xfrm>
                      </wpg:grpSpPr>
                      <wps:wsp>
                        <wps:cNvPr id="1910210615" name="テキスト ボックス 1"/>
                        <wps:cNvSpPr txBox="1"/>
                        <wps:spPr>
                          <a:xfrm>
                            <a:off x="15240" y="342900"/>
                            <a:ext cx="2557145" cy="228600"/>
                          </a:xfrm>
                          <a:prstGeom prst="rect">
                            <a:avLst/>
                          </a:prstGeom>
                          <a:solidFill>
                            <a:prstClr val="white"/>
                          </a:solidFill>
                          <a:ln>
                            <a:noFill/>
                          </a:ln>
                        </wps:spPr>
                        <wps:txbx>
                          <w:txbxContent>
                            <w:p w14:paraId="65242C16" w14:textId="77777777" w:rsidR="00DD2B31" w:rsidRPr="00FC67E2" w:rsidRDefault="00DD2B31" w:rsidP="00DD2B31">
                              <w:pPr>
                                <w:pStyle w:val="ab"/>
                                <w:rPr>
                                  <w:rFonts w:ascii="ＭＳ 明朝" w:eastAsia="ＭＳ 明朝"/>
                                  <w:noProof/>
                                  <w:szCs w:val="22"/>
                                </w:rPr>
                              </w:pPr>
                              <w:bookmarkStart w:id="224" w:name="_Ref19942169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17</w:t>
                              </w:r>
                              <w:r>
                                <w:fldChar w:fldCharType="end"/>
                              </w:r>
                              <w:r>
                                <w:rPr>
                                  <w:rFonts w:hint="eastAsia"/>
                                </w:rPr>
                                <w:t xml:space="preserve"> サンプル1を開いた図</w:t>
                              </w:r>
                              <w:bookmarkEnd w:id="2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425962113" name="図 45"/>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0" y="0"/>
                            <a:ext cx="2576195" cy="289560"/>
                          </a:xfrm>
                          <a:prstGeom prst="rect">
                            <a:avLst/>
                          </a:prstGeom>
                        </pic:spPr>
                      </pic:pic>
                    </wpg:wgp>
                  </a:graphicData>
                </a:graphic>
              </wp:anchor>
            </w:drawing>
          </mc:Choice>
          <mc:Fallback>
            <w:pict>
              <v:group w14:anchorId="22C89FB1" id="_x0000_s1076" style="position:absolute;left:0;text-align:left;margin-left:258.5pt;margin-top:58.95pt;width:202.85pt;height:45pt;z-index:251707392;mso-position-horizontal-relative:margin;mso-position-vertical-relative:text" coordsize="25761,57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">
                <v:shape id="テキスト ボックス 1" o:spid="_x0000_s1077" type="#_x0000_t202" style="position:absolute;left:152;top:3429;width:2557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" stroked="f">
                  <v:textbox style="mso-fit-shape-to-text:t" inset="0,0,0,0">
                    <w:txbxContent>
                      <w:p w14:paraId="65242C16" w14:textId="77777777" w:rsidR="00DD2B31" w:rsidRPr="00FC67E2" w:rsidRDefault="00DD2B31" w:rsidP="00DD2B31">
                        <w:pPr>
                          <w:pStyle w:val="ab"/>
                          <w:rPr>
                            <w:rFonts w:ascii="ＭＳ 明朝" w:eastAsia="ＭＳ 明朝"/>
                            <w:noProof/>
                            <w:szCs w:val="22"/>
                          </w:rPr>
                        </w:pPr>
                        <w:bookmarkStart w:id="241" w:name="_Ref19942169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17</w:t>
                        </w:r>
                        <w:r>
                          <w:fldChar w:fldCharType="end"/>
                        </w:r>
                        <w:r>
                          <w:rPr>
                            <w:rFonts w:hint="eastAsia"/>
                          </w:rPr>
                          <w:t xml:space="preserve"> サンプル1を開いた図</w:t>
                        </w:r>
                        <w:bookmarkEnd w:id="241"/>
                      </w:p>
                    </w:txbxContent>
                  </v:textbox>
                </v:shape>
                <v:shape id="図 45" o:spid="_x0000_s1078" type="#_x0000_t75" style="position:absolute;width:25761;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">
                  <v:imagedata r:id="rId41" o:title=""/>
                </v:shape>
                <w10:wrap type="square" anchorx="margin"/>
              </v:group>
            </w:pict>
          </mc:Fallback>
        </mc:AlternateContent>
      </w:r>
      <w:r w:rsidR="00DD2B31">
        <w:rPr>
          <w:rFonts w:hint="eastAsia"/>
        </w:rPr>
        <w:t>既に「</w:t>
      </w:r>
      <w:r w:rsidR="00DD2B31" w:rsidRPr="00E8101F">
        <w:rPr>
          <w:color w:val="0070C0"/>
        </w:rPr>
        <w:fldChar w:fldCharType="begin"/>
      </w:r>
      <w:r w:rsidR="00DD2B31" w:rsidRPr="00E8101F">
        <w:rPr>
          <w:color w:val="0070C0"/>
        </w:rPr>
        <w:instrText xml:space="preserve"> </w:instrText>
      </w:r>
      <w:r w:rsidR="00DD2B31" w:rsidRPr="00E8101F">
        <w:rPr>
          <w:rFonts w:hint="eastAsia"/>
          <w:color w:val="0070C0"/>
        </w:rPr>
        <w:instrText>REF _Ref199677397 \n \h</w:instrText>
      </w:r>
      <w:r w:rsidR="00DD2B31" w:rsidRPr="00E8101F">
        <w:rPr>
          <w:color w:val="0070C0"/>
        </w:rPr>
        <w:instrText xml:space="preserve"> </w:instrText>
      </w:r>
      <w:r w:rsidR="00DD2B31" w:rsidRPr="00E8101F">
        <w:rPr>
          <w:color w:val="0070C0"/>
        </w:rPr>
      </w:r>
      <w:r w:rsidR="00DD2B31" w:rsidRPr="00E8101F">
        <w:rPr>
          <w:color w:val="0070C0"/>
        </w:rPr>
        <w:fldChar w:fldCharType="separate"/>
      </w:r>
      <w:r w:rsidR="00A21F19" w:rsidRPr="00E8101F">
        <w:rPr>
          <w:color w:val="0070C0"/>
        </w:rPr>
        <w:t>(1)</w:t>
      </w:r>
      <w:r w:rsidR="00DD2B31" w:rsidRPr="00E8101F">
        <w:rPr>
          <w:color w:val="0070C0"/>
        </w:rPr>
        <w:fldChar w:fldCharType="end"/>
      </w:r>
      <w:r w:rsidR="00DD2B31">
        <w:rPr>
          <w:rFonts w:hint="eastAsia"/>
        </w:rPr>
        <w:t>」項で説明の</w:t>
      </w:r>
      <w:r w:rsidR="00DD2B31" w:rsidRPr="00822DEF">
        <w:rPr>
          <w:rFonts w:hint="eastAsia"/>
        </w:rPr>
        <w:t>「サンプル1_上期会費集金A4用紙.xlsx」を開いて</w:t>
      </w:r>
      <w:r w:rsidR="00DD2B31">
        <w:rPr>
          <w:rFonts w:hint="eastAsia"/>
        </w:rPr>
        <w:t>いる</w:t>
      </w:r>
      <w:r w:rsidR="00DD2B31" w:rsidRPr="00822DEF">
        <w:rPr>
          <w:rFonts w:hint="eastAsia"/>
        </w:rPr>
        <w:t>シート見出しは</w:t>
      </w:r>
      <w:bookmarkStart w:id="225" w:name="_Hlk62337975"/>
      <w:r w:rsidR="00DD2B31" w:rsidRPr="009A3388">
        <w:rPr>
          <w:rFonts w:hint="eastAsia"/>
          <w:color w:val="0070C0"/>
        </w:rPr>
        <w:t>「</w:t>
      </w:r>
      <w:r w:rsidR="00DD2B31" w:rsidRPr="00E8101F">
        <w:rPr>
          <w:color w:val="0070C0"/>
        </w:rPr>
        <w:fldChar w:fldCharType="begin"/>
      </w:r>
      <w:r w:rsidR="00DD2B31" w:rsidRPr="00E8101F">
        <w:rPr>
          <w:color w:val="0070C0"/>
        </w:rPr>
        <w:instrText xml:space="preserve"> </w:instrText>
      </w:r>
      <w:r w:rsidR="00DD2B31" w:rsidRPr="00E8101F">
        <w:rPr>
          <w:rFonts w:hint="eastAsia"/>
          <w:color w:val="0070C0"/>
        </w:rPr>
        <w:instrText>REF _Ref199421697 \h</w:instrText>
      </w:r>
      <w:r w:rsidR="00DD2B31" w:rsidRPr="00E8101F">
        <w:rPr>
          <w:color w:val="0070C0"/>
        </w:rPr>
        <w:instrText xml:space="preserve"> </w:instrText>
      </w:r>
      <w:r w:rsidR="00DD2B31" w:rsidRPr="00E8101F">
        <w:rPr>
          <w:color w:val="0070C0"/>
        </w:rPr>
      </w:r>
      <w:r w:rsidR="00DD2B31" w:rsidRPr="00E8101F">
        <w:rPr>
          <w:color w:val="0070C0"/>
        </w:rPr>
        <w:fldChar w:fldCharType="separate"/>
      </w:r>
      <w:r w:rsidR="00A21F19" w:rsidRPr="00E8101F">
        <w:rPr>
          <w:rFonts w:hint="eastAsia"/>
          <w:color w:val="0070C0"/>
        </w:rPr>
        <w:t xml:space="preserve">図 </w:t>
      </w:r>
      <w:r w:rsidR="00A21F19" w:rsidRPr="00E8101F">
        <w:rPr>
          <w:noProof/>
          <w:color w:val="0070C0"/>
        </w:rPr>
        <w:t>17</w:t>
      </w:r>
      <w:r w:rsidR="00A21F19" w:rsidRPr="00E8101F">
        <w:rPr>
          <w:rFonts w:hint="eastAsia"/>
          <w:color w:val="0070C0"/>
        </w:rPr>
        <w:t xml:space="preserve"> サンプル1を開いた図</w:t>
      </w:r>
      <w:r w:rsidR="00DD2B31" w:rsidRPr="00E8101F">
        <w:rPr>
          <w:color w:val="0070C0"/>
        </w:rPr>
        <w:fldChar w:fldCharType="end"/>
      </w:r>
      <w:r w:rsidR="00DD2B31" w:rsidRPr="00822DEF">
        <w:rPr>
          <w:rFonts w:hint="eastAsia"/>
        </w:rPr>
        <w:t>」</w:t>
      </w:r>
      <w:bookmarkEnd w:id="225"/>
      <w:r w:rsidR="00DD2B31" w:rsidRPr="00822DEF">
        <w:rPr>
          <w:rFonts w:hint="eastAsia"/>
        </w:rPr>
        <w:t>のようになっています。</w:t>
      </w:r>
      <w:r w:rsidR="00DD2B31" w:rsidRPr="00822DEF">
        <w:br/>
      </w:r>
      <w:r w:rsidR="00DD2B31" w:rsidRPr="00822DEF">
        <w:rPr>
          <w:rFonts w:hint="eastAsia"/>
        </w:rPr>
        <w:t>「サンプル1_上期会費集金A4用紙.xlsx」ファイルには同図のように「</w:t>
      </w:r>
      <w:r w:rsidR="00DD2B31">
        <w:rPr>
          <w:rFonts w:hint="eastAsia"/>
        </w:rPr>
        <w:t>上期会費集金A4用紙</w:t>
      </w:r>
      <w:r w:rsidR="00DD2B31" w:rsidRPr="00822DEF">
        <w:rPr>
          <w:rFonts w:hint="eastAsia"/>
        </w:rPr>
        <w:t>」、「差込元データ_会費集金」の2個のシートがあります。</w:t>
      </w:r>
    </w:p>
    <w:p w14:paraId="6319C990" w14:textId="212CA307" w:rsidR="00DD2B31" w:rsidRPr="004B0C06" w:rsidRDefault="00DD2B31" w:rsidP="00A21F19">
      <w:pPr>
        <w:pStyle w:val="2"/>
        <w:numPr>
          <w:ilvl w:val="1"/>
          <w:numId w:val="8"/>
        </w:numPr>
      </w:pPr>
      <w:bookmarkStart w:id="226" w:name="_Ref199495322"/>
      <w:bookmarkStart w:id="227" w:name="_Ref199495327"/>
      <w:bookmarkStart w:id="228" w:name="_Toc219981486"/>
      <w:bookmarkStart w:id="229" w:name="_Toc219984279"/>
      <w:r w:rsidRPr="004B0C06">
        <w:rPr>
          <w:rFonts w:hint="eastAsia"/>
        </w:rPr>
        <w:t>「差込元データ_会費集金」シートの説明</w:t>
      </w:r>
      <w:bookmarkEnd w:id="226"/>
      <w:bookmarkEnd w:id="227"/>
      <w:bookmarkEnd w:id="228"/>
      <w:bookmarkEnd w:id="229"/>
    </w:p>
    <w:p w14:paraId="6F567579" w14:textId="1848D2C5" w:rsidR="00DD2B31" w:rsidRDefault="00DD2B31" w:rsidP="00DD2B31">
      <w:pPr>
        <w:pStyle w:val="3"/>
        <w:numPr>
          <w:ilvl w:val="2"/>
          <w:numId w:val="5"/>
        </w:numPr>
        <w:ind w:leftChars="272" w:left="850" w:hangingChars="133" w:hanging="279"/>
      </w:pPr>
      <w:bookmarkStart w:id="230" w:name="_Ref199684800"/>
      <w:bookmarkStart w:id="231" w:name="_Ref46430520"/>
      <w:r w:rsidRPr="0025450B">
        <w:rPr>
          <w:rFonts w:hint="eastAsia"/>
        </w:rPr>
        <w:t>「差込元データ_会費集金」シートを</w:t>
      </w:r>
      <w:r>
        <w:rPr>
          <w:rFonts w:hint="eastAsia"/>
        </w:rPr>
        <w:t>クリックしてください。</w:t>
      </w:r>
      <w:bookmarkEnd w:id="230"/>
    </w:p>
    <w:p w14:paraId="62E58CD4" w14:textId="3D5224D8" w:rsidR="00DD2B31" w:rsidRPr="0025450B"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_Ref46169686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15</w:t>
      </w:r>
      <w:r w:rsidR="00A21F19" w:rsidRPr="00E8101F">
        <w:rPr>
          <w:rFonts w:hint="eastAsia"/>
          <w:color w:val="0070C0"/>
        </w:rPr>
        <w:t xml:space="preserve"> 差し込み文書タブ</w:t>
      </w:r>
      <w:r w:rsidRPr="00E8101F">
        <w:rPr>
          <w:color w:val="0070C0"/>
        </w:rPr>
        <w:fldChar w:fldCharType="end"/>
      </w:r>
      <w:r w:rsidRPr="0025450B">
        <w:rPr>
          <w:rFonts w:hint="eastAsia"/>
        </w:rPr>
        <w:t>」の「差込データ選択」コマンドアイコンをクリックしてください。</w:t>
      </w:r>
      <w:bookmarkEnd w:id="231"/>
    </w:p>
    <w:p w14:paraId="1B58942F" w14:textId="535512CC" w:rsidR="00DD2B31" w:rsidRPr="0025450B" w:rsidRDefault="00DD2B31" w:rsidP="00DD2B31">
      <w:pPr>
        <w:pStyle w:val="3"/>
        <w:numPr>
          <w:ilvl w:val="2"/>
          <w:numId w:val="5"/>
        </w:numPr>
        <w:ind w:leftChars="272" w:left="850" w:hangingChars="133" w:hanging="279"/>
      </w:pPr>
      <w:bookmarkStart w:id="232" w:name="_Hlk199495545"/>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_Ref199424400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18</w:t>
      </w:r>
      <w:r w:rsidR="00A21F19" w:rsidRPr="00E8101F">
        <w:rPr>
          <w:rFonts w:hint="eastAsia"/>
          <w:color w:val="0070C0"/>
        </w:rPr>
        <w:t xml:space="preserve"> 差込元取込</w:t>
      </w:r>
      <w:r w:rsidRPr="00E8101F">
        <w:rPr>
          <w:color w:val="0070C0"/>
        </w:rPr>
        <w:fldChar w:fldCharType="end"/>
      </w:r>
      <w:r w:rsidRPr="0025450B">
        <w:rPr>
          <w:rFonts w:hint="eastAsia"/>
        </w:rPr>
        <w:t>」の図</w:t>
      </w:r>
      <w:r>
        <w:rPr>
          <w:rFonts w:hint="eastAsia"/>
        </w:rPr>
        <w:t>が開きます。左側の図の</w:t>
      </w:r>
      <w:r w:rsidRPr="00EB0FA2">
        <w:rPr>
          <w:rFonts w:hint="eastAsia"/>
          <w:color w:val="FF0000"/>
        </w:rPr>
        <w:t>①</w:t>
      </w:r>
      <w:r w:rsidRPr="0025450B">
        <w:rPr>
          <w:rFonts w:hint="eastAsia"/>
        </w:rPr>
        <w:t>＜差込元取込＞ボタンをクリックすると</w:t>
      </w:r>
      <w:r>
        <w:rPr>
          <w:rFonts w:hint="eastAsia"/>
        </w:rPr>
        <w:t>中央の図で</w:t>
      </w:r>
      <w:r w:rsidRPr="00EB0FA2">
        <w:rPr>
          <w:rFonts w:hint="eastAsia"/>
          <w:color w:val="FF0000"/>
        </w:rPr>
        <w:t>②</w:t>
      </w:r>
      <w:r>
        <w:rPr>
          <w:rFonts w:hint="eastAsia"/>
        </w:rPr>
        <w:t>のように表示</w:t>
      </w:r>
      <w:r w:rsidR="00BB40B9">
        <w:rPr>
          <w:rFonts w:hint="eastAsia"/>
        </w:rPr>
        <w:t>が切り替わります</w:t>
      </w:r>
      <w:r w:rsidRPr="0025450B">
        <w:rPr>
          <w:rFonts w:hint="eastAsia"/>
        </w:rPr>
        <w:t>。</w:t>
      </w:r>
    </w:p>
    <w:p w14:paraId="30398985" w14:textId="77777777" w:rsidR="00DD2B31" w:rsidRPr="00C55CAD" w:rsidRDefault="00DD2B31" w:rsidP="00DD2B31">
      <w:r>
        <w:rPr>
          <w:noProof/>
        </w:rPr>
        <mc:AlternateContent>
          <mc:Choice Requires="wpg">
            <w:drawing>
              <wp:inline distT="0" distB="0" distL="0" distR="0" wp14:anchorId="7D98A5C7" wp14:editId="641CCCB6">
                <wp:extent cx="5760085" cy="1797050"/>
                <wp:effectExtent l="0" t="0" r="0" b="0"/>
                <wp:docPr id="83499530" name="グループ化 45"/>
                <wp:cNvGraphicFramePr/>
                <a:graphic xmlns:a="http://schemas.openxmlformats.org/drawingml/2006/main">
                  <a:graphicData uri="http://schemas.microsoft.com/office/word/2010/wordprocessingGroup">
                    <wpg:wgp>
                      <wpg:cNvGrpSpPr/>
                      <wpg:grpSpPr>
                        <a:xfrm>
                          <a:off x="0" y="0"/>
                          <a:ext cx="5760085" cy="1797050"/>
                          <a:chOff x="0" y="0"/>
                          <a:chExt cx="5760085" cy="1797050"/>
                        </a:xfrm>
                      </wpg:grpSpPr>
                      <pic:pic xmlns:pic="http://schemas.openxmlformats.org/drawingml/2006/picture">
                        <pic:nvPicPr>
                          <pic:cNvPr id="416479146" name="図 44"/>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5760085" cy="1526540"/>
                          </a:xfrm>
                          <a:prstGeom prst="rect">
                            <a:avLst/>
                          </a:prstGeom>
                        </pic:spPr>
                      </pic:pic>
                      <wps:wsp>
                        <wps:cNvPr id="2005908750" name="テキスト ボックス 1"/>
                        <wps:cNvSpPr txBox="1"/>
                        <wps:spPr>
                          <a:xfrm>
                            <a:off x="0" y="1568450"/>
                            <a:ext cx="5760085" cy="228600"/>
                          </a:xfrm>
                          <a:prstGeom prst="rect">
                            <a:avLst/>
                          </a:prstGeom>
                          <a:solidFill>
                            <a:prstClr val="white"/>
                          </a:solidFill>
                          <a:ln>
                            <a:noFill/>
                          </a:ln>
                        </wps:spPr>
                        <wps:txbx>
                          <w:txbxContent>
                            <w:p w14:paraId="4B7E2B1B" w14:textId="77777777" w:rsidR="00DD2B31" w:rsidRPr="006B0A02" w:rsidRDefault="00DD2B31" w:rsidP="00DD2B31">
                              <w:pPr>
                                <w:pStyle w:val="ab"/>
                                <w:rPr>
                                  <w:noProof/>
                                  <w:szCs w:val="22"/>
                                </w:rPr>
                              </w:pPr>
                              <w:bookmarkStart w:id="233" w:name="_Ref19942440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18</w:t>
                              </w:r>
                              <w:r>
                                <w:fldChar w:fldCharType="end"/>
                              </w:r>
                              <w:r>
                                <w:rPr>
                                  <w:rFonts w:hint="eastAsia"/>
                                </w:rPr>
                                <w:t xml:space="preserve"> 差込元取込</w:t>
                              </w:r>
                              <w:bookmarkEnd w:id="2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D98A5C7" id="グループ化 45" o:spid="_x0000_s1079" style="width:453.55pt;height:141.5pt;mso-position-horizontal-relative:char;mso-position-vertical-relative:line" coordsize="57600,1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">
                <v:shape id="図 44" o:spid="_x0000_s1080" type="#_x0000_t75" style="position:absolute;width:57600;height:15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">
                  <v:imagedata r:id="rId43" o:title=""/>
                </v:shape>
                <v:shape id="テキスト ボックス 1" o:spid="_x0000_s1081" type="#_x0000_t202" style="position:absolute;top:1568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" stroked="f">
                  <v:textbox style="mso-fit-shape-to-text:t" inset="0,0,0,0">
                    <w:txbxContent>
                      <w:p w14:paraId="4B7E2B1B" w14:textId="77777777" w:rsidR="00DD2B31" w:rsidRPr="006B0A02" w:rsidRDefault="00DD2B31" w:rsidP="00DD2B31">
                        <w:pPr>
                          <w:pStyle w:val="ab"/>
                          <w:rPr>
                            <w:noProof/>
                            <w:szCs w:val="22"/>
                          </w:rPr>
                        </w:pPr>
                        <w:bookmarkStart w:id="251" w:name="_Ref19942440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18</w:t>
                        </w:r>
                        <w:r>
                          <w:fldChar w:fldCharType="end"/>
                        </w:r>
                        <w:r>
                          <w:rPr>
                            <w:rFonts w:hint="eastAsia"/>
                          </w:rPr>
                          <w:t xml:space="preserve"> 差込元取込</w:t>
                        </w:r>
                        <w:bookmarkEnd w:id="251"/>
                      </w:p>
                    </w:txbxContent>
                  </v:textbox>
                </v:shape>
                <w10:anchorlock/>
              </v:group>
            </w:pict>
          </mc:Fallback>
        </mc:AlternateContent>
      </w:r>
    </w:p>
    <w:p w14:paraId="2A5D80DE" w14:textId="3F11278A" w:rsidR="00DD2B31" w:rsidRDefault="00DD2B31" w:rsidP="00DD2B31">
      <w:pPr>
        <w:pStyle w:val="3"/>
        <w:numPr>
          <w:ilvl w:val="2"/>
          <w:numId w:val="5"/>
        </w:numPr>
        <w:ind w:leftChars="272" w:left="850" w:hangingChars="133" w:hanging="279"/>
      </w:pPr>
      <w:bookmarkStart w:id="234" w:name="_Hlk199687170"/>
      <w:r>
        <w:rPr>
          <w:rFonts w:hint="eastAsia"/>
        </w:rPr>
        <w:t>同図の右側の図が重なって表示するので、この図のように</w:t>
      </w:r>
      <w:r w:rsidR="00500DB4">
        <w:rPr>
          <w:rFonts w:hint="eastAsia"/>
        </w:rPr>
        <w:t>「</w:t>
      </w:r>
      <w:r w:rsidR="00BB40B9">
        <w:rPr>
          <w:rFonts w:hint="eastAsia"/>
        </w:rPr>
        <w:t>情報ダイアログ</w:t>
      </w:r>
      <w:r w:rsidR="00500DB4">
        <w:rPr>
          <w:rFonts w:hint="eastAsia"/>
        </w:rPr>
        <w:t>」</w:t>
      </w:r>
      <w:r w:rsidR="00BB40B9">
        <w:rPr>
          <w:rFonts w:hint="eastAsia"/>
        </w:rPr>
        <w:t>を右に</w:t>
      </w:r>
      <w:r>
        <w:rPr>
          <w:rFonts w:hint="eastAsia"/>
        </w:rPr>
        <w:t>移動すると</w:t>
      </w:r>
      <w:r w:rsidR="00500DB4">
        <w:rPr>
          <w:rFonts w:hint="eastAsia"/>
        </w:rPr>
        <w:t>中央の図のように</w:t>
      </w:r>
      <w:r>
        <w:rPr>
          <w:rFonts w:hint="eastAsia"/>
        </w:rPr>
        <w:t>見易くなります</w:t>
      </w:r>
      <w:bookmarkEnd w:id="234"/>
      <w:r>
        <w:rPr>
          <w:rFonts w:hint="eastAsia"/>
        </w:rPr>
        <w:t>。</w:t>
      </w:r>
    </w:p>
    <w:p w14:paraId="60259E69" w14:textId="77777777" w:rsidR="00DD2B31" w:rsidRDefault="00DD2B31" w:rsidP="00DD2B31">
      <w:pPr>
        <w:pStyle w:val="3"/>
        <w:numPr>
          <w:ilvl w:val="2"/>
          <w:numId w:val="5"/>
        </w:numPr>
        <w:ind w:leftChars="272" w:left="850" w:hangingChars="133" w:hanging="279"/>
      </w:pPr>
      <w:bookmarkStart w:id="235" w:name="_Ref46170417"/>
      <w:r>
        <w:rPr>
          <w:rFonts w:hint="eastAsia"/>
        </w:rPr>
        <w:t>同図</w:t>
      </w:r>
      <w:r w:rsidRPr="00A96E34">
        <w:rPr>
          <w:rFonts w:hint="eastAsia"/>
          <w:color w:val="FF0000"/>
        </w:rPr>
        <w:t>②</w:t>
      </w:r>
      <w:r>
        <w:rPr>
          <w:rFonts w:hint="eastAsia"/>
        </w:rPr>
        <w:t>の「差込元シート名」「差込元データ_会費集金」は薄い陰の表示から正常な状態に変わって選択中のシート名である「</w:t>
      </w:r>
      <w:r w:rsidRPr="004B0C06">
        <w:rPr>
          <w:rFonts w:hint="eastAsia"/>
        </w:rPr>
        <w:t>差込元データ_会費集金</w:t>
      </w:r>
      <w:r>
        <w:rPr>
          <w:rFonts w:hint="eastAsia"/>
        </w:rPr>
        <w:t>」を表示します。</w:t>
      </w:r>
    </w:p>
    <w:bookmarkEnd w:id="232"/>
    <w:p w14:paraId="1E3B1337" w14:textId="4ED07A3D" w:rsidR="00DD2B31" w:rsidRDefault="00DD2B31" w:rsidP="00DD2B31">
      <w:pPr>
        <w:pStyle w:val="3"/>
        <w:numPr>
          <w:ilvl w:val="2"/>
          <w:numId w:val="5"/>
        </w:numPr>
        <w:ind w:leftChars="272" w:left="850" w:hangingChars="133" w:hanging="279"/>
      </w:pPr>
      <w:r>
        <w:rPr>
          <w:rFonts w:hint="eastAsia"/>
        </w:rPr>
        <w:t>同図の右側の</w:t>
      </w:r>
      <w:r w:rsidRPr="00500DB4">
        <w:rPr>
          <w:rFonts w:hint="eastAsia"/>
          <w:color w:val="EE0000"/>
        </w:rPr>
        <w:t>赤枠内</w:t>
      </w:r>
      <w:r>
        <w:rPr>
          <w:rFonts w:hint="eastAsia"/>
        </w:rPr>
        <w:t>に『</w:t>
      </w:r>
      <w:r w:rsidRPr="002A2E93">
        <w:rPr>
          <w:rFonts w:hint="eastAsia"/>
        </w:rPr>
        <w:t>「差込先」シートに移動して印刷処理が可能になりました。「印刷プレビュー」コマンドを押して確認できます。</w:t>
      </w:r>
      <w:r>
        <w:rPr>
          <w:rFonts w:hint="eastAsia"/>
        </w:rPr>
        <w:t>』</w:t>
      </w:r>
      <w:r w:rsidRPr="002A2E93">
        <w:rPr>
          <w:rFonts w:hint="eastAsia"/>
        </w:rPr>
        <w:t>とあ</w:t>
      </w:r>
      <w:r>
        <w:rPr>
          <w:rFonts w:hint="eastAsia"/>
        </w:rPr>
        <w:t>りますが、</w:t>
      </w:r>
      <w:r w:rsidR="00500DB4">
        <w:rPr>
          <w:rFonts w:hint="eastAsia"/>
        </w:rPr>
        <w:t>「</w:t>
      </w:r>
      <w:r>
        <w:rPr>
          <w:rFonts w:hint="eastAsia"/>
        </w:rPr>
        <w:t>設定</w:t>
      </w:r>
      <w:r w:rsidR="00500DB4">
        <w:rPr>
          <w:rFonts w:hint="eastAsia"/>
        </w:rPr>
        <w:t>は</w:t>
      </w:r>
      <w:r>
        <w:rPr>
          <w:rFonts w:hint="eastAsia"/>
        </w:rPr>
        <w:t>完了</w:t>
      </w:r>
      <w:r w:rsidR="001D6F94">
        <w:rPr>
          <w:rFonts w:hint="eastAsia"/>
        </w:rPr>
        <w:t>した</w:t>
      </w:r>
      <w:r w:rsidR="00500DB4">
        <w:rPr>
          <w:rFonts w:hint="eastAsia"/>
        </w:rPr>
        <w:t>」印刷</w:t>
      </w:r>
      <w:r w:rsidR="001D6F94">
        <w:rPr>
          <w:rFonts w:hint="eastAsia"/>
        </w:rPr>
        <w:t>するためには</w:t>
      </w:r>
      <w:r w:rsidR="00500DB4">
        <w:rPr>
          <w:rFonts w:hint="eastAsia"/>
        </w:rPr>
        <w:t>「</w:t>
      </w:r>
      <w:r w:rsidR="00500DB4" w:rsidRPr="0090739E">
        <w:rPr>
          <w:rFonts w:hint="eastAsia"/>
        </w:rPr>
        <w:t>上期会費集金A4用紙</w:t>
      </w:r>
      <w:r w:rsidR="00500DB4">
        <w:rPr>
          <w:rFonts w:hint="eastAsia"/>
        </w:rPr>
        <w:t>」シート</w:t>
      </w:r>
      <w:r w:rsidR="001D6F94">
        <w:rPr>
          <w:rFonts w:hint="eastAsia"/>
        </w:rPr>
        <w:t>に移動してくださいということです</w:t>
      </w:r>
      <w:r w:rsidR="00500DB4">
        <w:rPr>
          <w:rFonts w:hint="eastAsia"/>
        </w:rPr>
        <w:t>。</w:t>
      </w:r>
    </w:p>
    <w:p w14:paraId="5B5CDC20" w14:textId="59AC8A14" w:rsidR="00DD2B31" w:rsidRDefault="00DD2B31" w:rsidP="00DD2B31">
      <w:pPr>
        <w:pStyle w:val="3"/>
        <w:numPr>
          <w:ilvl w:val="2"/>
          <w:numId w:val="5"/>
        </w:numPr>
        <w:ind w:leftChars="272" w:left="850" w:hangingChars="133" w:hanging="279"/>
      </w:pPr>
      <w:r>
        <w:rPr>
          <w:rFonts w:hint="eastAsia"/>
          <w:color w:val="FF0000"/>
        </w:rPr>
        <w:t>④</w:t>
      </w:r>
      <w:r>
        <w:rPr>
          <w:rFonts w:hint="eastAsia"/>
        </w:rPr>
        <w:t>＜OK＞を押すと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_Ref199424400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18</w:t>
      </w:r>
      <w:r w:rsidR="00A21F19" w:rsidRPr="00E8101F">
        <w:rPr>
          <w:rFonts w:hint="eastAsia"/>
          <w:color w:val="0070C0"/>
        </w:rPr>
        <w:t xml:space="preserve"> 差込元取込</w:t>
      </w:r>
      <w:r w:rsidRPr="00E8101F">
        <w:rPr>
          <w:color w:val="0070C0"/>
        </w:rPr>
        <w:fldChar w:fldCharType="end"/>
      </w:r>
      <w:r w:rsidRPr="0025450B">
        <w:rPr>
          <w:rFonts w:hint="eastAsia"/>
        </w:rPr>
        <w:t>」</w:t>
      </w:r>
      <w:r>
        <w:rPr>
          <w:rFonts w:hint="eastAsia"/>
        </w:rPr>
        <w:t>の</w:t>
      </w:r>
      <w:r w:rsidR="001D6F94">
        <w:rPr>
          <w:rFonts w:hint="eastAsia"/>
        </w:rPr>
        <w:t>ダイアログ</w:t>
      </w:r>
      <w:r>
        <w:rPr>
          <w:rFonts w:hint="eastAsia"/>
        </w:rPr>
        <w:t>は自動的に閉じます。</w:t>
      </w:r>
    </w:p>
    <w:p w14:paraId="1475ABD7" w14:textId="7ED1F36F" w:rsidR="00DD2B31" w:rsidRDefault="00DD2B31" w:rsidP="00DD2B31">
      <w:pPr>
        <w:pStyle w:val="3"/>
        <w:numPr>
          <w:ilvl w:val="2"/>
          <w:numId w:val="5"/>
        </w:numPr>
        <w:ind w:leftChars="272" w:left="850" w:hangingChars="133" w:hanging="279"/>
      </w:pPr>
      <w:r>
        <w:rPr>
          <w:rFonts w:hint="eastAsia"/>
        </w:rPr>
        <w:t>次の「</w:t>
      </w:r>
      <w:r w:rsidRPr="00E8101F">
        <w:rPr>
          <w:color w:val="0070C0"/>
        </w:rPr>
        <w:fldChar w:fldCharType="begin"/>
      </w:r>
      <w:r w:rsidRPr="00E8101F">
        <w:rPr>
          <w:color w:val="0070C0"/>
        </w:rPr>
        <w:instrText xml:space="preserve"> </w:instrText>
      </w:r>
      <w:r w:rsidRPr="00E8101F">
        <w:rPr>
          <w:rFonts w:hint="eastAsia"/>
          <w:color w:val="0070C0"/>
        </w:rPr>
        <w:instrText>REF _Ref199494652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(6)</w:t>
      </w:r>
      <w:r w:rsidRPr="00E8101F">
        <w:rPr>
          <w:color w:val="0070C0"/>
        </w:rPr>
        <w:fldChar w:fldCharType="end"/>
      </w:r>
      <w:r>
        <w:rPr>
          <w:rFonts w:hint="eastAsia"/>
        </w:rPr>
        <w:t>」項で「</w:t>
      </w:r>
      <w:r w:rsidRPr="0090739E">
        <w:rPr>
          <w:rFonts w:hint="eastAsia"/>
        </w:rPr>
        <w:t>上期会費集金A4用紙</w:t>
      </w:r>
      <w:r>
        <w:rPr>
          <w:rFonts w:hint="eastAsia"/>
        </w:rPr>
        <w:t>」シートに移動して</w:t>
      </w:r>
      <w:r w:rsidRPr="0090739E">
        <w:rPr>
          <w:rFonts w:hint="eastAsia"/>
          <w:color w:val="FF0000"/>
          <w:u w:val="double"/>
        </w:rPr>
        <w:t>「印刷プレビュー」コマンドを押す</w:t>
      </w:r>
      <w:r w:rsidRPr="001D6F94">
        <w:rPr>
          <w:rFonts w:hint="eastAsia"/>
        </w:rPr>
        <w:t>ことで</w:t>
      </w:r>
      <w:r>
        <w:rPr>
          <w:rFonts w:hint="eastAsia"/>
        </w:rPr>
        <w:t>、</w:t>
      </w:r>
      <w:r w:rsidRPr="0090739E">
        <w:rPr>
          <w:rFonts w:hint="eastAsia"/>
        </w:rPr>
        <w:t>「上期会費集金A4用紙」シート</w:t>
      </w:r>
      <w:r>
        <w:rPr>
          <w:rFonts w:hint="eastAsia"/>
        </w:rPr>
        <w:t>の1枚に「差込元データ</w:t>
      </w:r>
      <w:r w:rsidRPr="0090739E">
        <w:rPr>
          <w:rFonts w:hint="eastAsia"/>
        </w:rPr>
        <w:t>_会費集金</w:t>
      </w:r>
      <w:r>
        <w:rPr>
          <w:rFonts w:hint="eastAsia"/>
        </w:rPr>
        <w:t>」シートの「番地」「氏名」のデータを表示する説明をします。</w:t>
      </w:r>
    </w:p>
    <w:p w14:paraId="014E2662" w14:textId="77777777" w:rsidR="00DD2B31" w:rsidRDefault="00DD2B31" w:rsidP="00A21F19">
      <w:pPr>
        <w:pStyle w:val="2"/>
        <w:numPr>
          <w:ilvl w:val="1"/>
          <w:numId w:val="8"/>
        </w:numPr>
      </w:pPr>
      <w:bookmarkStart w:id="236" w:name="_Ref199494652"/>
      <w:bookmarkStart w:id="237" w:name="_Ref199494664"/>
      <w:bookmarkStart w:id="238" w:name="_Ref199494774"/>
      <w:bookmarkStart w:id="239" w:name="_Toc219981487"/>
      <w:bookmarkStart w:id="240" w:name="_Toc219984280"/>
      <w:bookmarkEnd w:id="235"/>
      <w:r w:rsidRPr="00FD59C1">
        <w:rPr>
          <w:rFonts w:hint="eastAsia"/>
        </w:rPr>
        <w:t>「上期会費集金A4用紙」シート</w:t>
      </w:r>
      <w:r>
        <w:rPr>
          <w:rFonts w:hint="eastAsia"/>
        </w:rPr>
        <w:t>で「印刷プレビュー」ボタンを操作する説明</w:t>
      </w:r>
      <w:bookmarkEnd w:id="236"/>
      <w:bookmarkEnd w:id="237"/>
      <w:bookmarkEnd w:id="238"/>
      <w:bookmarkEnd w:id="239"/>
      <w:bookmarkEnd w:id="240"/>
    </w:p>
    <w:p w14:paraId="2E2337D2" w14:textId="388F100E" w:rsidR="00DD2B31" w:rsidRPr="00A54BB1" w:rsidRDefault="00DD2B31" w:rsidP="00DD2B31">
      <w:pPr>
        <w:ind w:leftChars="337" w:left="708"/>
        <w:rPr>
          <w:lang w:val="ja-JP"/>
        </w:rPr>
      </w:pPr>
      <w:r w:rsidRPr="007764E4">
        <w:rPr>
          <w:rFonts w:hint="eastAsia"/>
          <w:u w:val="double"/>
        </w:rPr>
        <w:t>「印刷プレビュー」の操作は必ず事前に「</w:t>
      </w:r>
      <w:r w:rsidRPr="00E8101F">
        <w:rPr>
          <w:color w:val="0070C0"/>
          <w:u w:val="double"/>
        </w:rPr>
        <w:fldChar w:fldCharType="begin"/>
      </w:r>
      <w:r w:rsidRPr="00E8101F">
        <w:rPr>
          <w:color w:val="0070C0"/>
          <w:u w:val="double"/>
        </w:rPr>
        <w:instrText xml:space="preserve"> </w:instrText>
      </w:r>
      <w:r w:rsidRPr="00E8101F">
        <w:rPr>
          <w:rFonts w:hint="eastAsia"/>
          <w:color w:val="0070C0"/>
          <w:u w:val="double"/>
        </w:rPr>
        <w:instrText>REF _Ref199495322 \n \h</w:instrText>
      </w:r>
      <w:r w:rsidRPr="00E8101F">
        <w:rPr>
          <w:color w:val="0070C0"/>
          <w:u w:val="double"/>
        </w:rPr>
        <w:instrText xml:space="preserve"> </w:instrText>
      </w:r>
      <w:r w:rsidRPr="00E8101F">
        <w:rPr>
          <w:color w:val="0070C0"/>
          <w:u w:val="double"/>
        </w:rPr>
      </w:r>
      <w:r w:rsidRPr="00E8101F">
        <w:rPr>
          <w:color w:val="0070C0"/>
          <w:u w:val="double"/>
        </w:rPr>
        <w:fldChar w:fldCharType="separate"/>
      </w:r>
      <w:r w:rsidR="00A21F19" w:rsidRPr="00E8101F">
        <w:rPr>
          <w:color w:val="0070C0"/>
          <w:u w:val="double"/>
        </w:rPr>
        <w:t>(5)</w:t>
      </w:r>
      <w:r w:rsidRPr="00E8101F">
        <w:rPr>
          <w:color w:val="0070C0"/>
          <w:u w:val="double"/>
        </w:rPr>
        <w:fldChar w:fldCharType="end"/>
      </w:r>
      <w:r w:rsidRPr="007764E4">
        <w:rPr>
          <w:rFonts w:hint="eastAsia"/>
          <w:u w:val="double"/>
        </w:rPr>
        <w:t>」項での「設定」操作が必要です</w:t>
      </w:r>
      <w:r>
        <w:rPr>
          <w:rFonts w:hint="eastAsia"/>
        </w:rPr>
        <w:t>。</w:t>
      </w:r>
    </w:p>
    <w:p w14:paraId="1821524D" w14:textId="22ED8AE2" w:rsidR="00DD2B31" w:rsidRDefault="00DD2B31" w:rsidP="00DD2B31">
      <w:pPr>
        <w:ind w:leftChars="337" w:left="708" w:firstLine="1"/>
        <w:rPr>
          <w:lang w:val="ja-JP"/>
        </w:rPr>
      </w:pPr>
      <w:r>
        <w:rPr>
          <w:rFonts w:hint="eastAsia"/>
        </w:rPr>
        <w:t>「印刷プレビュー」の操作は「</w:t>
      </w:r>
      <w:r w:rsidRPr="00716A05">
        <w:rPr>
          <w:rFonts w:hint="eastAsia"/>
        </w:rPr>
        <w:t>サンプル1_上期会費集金A4用紙.xlsx</w:t>
      </w:r>
      <w:r>
        <w:rPr>
          <w:rFonts w:hint="eastAsia"/>
        </w:rPr>
        <w:t>」～「</w:t>
      </w:r>
      <w:r w:rsidRPr="00716A05">
        <w:rPr>
          <w:rFonts w:hint="eastAsia"/>
        </w:rPr>
        <w:t>サンプル4_</w:t>
      </w:r>
      <w:r w:rsidRPr="00716A05">
        <w:rPr>
          <w:rFonts w:hint="eastAsia"/>
        </w:rPr>
        <w:lastRenderedPageBreak/>
        <w:t>上期会費領収書.xlsx</w:t>
      </w:r>
      <w:r>
        <w:rPr>
          <w:rFonts w:hint="eastAsia"/>
        </w:rPr>
        <w:t>」、「</w:t>
      </w:r>
      <w:r w:rsidRPr="00716A05">
        <w:rPr>
          <w:rFonts w:hint="eastAsia"/>
        </w:rPr>
        <w:t>サンプル5_ALL_A4用紙.xlsx</w:t>
      </w:r>
      <w:r>
        <w:rPr>
          <w:rFonts w:hint="eastAsia"/>
        </w:rPr>
        <w:t>」について、すべて同じ操作で</w:t>
      </w:r>
      <w:r w:rsidR="00292B15">
        <w:rPr>
          <w:rFonts w:hint="eastAsia"/>
          <w:noProof/>
        </w:rPr>
        <mc:AlternateContent>
          <mc:Choice Requires="wpg">
            <w:drawing>
              <wp:anchor distT="0" distB="0" distL="114300" distR="114300" simplePos="0" relativeHeight="251687936" behindDoc="0" locked="0" layoutInCell="1" allowOverlap="1" wp14:anchorId="3FE6410D" wp14:editId="219B2CF1">
                <wp:simplePos x="0" y="0"/>
                <wp:positionH relativeFrom="margin">
                  <wp:posOffset>3501203</wp:posOffset>
                </wp:positionH>
                <wp:positionV relativeFrom="paragraph">
                  <wp:posOffset>431053</wp:posOffset>
                </wp:positionV>
                <wp:extent cx="2262505" cy="1701800"/>
                <wp:effectExtent l="0" t="0" r="4445" b="0"/>
                <wp:wrapSquare wrapText="bothSides"/>
                <wp:docPr id="1547470318" name="グループ化 47"/>
                <wp:cNvGraphicFramePr/>
                <a:graphic xmlns:a="http://schemas.openxmlformats.org/drawingml/2006/main">
                  <a:graphicData uri="http://schemas.microsoft.com/office/word/2010/wordprocessingGroup">
                    <wpg:wgp>
                      <wpg:cNvGrpSpPr/>
                      <wpg:grpSpPr>
                        <a:xfrm>
                          <a:off x="0" y="0"/>
                          <a:ext cx="2262505" cy="1701800"/>
                          <a:chOff x="0" y="0"/>
                          <a:chExt cx="2262505" cy="1701800"/>
                        </a:xfrm>
                      </wpg:grpSpPr>
                      <wps:wsp>
                        <wps:cNvPr id="634460437" name="テキスト ボックス 1"/>
                        <wps:cNvSpPr txBox="1"/>
                        <wps:spPr>
                          <a:xfrm>
                            <a:off x="0" y="1473200"/>
                            <a:ext cx="2262505" cy="228600"/>
                          </a:xfrm>
                          <a:prstGeom prst="rect">
                            <a:avLst/>
                          </a:prstGeom>
                          <a:solidFill>
                            <a:prstClr val="white"/>
                          </a:solidFill>
                          <a:ln>
                            <a:noFill/>
                          </a:ln>
                        </wps:spPr>
                        <wps:txbx>
                          <w:txbxContent>
                            <w:p w14:paraId="730D065D" w14:textId="77777777" w:rsidR="00DD2B31" w:rsidRPr="000E3796" w:rsidRDefault="00DD2B31" w:rsidP="00DD2B31">
                              <w:pPr>
                                <w:pStyle w:val="ab"/>
                                <w:rPr>
                                  <w:rFonts w:ascii="ＭＳ 明朝" w:eastAsia="ＭＳ 明朝"/>
                                  <w:szCs w:val="22"/>
                                  <w:lang w:val="ja-JP"/>
                                </w:rPr>
                              </w:pPr>
                              <w:bookmarkStart w:id="241" w:name="_Ref19927067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19</w:t>
                              </w:r>
                              <w:r>
                                <w:fldChar w:fldCharType="end"/>
                              </w:r>
                              <w:r>
                                <w:rPr>
                                  <w:rFonts w:hint="eastAsia"/>
                                </w:rPr>
                                <w:t xml:space="preserve"> 印刷プレビューの実行確認</w:t>
                              </w:r>
                              <w:bookmarkEnd w:id="24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289357480" name="図 46"/>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2262505" cy="1454150"/>
                          </a:xfrm>
                          <a:prstGeom prst="rect">
                            <a:avLst/>
                          </a:prstGeom>
                        </pic:spPr>
                      </pic:pic>
                    </wpg:wgp>
                  </a:graphicData>
                </a:graphic>
              </wp:anchor>
            </w:drawing>
          </mc:Choice>
          <mc:Fallback>
            <w:pict>
              <v:group w14:anchorId="3FE6410D" id="グループ化 47" o:spid="_x0000_s1082" style="position:absolute;left:0;text-align:left;margin-left:275.7pt;margin-top:33.95pt;width:178.15pt;height:134pt;z-index:251687936;mso-position-horizontal-relative:margin;mso-position-vertical-relative:text" coordsize="22625,170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">
                <v:shape id="テキスト ボックス 1" o:spid="_x0000_s1083" type="#_x0000_t202" style="position:absolute;top:14732;width:2262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" stroked="f">
                  <v:textbox style="mso-fit-shape-to-text:t" inset="0,0,0,0">
                    <w:txbxContent>
                      <w:p w14:paraId="730D065D" w14:textId="77777777" w:rsidR="00DD2B31" w:rsidRPr="000E3796" w:rsidRDefault="00DD2B31" w:rsidP="00DD2B31">
                        <w:pPr>
                          <w:pStyle w:val="ab"/>
                          <w:rPr>
                            <w:rFonts w:ascii="ＭＳ 明朝" w:eastAsia="ＭＳ 明朝"/>
                            <w:szCs w:val="22"/>
                            <w:lang w:val="ja-JP"/>
                          </w:rPr>
                        </w:pPr>
                        <w:bookmarkStart w:id="260" w:name="_Ref19927067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19</w:t>
                        </w:r>
                        <w:r>
                          <w:fldChar w:fldCharType="end"/>
                        </w:r>
                        <w:r>
                          <w:rPr>
                            <w:rFonts w:hint="eastAsia"/>
                          </w:rPr>
                          <w:t xml:space="preserve"> 印刷プレビューの実行確認</w:t>
                        </w:r>
                        <w:bookmarkEnd w:id="260"/>
                      </w:p>
                    </w:txbxContent>
                  </v:textbox>
                </v:shape>
                <v:shape id="図 46" o:spid="_x0000_s1084" type="#_x0000_t75" style="position:absolute;width:22625;height:14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">
                  <v:imagedata r:id="rId45" o:title=""/>
                </v:shape>
                <w10:wrap type="square" anchorx="margin"/>
              </v:group>
            </w:pict>
          </mc:Fallback>
        </mc:AlternateContent>
      </w:r>
      <w:r>
        <w:rPr>
          <w:rFonts w:hint="eastAsia"/>
        </w:rPr>
        <w:t>す。</w:t>
      </w:r>
    </w:p>
    <w:p w14:paraId="515F1F3D" w14:textId="28F039FE" w:rsidR="00DD2B31" w:rsidRPr="004A67AC" w:rsidRDefault="00DD2B31" w:rsidP="00DD2B31">
      <w:pPr>
        <w:pStyle w:val="3"/>
        <w:numPr>
          <w:ilvl w:val="2"/>
          <w:numId w:val="5"/>
        </w:numPr>
        <w:ind w:leftChars="272" w:left="850" w:hangingChars="133" w:hanging="279"/>
      </w:pPr>
      <w:bookmarkStart w:id="242" w:name="_Ref199275178"/>
      <w:r>
        <w:rPr>
          <w:rFonts w:hint="eastAsia"/>
        </w:rPr>
        <w:t>「</w:t>
      </w:r>
      <w:r w:rsidRPr="00B770E1">
        <w:rPr>
          <w:rFonts w:hint="eastAsia"/>
        </w:rPr>
        <w:t>上期会費集金A4用紙</w:t>
      </w:r>
      <w:r>
        <w:rPr>
          <w:rFonts w:hint="eastAsia"/>
        </w:rPr>
        <w:t>」シートを選択してアクティブ状態にしてください。</w:t>
      </w:r>
      <w:bookmarkEnd w:id="242"/>
    </w:p>
    <w:p w14:paraId="493E3F63" w14:textId="5BD8AEA1" w:rsidR="00DD2B31" w:rsidRDefault="00DD2B31" w:rsidP="00DD2B31">
      <w:pPr>
        <w:pStyle w:val="3"/>
        <w:numPr>
          <w:ilvl w:val="2"/>
          <w:numId w:val="5"/>
        </w:numPr>
        <w:ind w:leftChars="272" w:left="850" w:hangingChars="133" w:hanging="279"/>
      </w:pPr>
      <w:bookmarkStart w:id="243" w:name="_Ref199273658"/>
      <w:r>
        <w:rPr>
          <w:rFonts w:hint="eastAsia"/>
        </w:rPr>
        <w:t>次に</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_Ref46169686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15</w:t>
      </w:r>
      <w:r w:rsidR="00A21F19" w:rsidRPr="00E8101F">
        <w:rPr>
          <w:rFonts w:hint="eastAsia"/>
          <w:color w:val="0070C0"/>
        </w:rPr>
        <w:t xml:space="preserve"> 差し込み文書タブ</w:t>
      </w:r>
      <w:r w:rsidRPr="00E8101F">
        <w:rPr>
          <w:color w:val="0070C0"/>
        </w:rPr>
        <w:fldChar w:fldCharType="end"/>
      </w:r>
      <w:r w:rsidRPr="00A93810">
        <w:rPr>
          <w:rFonts w:hint="eastAsia"/>
        </w:rPr>
        <w:t>」の</w:t>
      </w:r>
      <w:r>
        <w:rPr>
          <w:rFonts w:hint="eastAsia"/>
        </w:rPr>
        <w:t>「印刷プレビュー」コマンドを押してください。</w:t>
      </w:r>
      <w:bookmarkEnd w:id="243"/>
    </w:p>
    <w:p w14:paraId="7412A169" w14:textId="4A85A290" w:rsidR="00DD2B31" w:rsidRDefault="00DD2B31" w:rsidP="00DD2B31">
      <w:pPr>
        <w:pStyle w:val="3"/>
        <w:numPr>
          <w:ilvl w:val="2"/>
          <w:numId w:val="5"/>
        </w:numPr>
        <w:ind w:leftChars="272" w:left="850" w:hangingChars="133" w:hanging="279"/>
      </w:pPr>
      <w:bookmarkStart w:id="244" w:name="_Ref199426578"/>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_Ref199270676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19</w:t>
      </w:r>
      <w:r w:rsidR="00A21F19" w:rsidRPr="00E8101F">
        <w:rPr>
          <w:rFonts w:hint="eastAsia"/>
          <w:color w:val="0070C0"/>
        </w:rPr>
        <w:t xml:space="preserve"> 印刷プレビューの実行確認</w:t>
      </w:r>
      <w:r w:rsidRPr="00E8101F">
        <w:rPr>
          <w:color w:val="0070C0"/>
        </w:rPr>
        <w:fldChar w:fldCharType="end"/>
      </w:r>
      <w:r>
        <w:rPr>
          <w:rFonts w:hint="eastAsia"/>
        </w:rPr>
        <w:t>」の図が表示します。注意点は、この図の赤枠内には</w:t>
      </w:r>
      <w:r w:rsidRPr="001D6F94">
        <w:rPr>
          <w:rFonts w:hint="eastAsia"/>
        </w:rPr>
        <w:t>「◆</w:t>
      </w:r>
      <w:r w:rsidRPr="001D6F94">
        <w:rPr>
          <w:rFonts w:hint="eastAsia"/>
          <w:color w:val="EE0000"/>
          <w:u w:val="double"/>
        </w:rPr>
        <w:t>＜Esc＞キーを１秒程度押すとプレビュー</w:t>
      </w:r>
      <w:r w:rsidR="001D6F94" w:rsidRPr="001D6F94">
        <w:rPr>
          <w:rFonts w:hint="eastAsia"/>
          <w:color w:val="EE0000"/>
          <w:u w:val="double"/>
        </w:rPr>
        <w:t>を</w:t>
      </w:r>
      <w:r w:rsidRPr="001D6F94">
        <w:rPr>
          <w:rFonts w:hint="eastAsia"/>
          <w:color w:val="EE0000"/>
          <w:u w:val="double"/>
        </w:rPr>
        <w:t>停止</w:t>
      </w:r>
      <w:r w:rsidRPr="001D6F94">
        <w:rPr>
          <w:rFonts w:hint="eastAsia"/>
        </w:rPr>
        <w:t>できます◆」</w:t>
      </w:r>
      <w:r>
        <w:rPr>
          <w:rFonts w:hint="eastAsia"/>
        </w:rPr>
        <w:t>と表示しています。</w:t>
      </w:r>
      <w:r>
        <w:br/>
      </w:r>
      <w:r>
        <w:rPr>
          <w:rFonts w:hint="eastAsia"/>
        </w:rPr>
        <w:t>（</w:t>
      </w:r>
      <w:r w:rsidRPr="006333B7">
        <w:rPr>
          <w:rFonts w:hint="eastAsia"/>
          <w:u w:val="double"/>
        </w:rPr>
        <w:t>印刷プレビューとは</w:t>
      </w:r>
      <w:r>
        <w:rPr>
          <w:rFonts w:hint="eastAsia"/>
        </w:rPr>
        <w:t>、</w:t>
      </w:r>
      <w:r w:rsidRPr="00730624">
        <w:rPr>
          <w:rFonts w:hint="eastAsia"/>
        </w:rPr>
        <w:t>印刷する前に、印刷イメージを画面上で確認できるウィンドウのことです。このウィンドウでは、実際に印刷された時のレイアウトを事前に確認し</w:t>
      </w:r>
      <w:r>
        <w:rPr>
          <w:rFonts w:hint="eastAsia"/>
        </w:rPr>
        <w:t>ます。</w:t>
      </w:r>
      <w:r w:rsidRPr="00242F27">
        <w:rPr>
          <w:rFonts w:hint="eastAsia"/>
          <w:u w:val="single"/>
        </w:rPr>
        <w:t>余白などの</w:t>
      </w:r>
      <w:r w:rsidRPr="005A3E7A">
        <w:rPr>
          <w:rFonts w:hint="eastAsia"/>
          <w:u w:val="single"/>
        </w:rPr>
        <w:t>調整が必要な場合は、</w:t>
      </w:r>
      <w:r>
        <w:rPr>
          <w:rFonts w:hint="eastAsia"/>
          <w:u w:val="single"/>
        </w:rPr>
        <w:t>次の</w:t>
      </w:r>
      <w:r w:rsidRPr="00242F27">
        <w:rPr>
          <w:rFonts w:hint="eastAsia"/>
          <w:u w:val="single"/>
        </w:rPr>
        <w:t>「</w:t>
      </w:r>
      <w:r w:rsidRPr="00E8101F">
        <w:rPr>
          <w:color w:val="0070C0"/>
          <w:u w:val="single"/>
        </w:rPr>
        <w:fldChar w:fldCharType="begin"/>
      </w:r>
      <w:r w:rsidRPr="00E8101F">
        <w:rPr>
          <w:color w:val="0070C0"/>
          <w:u w:val="single"/>
        </w:rPr>
        <w:instrText xml:space="preserve"> </w:instrText>
      </w:r>
      <w:r w:rsidRPr="00E8101F">
        <w:rPr>
          <w:rFonts w:hint="eastAsia"/>
          <w:color w:val="0070C0"/>
          <w:u w:val="single"/>
        </w:rPr>
        <w:instrText>REF _Ref199591254 \w \h</w:instrText>
      </w:r>
      <w:r w:rsidRPr="00E8101F">
        <w:rPr>
          <w:color w:val="0070C0"/>
          <w:u w:val="single"/>
        </w:rPr>
        <w:instrText xml:space="preserve"> </w:instrText>
      </w:r>
      <w:r w:rsidRPr="00E8101F">
        <w:rPr>
          <w:color w:val="0070C0"/>
          <w:u w:val="single"/>
        </w:rPr>
      </w:r>
      <w:r w:rsidRPr="00E8101F">
        <w:rPr>
          <w:color w:val="0070C0"/>
          <w:u w:val="single"/>
        </w:rPr>
        <w:fldChar w:fldCharType="separate"/>
      </w:r>
      <w:r w:rsidR="00A21F19" w:rsidRPr="00E8101F">
        <w:rPr>
          <w:rFonts w:hint="eastAsia"/>
          <w:color w:val="0070C0"/>
          <w:u w:val="single"/>
        </w:rPr>
        <w:t>１</w:t>
      </w:r>
      <w:r w:rsidR="00A21F19" w:rsidRPr="00E8101F">
        <w:rPr>
          <w:color w:val="0070C0"/>
          <w:u w:val="single"/>
        </w:rPr>
        <w:t>(6)5)</w:t>
      </w:r>
      <w:r w:rsidRPr="00E8101F">
        <w:rPr>
          <w:color w:val="0070C0"/>
          <w:u w:val="single"/>
        </w:rPr>
        <w:fldChar w:fldCharType="end"/>
      </w:r>
      <w:r w:rsidRPr="00E8101F">
        <w:rPr>
          <w:color w:val="0070C0"/>
          <w:u w:val="single"/>
        </w:rPr>
        <w:fldChar w:fldCharType="begin"/>
      </w:r>
      <w:r w:rsidRPr="00E8101F">
        <w:rPr>
          <w:color w:val="0070C0"/>
          <w:u w:val="single"/>
        </w:rPr>
        <w:instrText xml:space="preserve"> REF _Ref199591254 \n \h </w:instrText>
      </w:r>
      <w:r w:rsidRPr="00E8101F">
        <w:rPr>
          <w:color w:val="0070C0"/>
          <w:u w:val="single"/>
        </w:rPr>
      </w:r>
      <w:r w:rsidRPr="00E8101F">
        <w:rPr>
          <w:color w:val="0070C0"/>
          <w:u w:val="single"/>
        </w:rPr>
        <w:fldChar w:fldCharType="separate"/>
      </w:r>
      <w:r w:rsidR="00A21F19" w:rsidRPr="00E8101F">
        <w:rPr>
          <w:color w:val="0070C0"/>
          <w:u w:val="single"/>
        </w:rPr>
        <w:t>5)</w:t>
      </w:r>
      <w:r w:rsidRPr="00E8101F">
        <w:rPr>
          <w:color w:val="0070C0"/>
          <w:u w:val="single"/>
        </w:rPr>
        <w:fldChar w:fldCharType="end"/>
      </w:r>
      <w:r w:rsidRPr="00242F27">
        <w:rPr>
          <w:rFonts w:hint="eastAsia"/>
          <w:u w:val="single"/>
        </w:rPr>
        <w:t>」</w:t>
      </w:r>
      <w:r>
        <w:rPr>
          <w:rFonts w:hint="eastAsia"/>
          <w:u w:val="single"/>
        </w:rPr>
        <w:t>項の二重線の操作により</w:t>
      </w:r>
      <w:r w:rsidRPr="005A3E7A">
        <w:rPr>
          <w:rFonts w:hint="eastAsia"/>
          <w:u w:val="single"/>
        </w:rPr>
        <w:t>「上期会費集金A4用紙」シート</w:t>
      </w:r>
      <w:r>
        <w:rPr>
          <w:rFonts w:hint="eastAsia"/>
          <w:u w:val="single"/>
        </w:rPr>
        <w:t>を</w:t>
      </w:r>
      <w:r w:rsidRPr="005A3E7A">
        <w:rPr>
          <w:rFonts w:hint="eastAsia"/>
          <w:u w:val="single"/>
        </w:rPr>
        <w:t>調整</w:t>
      </w:r>
      <w:r>
        <w:rPr>
          <w:rFonts w:hint="eastAsia"/>
          <w:u w:val="single"/>
        </w:rPr>
        <w:t>します。</w:t>
      </w:r>
      <w:r>
        <w:rPr>
          <w:u w:val="single"/>
        </w:rPr>
        <w:br/>
      </w:r>
      <w:r>
        <w:rPr>
          <w:rFonts w:hint="eastAsia"/>
          <w:u w:val="single"/>
        </w:rPr>
        <w:t>「</w:t>
      </w:r>
      <w:r w:rsidRPr="005A3E7A">
        <w:rPr>
          <w:rFonts w:hint="eastAsia"/>
          <w:u w:val="single"/>
        </w:rPr>
        <w:t>設定</w:t>
      </w:r>
      <w:r>
        <w:rPr>
          <w:rFonts w:hint="eastAsia"/>
          <w:u w:val="single"/>
        </w:rPr>
        <w:t>」</w:t>
      </w:r>
      <w:r w:rsidRPr="005A3E7A">
        <w:rPr>
          <w:rFonts w:hint="eastAsia"/>
          <w:u w:val="single"/>
        </w:rPr>
        <w:t>をし直す必要がある場合は、「差込元データ_会費集金」シートで設定します</w:t>
      </w:r>
      <w:r>
        <w:rPr>
          <w:rFonts w:hint="eastAsia"/>
        </w:rPr>
        <w:t>）</w:t>
      </w:r>
      <w:bookmarkEnd w:id="244"/>
    </w:p>
    <w:p w14:paraId="09C7414B" w14:textId="77777777" w:rsidR="00DD2B31" w:rsidRDefault="00DD2B31" w:rsidP="00DD2B31">
      <w:pPr>
        <w:pStyle w:val="3"/>
        <w:numPr>
          <w:ilvl w:val="2"/>
          <w:numId w:val="5"/>
        </w:numPr>
        <w:ind w:leftChars="272" w:left="850" w:hangingChars="133" w:hanging="279"/>
      </w:pPr>
      <w:r>
        <w:rPr>
          <w:rFonts w:hint="eastAsia"/>
        </w:rPr>
        <w:t>＜はい＞を押してください。（＜いいえ＞を押すとこの実行を中止します）</w:t>
      </w:r>
    </w:p>
    <w:bookmarkStart w:id="245" w:name="_Ref199591254"/>
    <w:p w14:paraId="3C208F5F" w14:textId="641C5A29" w:rsidR="00DD2B31" w:rsidRDefault="00DD2B31" w:rsidP="00DD2B31">
      <w:pPr>
        <w:pStyle w:val="3"/>
        <w:numPr>
          <w:ilvl w:val="2"/>
          <w:numId w:val="5"/>
        </w:numPr>
        <w:ind w:leftChars="272" w:left="850" w:hangingChars="133" w:hanging="279"/>
      </w:pPr>
      <w:r>
        <w:rPr>
          <w:rFonts w:hint="eastAsia"/>
          <w:noProof/>
        </w:rPr>
        <mc:AlternateContent>
          <mc:Choice Requires="wpg">
            <w:drawing>
              <wp:anchor distT="0" distB="0" distL="114300" distR="114300" simplePos="0" relativeHeight="251681792" behindDoc="0" locked="0" layoutInCell="1" allowOverlap="1" wp14:anchorId="4B5CA1CD" wp14:editId="6273E70A">
                <wp:simplePos x="0" y="0"/>
                <wp:positionH relativeFrom="margin">
                  <wp:align>right</wp:align>
                </wp:positionH>
                <wp:positionV relativeFrom="paragraph">
                  <wp:posOffset>63500</wp:posOffset>
                </wp:positionV>
                <wp:extent cx="3016885" cy="2057400"/>
                <wp:effectExtent l="0" t="0" r="0" b="0"/>
                <wp:wrapSquare wrapText="bothSides"/>
                <wp:docPr id="703386741" name="グループ化 51"/>
                <wp:cNvGraphicFramePr/>
                <a:graphic xmlns:a="http://schemas.openxmlformats.org/drawingml/2006/main">
                  <a:graphicData uri="http://schemas.microsoft.com/office/word/2010/wordprocessingGroup">
                    <wpg:wgp>
                      <wpg:cNvGrpSpPr/>
                      <wpg:grpSpPr>
                        <a:xfrm>
                          <a:off x="0" y="0"/>
                          <a:ext cx="3016885" cy="2057400"/>
                          <a:chOff x="0" y="0"/>
                          <a:chExt cx="3016885" cy="2057400"/>
                        </a:xfrm>
                      </wpg:grpSpPr>
                      <pic:pic xmlns:pic="http://schemas.openxmlformats.org/drawingml/2006/picture">
                        <pic:nvPicPr>
                          <pic:cNvPr id="225005067" name="図 50"/>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3016885" cy="1771015"/>
                          </a:xfrm>
                          <a:prstGeom prst="rect">
                            <a:avLst/>
                          </a:prstGeom>
                        </pic:spPr>
                      </pic:pic>
                      <wps:wsp>
                        <wps:cNvPr id="251944582" name="テキスト ボックス 1"/>
                        <wps:cNvSpPr txBox="1"/>
                        <wps:spPr>
                          <a:xfrm>
                            <a:off x="0" y="1828800"/>
                            <a:ext cx="3016885" cy="228600"/>
                          </a:xfrm>
                          <a:prstGeom prst="rect">
                            <a:avLst/>
                          </a:prstGeom>
                          <a:solidFill>
                            <a:prstClr val="white"/>
                          </a:solidFill>
                          <a:ln>
                            <a:noFill/>
                          </a:ln>
                        </wps:spPr>
                        <wps:txbx>
                          <w:txbxContent>
                            <w:p w14:paraId="5C269262" w14:textId="77777777" w:rsidR="00DD2B31" w:rsidRPr="00083102" w:rsidRDefault="00DD2B31" w:rsidP="00DD2B31">
                              <w:pPr>
                                <w:pStyle w:val="ab"/>
                                <w:rPr>
                                  <w:rFonts w:ascii="ＭＳ 明朝" w:eastAsia="ＭＳ 明朝"/>
                                  <w:szCs w:val="22"/>
                                  <w:lang w:val="ja-JP"/>
                                </w:rPr>
                              </w:pPr>
                              <w:bookmarkStart w:id="246" w:name="_Ref19927160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20</w:t>
                              </w:r>
                              <w:r>
                                <w:fldChar w:fldCharType="end"/>
                              </w:r>
                              <w:r>
                                <w:rPr>
                                  <w:rFonts w:hint="eastAsia"/>
                                </w:rPr>
                                <w:t xml:space="preserve"> 印刷プレビュー</w:t>
                              </w:r>
                              <w:bookmarkEnd w:id="2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B5CA1CD" id="グループ化 51" o:spid="_x0000_s1085" style="position:absolute;left:0;text-align:left;margin-left:186.35pt;margin-top:5pt;width:237.55pt;height:162pt;z-index:251681792;mso-position-horizontal:right;mso-position-horizontal-relative:margin;mso-position-vertical-relative:text" coordsize="30168,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">
                <v:shape id="図 50" o:spid="_x0000_s1086" type="#_x0000_t75" style="position:absolute;width:30168;height:17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">
                  <v:imagedata r:id="rId47" o:title=""/>
                </v:shape>
                <v:shape id="テキスト ボックス 1" o:spid="_x0000_s1087" type="#_x0000_t202" style="position:absolute;top:18288;width:3016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" stroked="f">
                  <v:textbox style="mso-fit-shape-to-text:t" inset="0,0,0,0">
                    <w:txbxContent>
                      <w:p w14:paraId="5C269262" w14:textId="77777777" w:rsidR="00DD2B31" w:rsidRPr="00083102" w:rsidRDefault="00DD2B31" w:rsidP="00DD2B31">
                        <w:pPr>
                          <w:pStyle w:val="ab"/>
                          <w:rPr>
                            <w:rFonts w:ascii="ＭＳ 明朝" w:eastAsia="ＭＳ 明朝"/>
                            <w:szCs w:val="22"/>
                            <w:lang w:val="ja-JP"/>
                          </w:rPr>
                        </w:pPr>
                        <w:bookmarkStart w:id="266" w:name="_Ref19927160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20</w:t>
                        </w:r>
                        <w:r>
                          <w:fldChar w:fldCharType="end"/>
                        </w:r>
                        <w:r>
                          <w:rPr>
                            <w:rFonts w:hint="eastAsia"/>
                          </w:rPr>
                          <w:t xml:space="preserve"> 印刷プレビュー</w:t>
                        </w:r>
                        <w:bookmarkEnd w:id="266"/>
                      </w:p>
                    </w:txbxContent>
                  </v:textbox>
                </v:shape>
                <w10:wrap type="square" anchorx="margin"/>
              </v:group>
            </w:pict>
          </mc:Fallback>
        </mc:AlternateConten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_Ref199271603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20</w:t>
      </w:r>
      <w:r w:rsidR="00A21F19" w:rsidRPr="00E8101F">
        <w:rPr>
          <w:rFonts w:hint="eastAsia"/>
          <w:color w:val="0070C0"/>
        </w:rPr>
        <w:t xml:space="preserve"> 印刷プレビュー</w:t>
      </w:r>
      <w:r w:rsidRPr="00E8101F">
        <w:rPr>
          <w:color w:val="0070C0"/>
        </w:rPr>
        <w:fldChar w:fldCharType="end"/>
      </w:r>
      <w:r>
        <w:rPr>
          <w:rFonts w:hint="eastAsia"/>
        </w:rPr>
        <w:t>」の図が表示します。</w:t>
      </w:r>
      <w:r>
        <w:br/>
      </w:r>
      <w:r>
        <w:rPr>
          <w:rFonts w:hint="eastAsia"/>
        </w:rPr>
        <w:t>（ここで表示する</w:t>
      </w:r>
      <w:bookmarkStart w:id="247" w:name="_Hlk199428233"/>
      <w:r>
        <w:rPr>
          <w:rFonts w:hint="eastAsia"/>
        </w:rPr>
        <w:t>「印刷プレビュー」</w:t>
      </w:r>
      <w:bookmarkEnd w:id="247"/>
      <w:r>
        <w:rPr>
          <w:rFonts w:hint="eastAsia"/>
        </w:rPr>
        <w:t>は</w:t>
      </w:r>
      <w:r w:rsidRPr="00AB5E05">
        <w:rPr>
          <w:rFonts w:hint="eastAsia"/>
        </w:rPr>
        <w:t>Excelの「印刷プレビューと印刷」</w:t>
      </w:r>
      <w:r>
        <w:rPr>
          <w:rFonts w:hint="eastAsia"/>
        </w:rPr>
        <w:t>とは違い、このプログラムのオリジナルです。</w:t>
      </w:r>
      <w:r w:rsidRPr="00276F87">
        <w:rPr>
          <w:rFonts w:hint="eastAsia"/>
        </w:rPr>
        <w:t>印刷画面の</w:t>
      </w:r>
      <w:r w:rsidRPr="00276F87">
        <w:rPr>
          <w:rFonts w:hint="eastAsia"/>
          <w:u w:val="double"/>
        </w:rPr>
        <w:t>余白等の調整が必要な場合は</w:t>
      </w:r>
      <w:r w:rsidRPr="001B2A08">
        <w:rPr>
          <w:rFonts w:hint="eastAsia"/>
          <w:u w:val="double"/>
        </w:rPr>
        <w:t>Excelの</w:t>
      </w:r>
      <w:r>
        <w:rPr>
          <w:rFonts w:hint="eastAsia"/>
          <w:u w:val="double"/>
        </w:rPr>
        <w:t>「</w:t>
      </w:r>
      <w:r w:rsidRPr="001B2A08">
        <w:rPr>
          <w:rFonts w:hint="eastAsia"/>
          <w:u w:val="double"/>
        </w:rPr>
        <w:t>印刷プレビュー</w:t>
      </w:r>
      <w:r>
        <w:rPr>
          <w:rFonts w:hint="eastAsia"/>
          <w:u w:val="double"/>
        </w:rPr>
        <w:t>と印刷</w:t>
      </w:r>
      <w:r w:rsidRPr="001B2A08">
        <w:rPr>
          <w:rFonts w:hint="eastAsia"/>
          <w:u w:val="double"/>
        </w:rPr>
        <w:t>」を表示して調整</w:t>
      </w:r>
      <w:r>
        <w:rPr>
          <w:rFonts w:hint="eastAsia"/>
        </w:rPr>
        <w:t>してください）</w:t>
      </w:r>
      <w:bookmarkEnd w:id="245"/>
    </w:p>
    <w:p w14:paraId="48290109" w14:textId="77777777" w:rsidR="00DD2B31" w:rsidRDefault="00DD2B31" w:rsidP="00DD2B31">
      <w:pPr>
        <w:ind w:leftChars="68" w:left="853" w:hangingChars="337" w:hanging="710"/>
        <w:rPr>
          <w:lang w:val="ja-JP"/>
        </w:rPr>
      </w:pPr>
      <w:r w:rsidRPr="00DC1CD4">
        <w:rPr>
          <w:rFonts w:hint="eastAsia"/>
          <w:b/>
          <w:bCs/>
          <w:lang w:val="ja-JP"/>
        </w:rPr>
        <w:t>参考：</w:t>
      </w:r>
      <w:r w:rsidRPr="00AB5E05">
        <w:rPr>
          <w:rFonts w:hint="eastAsia"/>
          <w:lang w:val="ja-JP"/>
        </w:rPr>
        <w:t>Excelの「印刷プレビューと印刷」</w:t>
      </w:r>
      <w:r w:rsidRPr="002C3CB5">
        <w:rPr>
          <w:rFonts w:hint="eastAsia"/>
          <w:lang w:val="ja-JP"/>
        </w:rPr>
        <w:t>ボタン</w:t>
      </w:r>
      <w:r>
        <w:rPr>
          <w:rFonts w:hint="eastAsia"/>
          <w:lang w:val="ja-JP"/>
        </w:rPr>
        <w:t>の作り方は</w:t>
      </w:r>
    </w:p>
    <w:p w14:paraId="681981B8" w14:textId="2A59ABC4" w:rsidR="00DD2B31" w:rsidRPr="00CF493D" w:rsidRDefault="00DD2B31" w:rsidP="00DD2B31">
      <w:pPr>
        <w:ind w:leftChars="337" w:left="708"/>
        <w:rPr>
          <w:lang w:val="ja-JP"/>
        </w:rPr>
      </w:pPr>
      <w:r w:rsidRPr="009A3388">
        <w:rPr>
          <w:rFonts w:hint="eastAsia"/>
          <w:color w:val="0070C0"/>
          <w:lang w:val="ja-JP"/>
        </w:rPr>
        <w:t>「</w:t>
      </w:r>
      <w:r w:rsidRPr="00E8101F">
        <w:rPr>
          <w:color w:val="0070C0"/>
          <w:lang w:val="ja-JP"/>
        </w:rPr>
        <w:fldChar w:fldCharType="begin"/>
      </w:r>
      <w:r w:rsidRPr="00E8101F">
        <w:rPr>
          <w:color w:val="0070C0"/>
          <w:lang w:val="ja-JP"/>
        </w:rPr>
        <w:instrText xml:space="preserve"> </w:instrText>
      </w:r>
      <w:r w:rsidRPr="00E8101F">
        <w:rPr>
          <w:rFonts w:hint="eastAsia"/>
          <w:color w:val="0070C0"/>
          <w:lang w:val="ja-JP"/>
        </w:rPr>
        <w:instrText>REF _Ref199493999 \h</w:instrText>
      </w:r>
      <w:r w:rsidRPr="00E8101F">
        <w:rPr>
          <w:color w:val="0070C0"/>
          <w:lang w:val="ja-JP"/>
        </w:rPr>
        <w:instrText xml:space="preserve"> </w:instrText>
      </w:r>
      <w:r w:rsidRPr="00E8101F">
        <w:rPr>
          <w:color w:val="0070C0"/>
          <w:lang w:val="ja-JP"/>
        </w:rPr>
      </w:r>
      <w:r w:rsidRPr="00E8101F">
        <w:rPr>
          <w:color w:val="0070C0"/>
          <w:lang w:val="ja-JP"/>
        </w:rPr>
        <w:fldChar w:fldCharType="separate"/>
      </w:r>
      <w:r w:rsidR="00A21F19" w:rsidRPr="00E8101F">
        <w:rPr>
          <w:rFonts w:hint="eastAsia"/>
          <w:color w:val="0070C0"/>
        </w:rPr>
        <w:t xml:space="preserve">図 </w:t>
      </w:r>
      <w:r w:rsidR="00A21F19" w:rsidRPr="00E8101F">
        <w:rPr>
          <w:noProof/>
          <w:color w:val="0070C0"/>
        </w:rPr>
        <w:t>21</w:t>
      </w:r>
      <w:r w:rsidR="00A21F19" w:rsidRPr="00E8101F">
        <w:rPr>
          <w:rFonts w:hint="eastAsia"/>
          <w:color w:val="0070C0"/>
        </w:rPr>
        <w:t xml:space="preserve"> Excelの印刷プレビュー作り方と操作</w:t>
      </w:r>
      <w:r w:rsidRPr="00E8101F">
        <w:rPr>
          <w:color w:val="0070C0"/>
          <w:lang w:val="ja-JP"/>
        </w:rPr>
        <w:fldChar w:fldCharType="end"/>
      </w:r>
      <w:r>
        <w:rPr>
          <w:rFonts w:hint="eastAsia"/>
          <w:lang w:val="ja-JP"/>
        </w:rPr>
        <w:t>」の図の「Excelのを「クイックサクセスツールバー」に表示して置くと印刷余白などの調整をするときに便利です。作り方は同図の</w:t>
      </w:r>
      <w:r w:rsidRPr="0007240E">
        <w:rPr>
          <w:rFonts w:hint="eastAsia"/>
          <w:color w:val="FF0000"/>
          <w:lang w:val="ja-JP"/>
        </w:rPr>
        <w:t>①</w:t>
      </w:r>
      <w:r>
        <w:rPr>
          <w:rFonts w:hint="eastAsia"/>
          <w:lang w:val="ja-JP"/>
        </w:rPr>
        <w:t>、</w:t>
      </w:r>
      <w:r w:rsidRPr="0007240E">
        <w:rPr>
          <w:rFonts w:hint="eastAsia"/>
          <w:color w:val="FF0000"/>
          <w:lang w:val="ja-JP"/>
        </w:rPr>
        <w:t>②</w:t>
      </w:r>
      <w:r>
        <w:rPr>
          <w:rFonts w:hint="eastAsia"/>
          <w:lang w:val="ja-JP"/>
        </w:rPr>
        <w:t>の順に操作します。使うときは</w:t>
      </w:r>
      <w:r w:rsidRPr="0007240E">
        <w:rPr>
          <w:rFonts w:hint="eastAsia"/>
          <w:color w:val="FF0000"/>
          <w:lang w:val="ja-JP"/>
        </w:rPr>
        <w:t>③</w:t>
      </w:r>
      <w:r>
        <w:rPr>
          <w:rFonts w:hint="eastAsia"/>
          <w:lang w:val="ja-JP"/>
        </w:rPr>
        <w:t>をクリックします。</w:t>
      </w:r>
    </w:p>
    <w:p w14:paraId="35926CAD" w14:textId="2DB4A271" w:rsidR="00DD2B31" w:rsidRDefault="00292B15" w:rsidP="00DD2B31">
      <w:pPr>
        <w:pStyle w:val="3"/>
        <w:numPr>
          <w:ilvl w:val="2"/>
          <w:numId w:val="5"/>
        </w:numPr>
        <w:ind w:leftChars="272" w:left="850" w:hangingChars="133" w:hanging="279"/>
      </w:pPr>
      <w:r>
        <w:rPr>
          <w:rFonts w:hint="eastAsia"/>
          <w:noProof/>
        </w:rPr>
        <mc:AlternateContent>
          <mc:Choice Requires="wpg">
            <w:drawing>
              <wp:anchor distT="0" distB="0" distL="114300" distR="114300" simplePos="0" relativeHeight="251688960" behindDoc="0" locked="0" layoutInCell="1" allowOverlap="1" wp14:anchorId="2146E9AF" wp14:editId="5917D052">
                <wp:simplePos x="0" y="0"/>
                <wp:positionH relativeFrom="margin">
                  <wp:posOffset>2059754</wp:posOffset>
                </wp:positionH>
                <wp:positionV relativeFrom="paragraph">
                  <wp:posOffset>-156210</wp:posOffset>
                </wp:positionV>
                <wp:extent cx="3620135" cy="2006600"/>
                <wp:effectExtent l="0" t="0" r="0" b="0"/>
                <wp:wrapSquare wrapText="bothSides"/>
                <wp:docPr id="892429615" name="グループ化 42"/>
                <wp:cNvGraphicFramePr/>
                <a:graphic xmlns:a="http://schemas.openxmlformats.org/drawingml/2006/main">
                  <a:graphicData uri="http://schemas.microsoft.com/office/word/2010/wordprocessingGroup">
                    <wpg:wgp>
                      <wpg:cNvGrpSpPr/>
                      <wpg:grpSpPr>
                        <a:xfrm>
                          <a:off x="0" y="0"/>
                          <a:ext cx="3620135" cy="2006600"/>
                          <a:chOff x="0" y="0"/>
                          <a:chExt cx="3620135" cy="2006600"/>
                        </a:xfrm>
                      </wpg:grpSpPr>
                      <wps:wsp>
                        <wps:cNvPr id="445740033" name="テキスト ボックス 1"/>
                        <wps:cNvSpPr txBox="1"/>
                        <wps:spPr>
                          <a:xfrm>
                            <a:off x="0" y="1778000"/>
                            <a:ext cx="3620135" cy="228600"/>
                          </a:xfrm>
                          <a:prstGeom prst="rect">
                            <a:avLst/>
                          </a:prstGeom>
                          <a:solidFill>
                            <a:prstClr val="white"/>
                          </a:solidFill>
                          <a:ln>
                            <a:noFill/>
                          </a:ln>
                        </wps:spPr>
                        <wps:txbx>
                          <w:txbxContent>
                            <w:p w14:paraId="4E16B5BF" w14:textId="77777777" w:rsidR="00DD2B31" w:rsidRPr="008652BF" w:rsidRDefault="00DD2B31" w:rsidP="00DD2B31">
                              <w:pPr>
                                <w:pStyle w:val="ab"/>
                                <w:rPr>
                                  <w:noProof/>
                                  <w:szCs w:val="22"/>
                                  <w:lang w:val="ja-JP"/>
                                </w:rPr>
                              </w:pPr>
                              <w:bookmarkStart w:id="248" w:name="_Ref19949399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21</w:t>
                              </w:r>
                              <w:r>
                                <w:fldChar w:fldCharType="end"/>
                              </w:r>
                              <w:r>
                                <w:rPr>
                                  <w:rFonts w:hint="eastAsia"/>
                                </w:rPr>
                                <w:t xml:space="preserve"> Excelの印刷プレビュー作り方と操作</w:t>
                              </w:r>
                              <w:bookmarkEnd w:id="24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429745472" name="図 41"/>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12700" y="0"/>
                            <a:ext cx="3597275" cy="1739900"/>
                          </a:xfrm>
                          <a:prstGeom prst="rect">
                            <a:avLst/>
                          </a:prstGeom>
                        </pic:spPr>
                      </pic:pic>
                    </wpg:wgp>
                  </a:graphicData>
                </a:graphic>
              </wp:anchor>
            </w:drawing>
          </mc:Choice>
          <mc:Fallback>
            <w:pict>
              <v:group w14:anchorId="2146E9AF" id="_x0000_s1088" style="position:absolute;left:0;text-align:left;margin-left:162.2pt;margin-top:-12.3pt;width:285.05pt;height:158pt;z-index:251688960;mso-position-horizontal-relative:margin;mso-position-vertical-relative:text" coordsize="36201,200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">
                <v:shape id="テキスト ボックス 1" o:spid="_x0000_s1089" type="#_x0000_t202" style="position:absolute;top:17780;width:3620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" stroked="f">
                  <v:textbox style="mso-fit-shape-to-text:t" inset="0,0,0,0">
                    <w:txbxContent>
                      <w:p w14:paraId="4E16B5BF" w14:textId="77777777" w:rsidR="00DD2B31" w:rsidRPr="008652BF" w:rsidRDefault="00DD2B31" w:rsidP="00DD2B31">
                        <w:pPr>
                          <w:pStyle w:val="ab"/>
                          <w:rPr>
                            <w:noProof/>
                            <w:szCs w:val="22"/>
                            <w:lang w:val="ja-JP"/>
                          </w:rPr>
                        </w:pPr>
                        <w:bookmarkStart w:id="269" w:name="_Ref19949399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21</w:t>
                        </w:r>
                        <w:r>
                          <w:fldChar w:fldCharType="end"/>
                        </w:r>
                        <w:r>
                          <w:rPr>
                            <w:rFonts w:hint="eastAsia"/>
                          </w:rPr>
                          <w:t xml:space="preserve"> Excelの印刷プレビュー作り方と操作</w:t>
                        </w:r>
                        <w:bookmarkEnd w:id="269"/>
                      </w:p>
                    </w:txbxContent>
                  </v:textbox>
                </v:shape>
                <v:shape id="図 41" o:spid="_x0000_s1090" type="#_x0000_t75" style="position:absolute;left:127;width:35972;height:17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">
                  <v:imagedata r:id="rId49" o:title=""/>
                </v:shape>
                <w10:wrap type="square" anchorx="margin"/>
              </v:group>
            </w:pict>
          </mc:Fallback>
        </mc:AlternateContent>
      </w:r>
      <w:r w:rsidR="00DD2B31" w:rsidRPr="009A3388">
        <w:rPr>
          <w:rFonts w:hint="eastAsia"/>
          <w:color w:val="0070C0"/>
        </w:rPr>
        <w:t>「</w:t>
      </w:r>
      <w:r w:rsidR="00DD2B31" w:rsidRPr="00E8101F">
        <w:rPr>
          <w:color w:val="0070C0"/>
        </w:rPr>
        <w:fldChar w:fldCharType="begin"/>
      </w:r>
      <w:r w:rsidR="00DD2B31" w:rsidRPr="00E8101F">
        <w:rPr>
          <w:color w:val="0070C0"/>
        </w:rPr>
        <w:instrText xml:space="preserve"> </w:instrText>
      </w:r>
      <w:r w:rsidR="00DD2B31" w:rsidRPr="00E8101F">
        <w:rPr>
          <w:rFonts w:hint="eastAsia"/>
          <w:color w:val="0070C0"/>
        </w:rPr>
        <w:instrText>REF _Ref199271603 \h</w:instrText>
      </w:r>
      <w:r w:rsidR="00DD2B31" w:rsidRPr="00E8101F">
        <w:rPr>
          <w:color w:val="0070C0"/>
        </w:rPr>
        <w:instrText xml:space="preserve"> </w:instrText>
      </w:r>
      <w:r w:rsidR="00DD2B31" w:rsidRPr="00E8101F">
        <w:rPr>
          <w:color w:val="0070C0"/>
        </w:rPr>
      </w:r>
      <w:r w:rsidR="00DD2B31" w:rsidRPr="00E8101F">
        <w:rPr>
          <w:color w:val="0070C0"/>
        </w:rPr>
        <w:fldChar w:fldCharType="separate"/>
      </w:r>
      <w:r w:rsidR="00A21F19" w:rsidRPr="00E8101F">
        <w:rPr>
          <w:rFonts w:hint="eastAsia"/>
          <w:color w:val="0070C0"/>
        </w:rPr>
        <w:t xml:space="preserve">図 </w:t>
      </w:r>
      <w:r w:rsidR="00A21F19" w:rsidRPr="00E8101F">
        <w:rPr>
          <w:noProof/>
          <w:color w:val="0070C0"/>
        </w:rPr>
        <w:t>20</w:t>
      </w:r>
      <w:r w:rsidR="00A21F19" w:rsidRPr="00E8101F">
        <w:rPr>
          <w:rFonts w:hint="eastAsia"/>
          <w:color w:val="0070C0"/>
        </w:rPr>
        <w:t xml:space="preserve"> 印刷プレビュー</w:t>
      </w:r>
      <w:r w:rsidR="00DD2B31" w:rsidRPr="00E8101F">
        <w:rPr>
          <w:color w:val="0070C0"/>
        </w:rPr>
        <w:fldChar w:fldCharType="end"/>
      </w:r>
      <w:r w:rsidR="00DD2B31">
        <w:rPr>
          <w:rFonts w:hint="eastAsia"/>
        </w:rPr>
        <w:t>」の図の赤色文字で記載したように</w:t>
      </w:r>
      <w:bookmarkStart w:id="249" w:name="_Hlk199428921"/>
      <w:r w:rsidR="00DD2B31" w:rsidRPr="000402BD">
        <w:rPr>
          <w:rFonts w:hint="eastAsia"/>
          <w:u w:val="double"/>
        </w:rPr>
        <w:t>＜印刷プレビューを閉じる＞ボタン</w:t>
      </w:r>
      <w:r w:rsidR="00DD2B31">
        <w:rPr>
          <w:rFonts w:hint="eastAsia"/>
          <w:u w:val="double"/>
        </w:rPr>
        <w:t>「</w:t>
      </w:r>
      <w:r w:rsidR="00DD2B31" w:rsidRPr="0057348A">
        <w:rPr>
          <w:rFonts w:hint="eastAsia"/>
          <w:color w:val="FF0000"/>
          <w:u w:val="double"/>
        </w:rPr>
        <w:t>☒</w:t>
      </w:r>
      <w:r w:rsidR="00DD2B31">
        <w:rPr>
          <w:rFonts w:hint="eastAsia"/>
          <w:u w:val="double"/>
        </w:rPr>
        <w:t>」</w:t>
      </w:r>
      <w:r w:rsidR="00DD2B31" w:rsidRPr="000402BD">
        <w:rPr>
          <w:rFonts w:hint="eastAsia"/>
          <w:u w:val="double"/>
        </w:rPr>
        <w:t>を押す</w:t>
      </w:r>
      <w:bookmarkEnd w:id="249"/>
      <w:r w:rsidR="00DD2B31" w:rsidRPr="000402BD">
        <w:rPr>
          <w:rFonts w:hint="eastAsia"/>
          <w:u w:val="double"/>
        </w:rPr>
        <w:t>ごとに</w:t>
      </w:r>
      <w:r w:rsidR="00DD2B31">
        <w:rPr>
          <w:rFonts w:hint="eastAsia"/>
        </w:rPr>
        <w:t>「差込元データ</w:t>
      </w:r>
      <w:r w:rsidR="00DD2B31" w:rsidRPr="00110509">
        <w:rPr>
          <w:rFonts w:hint="eastAsia"/>
        </w:rPr>
        <w:t>_会</w:t>
      </w:r>
      <w:r w:rsidR="00DD2B31" w:rsidRPr="00110509">
        <w:rPr>
          <w:rFonts w:hint="eastAsia"/>
        </w:rPr>
        <w:lastRenderedPageBreak/>
        <w:t>費集金</w:t>
      </w:r>
      <w:r w:rsidR="00DD2B31">
        <w:rPr>
          <w:rFonts w:hint="eastAsia"/>
        </w:rPr>
        <w:t>」シートの「D2：E16」列で設定した番地や氏名の表示ページを変えながら最終まで表示し終わると「印刷プレビュー」を自動で閉じます。</w:t>
      </w:r>
    </w:p>
    <w:p w14:paraId="4D5FF3DA" w14:textId="7AB0F26E" w:rsidR="00DD2B31" w:rsidRDefault="00DD2B31" w:rsidP="00DD2B31">
      <w:pPr>
        <w:pStyle w:val="3"/>
        <w:numPr>
          <w:ilvl w:val="2"/>
          <w:numId w:val="5"/>
        </w:numPr>
        <w:ind w:leftChars="272" w:left="850" w:hangingChars="133" w:hanging="279"/>
      </w:pPr>
      <w:r>
        <w:rPr>
          <w:rFonts w:hint="eastAsia"/>
        </w:rPr>
        <w:t>前記</w:t>
      </w:r>
      <w:r w:rsidRPr="001A42E0">
        <w:rPr>
          <w:rFonts w:hint="eastAsia"/>
        </w:rPr>
        <w:t>「</w:t>
      </w:r>
      <w:r w:rsidRPr="00E8101F">
        <w:rPr>
          <w:color w:val="0070C0"/>
        </w:rPr>
        <w:fldChar w:fldCharType="begin"/>
      </w:r>
      <w:r w:rsidRPr="00E8101F">
        <w:rPr>
          <w:color w:val="0070C0"/>
        </w:rPr>
        <w:instrText xml:space="preserve"> </w:instrText>
      </w:r>
      <w:r w:rsidRPr="00E8101F">
        <w:rPr>
          <w:rFonts w:hint="eastAsia"/>
          <w:color w:val="0070C0"/>
        </w:rPr>
        <w:instrText>REF _Ref199426578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3)</w:t>
      </w:r>
      <w:r w:rsidRPr="00E8101F">
        <w:rPr>
          <w:color w:val="0070C0"/>
        </w:rPr>
        <w:fldChar w:fldCharType="end"/>
      </w:r>
      <w:r>
        <w:rPr>
          <w:rFonts w:hint="eastAsia"/>
        </w:rPr>
        <w:t>」項で説明したように「印刷プレビュー」の表示中に＜Esc＞キーを1秒程度押すと「停止しますか？」と操作を継続または中止の確認を以下のように表示します。</w:t>
      </w:r>
    </w:p>
    <w:p w14:paraId="751AC537" w14:textId="77777777" w:rsidR="00DD2B31" w:rsidRDefault="00DD2B31" w:rsidP="00DD2B31">
      <w:pPr>
        <w:pStyle w:val="4"/>
        <w:numPr>
          <w:ilvl w:val="3"/>
          <w:numId w:val="5"/>
        </w:numPr>
        <w:jc w:val="both"/>
      </w:pPr>
      <w:r>
        <w:rPr>
          <w:rFonts w:hint="eastAsia"/>
        </w:rPr>
        <w:t>＜はい＞を押すと表示を停止します。</w:t>
      </w:r>
    </w:p>
    <w:p w14:paraId="1F0CB2B6" w14:textId="77777777" w:rsidR="00DD2B31" w:rsidRDefault="00DD2B31" w:rsidP="00DD2B31">
      <w:pPr>
        <w:pStyle w:val="4"/>
        <w:numPr>
          <w:ilvl w:val="3"/>
          <w:numId w:val="5"/>
        </w:numPr>
        <w:jc w:val="both"/>
      </w:pPr>
      <w:r w:rsidRPr="00F07197">
        <w:rPr>
          <w:rFonts w:hint="eastAsia"/>
        </w:rPr>
        <w:t>＜いいえ＞を押すと</w:t>
      </w:r>
      <w:r>
        <w:rPr>
          <w:rFonts w:hint="eastAsia"/>
        </w:rPr>
        <w:t>中止しないで前出しの</w:t>
      </w:r>
      <w:r w:rsidRPr="00F07197">
        <w:rPr>
          <w:rFonts w:hint="eastAsia"/>
        </w:rPr>
        <w:t>操作を</w:t>
      </w:r>
      <w:r>
        <w:rPr>
          <w:rFonts w:hint="eastAsia"/>
        </w:rPr>
        <w:t>継続する</w:t>
      </w:r>
      <w:r w:rsidRPr="00F07197">
        <w:rPr>
          <w:rFonts w:hint="eastAsia"/>
        </w:rPr>
        <w:t>ことができます。</w:t>
      </w:r>
    </w:p>
    <w:p w14:paraId="4530C0F7" w14:textId="77777777" w:rsidR="00DD2B31" w:rsidRPr="0065258B" w:rsidRDefault="00DD2B31" w:rsidP="00DD2B31">
      <w:pPr>
        <w:pStyle w:val="3"/>
        <w:numPr>
          <w:ilvl w:val="2"/>
          <w:numId w:val="5"/>
        </w:numPr>
        <w:ind w:leftChars="272" w:left="850" w:hangingChars="133" w:hanging="279"/>
      </w:pPr>
      <w:r>
        <w:rPr>
          <w:rFonts w:hint="eastAsia"/>
        </w:rPr>
        <w:t>停止した場合は「</w:t>
      </w:r>
      <w:r w:rsidRPr="00B770E1">
        <w:rPr>
          <w:rFonts w:hint="eastAsia"/>
        </w:rPr>
        <w:t>上期会費集金A4用紙</w:t>
      </w:r>
      <w:r>
        <w:rPr>
          <w:rFonts w:hint="eastAsia"/>
        </w:rPr>
        <w:t>」シートには印刷プレビュー中に表示していた場所の「番地」や「氏名」を「</w:t>
      </w:r>
      <w:r w:rsidRPr="00B770E1">
        <w:rPr>
          <w:rFonts w:hint="eastAsia"/>
        </w:rPr>
        <w:t>上期会費集金A4用紙</w:t>
      </w:r>
      <w:r>
        <w:rPr>
          <w:rFonts w:hint="eastAsia"/>
        </w:rPr>
        <w:t>」シートの画面に表示します。先頭を表示させて終了する場合は、そのまま再度「印刷プレビュー」コマンドを押して最初の表示が出た時に＜Esc＞キーを押し＜はい＞を押すとトップページを表示します。</w:t>
      </w:r>
    </w:p>
    <w:p w14:paraId="7A679D31" w14:textId="5BE2DE54" w:rsidR="00DD2B31" w:rsidRPr="00F07197" w:rsidRDefault="00DD2B31" w:rsidP="00DD2B31">
      <w:pPr>
        <w:pStyle w:val="3"/>
        <w:numPr>
          <w:ilvl w:val="2"/>
          <w:numId w:val="5"/>
        </w:numPr>
        <w:ind w:leftChars="272" w:left="850" w:hangingChars="133" w:hanging="279"/>
      </w:pPr>
      <w:r w:rsidRPr="00F07197">
        <w:rPr>
          <w:rFonts w:hint="eastAsia"/>
        </w:rPr>
        <w:t>プレビューで不具合がある場合で</w:t>
      </w:r>
      <w:r>
        <w:rPr>
          <w:rFonts w:hint="eastAsia"/>
        </w:rPr>
        <w:t>、</w:t>
      </w:r>
      <w:r w:rsidRPr="00F07197">
        <w:rPr>
          <w:rFonts w:hint="eastAsia"/>
        </w:rPr>
        <w:t>「上期会費集金A4用紙」</w:t>
      </w:r>
      <w:r>
        <w:rPr>
          <w:rFonts w:hint="eastAsia"/>
        </w:rPr>
        <w:t>シートに何かの</w:t>
      </w:r>
      <w:r w:rsidRPr="00F07197">
        <w:rPr>
          <w:rFonts w:hint="eastAsia"/>
        </w:rPr>
        <w:t>不具合</w:t>
      </w:r>
      <w:r>
        <w:rPr>
          <w:rFonts w:hint="eastAsia"/>
        </w:rPr>
        <w:t>がある</w:t>
      </w:r>
      <w:r w:rsidRPr="00F07197">
        <w:rPr>
          <w:rFonts w:hint="eastAsia"/>
        </w:rPr>
        <w:t>場合は修正して</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_Ref199273658 \n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2)</w:t>
      </w:r>
      <w:r w:rsidRPr="00E8101F">
        <w:rPr>
          <w:color w:val="0070C0"/>
        </w:rPr>
        <w:fldChar w:fldCharType="end"/>
      </w:r>
      <w:r w:rsidRPr="00F07197">
        <w:rPr>
          <w:rFonts w:hint="eastAsia"/>
        </w:rPr>
        <w:t>」項から再度実行します。</w:t>
      </w:r>
    </w:p>
    <w:p w14:paraId="74065C5B" w14:textId="02B3080F" w:rsidR="00DD2B31" w:rsidRDefault="00DD2B31" w:rsidP="00DD2B31">
      <w:pPr>
        <w:pStyle w:val="3"/>
        <w:numPr>
          <w:ilvl w:val="2"/>
          <w:numId w:val="5"/>
        </w:numPr>
        <w:ind w:leftChars="272" w:left="850" w:hangingChars="133" w:hanging="279"/>
      </w:pPr>
      <w:r>
        <w:rPr>
          <w:rFonts w:hint="eastAsia"/>
        </w:rPr>
        <w:t>「差込元データ</w:t>
      </w:r>
      <w:r w:rsidRPr="006D73C0">
        <w:rPr>
          <w:rFonts w:hint="eastAsia"/>
        </w:rPr>
        <w:t>_会費集金</w:t>
      </w:r>
      <w:r>
        <w:rPr>
          <w:rFonts w:hint="eastAsia"/>
        </w:rPr>
        <w:t>」シートで何かの不具合がある場合は修正して再度</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_Ref199273658 \n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2)</w:t>
      </w:r>
      <w:r w:rsidRPr="00E8101F">
        <w:rPr>
          <w:color w:val="0070C0"/>
        </w:rPr>
        <w:fldChar w:fldCharType="end"/>
      </w:r>
      <w:r w:rsidRPr="00F07197">
        <w:rPr>
          <w:rFonts w:hint="eastAsia"/>
        </w:rPr>
        <w:t>」</w:t>
      </w:r>
      <w:r>
        <w:rPr>
          <w:rFonts w:hint="eastAsia"/>
        </w:rPr>
        <w:t>項から再度実行してください。</w:t>
      </w:r>
    </w:p>
    <w:p w14:paraId="3311FD21" w14:textId="46E92EBE" w:rsidR="00DD2B31" w:rsidRDefault="00DD2B31" w:rsidP="00DD2B31">
      <w:pPr>
        <w:pStyle w:val="3"/>
        <w:numPr>
          <w:ilvl w:val="2"/>
          <w:numId w:val="5"/>
        </w:numPr>
        <w:ind w:leftChars="272" w:left="850" w:hangingChars="133" w:hanging="279"/>
      </w:pPr>
      <w:r>
        <w:rPr>
          <w:rFonts w:hint="eastAsia"/>
        </w:rPr>
        <w:t>印刷については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_Ref199330089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７</w:t>
      </w:r>
      <w:r w:rsidRPr="00E8101F">
        <w:rPr>
          <w:color w:val="0070C0"/>
        </w:rPr>
        <w:fldChar w:fldCharType="end"/>
      </w:r>
      <w:r w:rsidRPr="00E8101F">
        <w:rPr>
          <w:color w:val="0070C0"/>
        </w:rPr>
        <w:fldChar w:fldCharType="begin"/>
      </w:r>
      <w:r w:rsidRPr="00E8101F">
        <w:rPr>
          <w:color w:val="0070C0"/>
        </w:rPr>
        <w:instrText xml:space="preserve"> REF _Ref199330094 \h </w:instrText>
      </w:r>
      <w:r w:rsidRPr="00E8101F">
        <w:rPr>
          <w:color w:val="0070C0"/>
        </w:rPr>
      </w:r>
      <w:r w:rsidRPr="00E8101F">
        <w:rPr>
          <w:color w:val="0070C0"/>
        </w:rPr>
        <w:fldChar w:fldCharType="separate"/>
      </w:r>
      <w:r w:rsidR="00A21F19" w:rsidRPr="00E8101F">
        <w:rPr>
          <w:rFonts w:hint="eastAsia"/>
          <w:color w:val="0070C0"/>
        </w:rPr>
        <w:t>印刷関連グループの説明</w:t>
      </w:r>
      <w:r w:rsidRPr="00E8101F">
        <w:rPr>
          <w:color w:val="0070C0"/>
        </w:rPr>
        <w:fldChar w:fldCharType="end"/>
      </w:r>
      <w:r>
        <w:rPr>
          <w:rFonts w:hint="eastAsia"/>
        </w:rPr>
        <w:t>」項で説明しています。</w:t>
      </w:r>
    </w:p>
    <w:p w14:paraId="5428AE62" w14:textId="77777777" w:rsidR="00DD2B31" w:rsidRPr="004B0C06" w:rsidRDefault="00DD2B31" w:rsidP="00A21F19">
      <w:pPr>
        <w:pStyle w:val="2"/>
        <w:numPr>
          <w:ilvl w:val="1"/>
          <w:numId w:val="8"/>
        </w:numPr>
      </w:pPr>
      <w:bookmarkStart w:id="250" w:name="_Ref199433294"/>
      <w:bookmarkStart w:id="251" w:name="_Ref199433298"/>
      <w:bookmarkStart w:id="252" w:name="_Toc219981488"/>
      <w:bookmarkStart w:id="253" w:name="_Toc219984281"/>
      <w:bookmarkStart w:id="254" w:name="_Hlk199425481"/>
      <w:r>
        <w:rPr>
          <w:rFonts w:hint="eastAsia"/>
        </w:rPr>
        <w:t>「差込元データ_会費集金」シートのセルの関連についての説明</w:t>
      </w:r>
      <w:bookmarkEnd w:id="250"/>
      <w:bookmarkEnd w:id="251"/>
      <w:bookmarkEnd w:id="252"/>
      <w:bookmarkEnd w:id="253"/>
    </w:p>
    <w:bookmarkEnd w:id="254"/>
    <w:p w14:paraId="37B6C5CF" w14:textId="5FFDCDF5"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_Ref199277773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22</w:t>
      </w:r>
      <w:r w:rsidR="00A21F19" w:rsidRPr="00E8101F">
        <w:rPr>
          <w:rFonts w:hint="eastAsia"/>
          <w:color w:val="0070C0"/>
        </w:rPr>
        <w:t xml:space="preserve"> 「差込元データ_会費集金」シート</w:t>
      </w:r>
      <w:r w:rsidRPr="00E8101F">
        <w:rPr>
          <w:color w:val="0070C0"/>
        </w:rPr>
        <w:fldChar w:fldCharType="end"/>
      </w:r>
      <w:r>
        <w:rPr>
          <w:rFonts w:hint="eastAsia"/>
        </w:rPr>
        <w:t>」の図の1行目のタイトル行にはセルのコーナに赤色三角をポイントすると「メモ」があり簡単な説明を記載しています。</w:t>
      </w:r>
    </w:p>
    <w:p w14:paraId="79CF78BA" w14:textId="77777777" w:rsidR="00DD2B31" w:rsidRPr="00AB0C04" w:rsidRDefault="00DD2B31" w:rsidP="00DD2B31">
      <w:pPr>
        <w:ind w:leftChars="400" w:left="840"/>
      </w:pPr>
      <w:r>
        <w:rPr>
          <w:rFonts w:hint="eastAsia"/>
          <w:noProof/>
        </w:rPr>
        <mc:AlternateContent>
          <mc:Choice Requires="wpg">
            <w:drawing>
              <wp:inline distT="0" distB="0" distL="0" distR="0" wp14:anchorId="111E4DE1" wp14:editId="529E79A5">
                <wp:extent cx="5140960" cy="1162050"/>
                <wp:effectExtent l="0" t="0" r="2540" b="0"/>
                <wp:docPr id="1963018248" name="グループ化 52"/>
                <wp:cNvGraphicFramePr/>
                <a:graphic xmlns:a="http://schemas.openxmlformats.org/drawingml/2006/main">
                  <a:graphicData uri="http://schemas.microsoft.com/office/word/2010/wordprocessingGroup">
                    <wpg:wgp>
                      <wpg:cNvGrpSpPr/>
                      <wpg:grpSpPr>
                        <a:xfrm>
                          <a:off x="0" y="0"/>
                          <a:ext cx="5140960" cy="1162050"/>
                          <a:chOff x="0" y="0"/>
                          <a:chExt cx="5140960" cy="1162050"/>
                        </a:xfrm>
                      </wpg:grpSpPr>
                      <pic:pic xmlns:pic="http://schemas.openxmlformats.org/drawingml/2006/picture">
                        <pic:nvPicPr>
                          <pic:cNvPr id="374048947" name="図 1445173361"/>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0" y="0"/>
                            <a:ext cx="5140960" cy="873760"/>
                          </a:xfrm>
                          <a:prstGeom prst="rect">
                            <a:avLst/>
                          </a:prstGeom>
                        </pic:spPr>
                      </pic:pic>
                      <wps:wsp>
                        <wps:cNvPr id="868081182" name="テキスト ボックス 1"/>
                        <wps:cNvSpPr txBox="1"/>
                        <wps:spPr>
                          <a:xfrm>
                            <a:off x="0" y="933450"/>
                            <a:ext cx="5140960" cy="228600"/>
                          </a:xfrm>
                          <a:prstGeom prst="rect">
                            <a:avLst/>
                          </a:prstGeom>
                          <a:solidFill>
                            <a:prstClr val="white"/>
                          </a:solidFill>
                          <a:ln>
                            <a:noFill/>
                          </a:ln>
                        </wps:spPr>
                        <wps:txbx>
                          <w:txbxContent>
                            <w:p w14:paraId="3FE4F0FE" w14:textId="77777777" w:rsidR="00DD2B31" w:rsidRPr="009A1DB2" w:rsidRDefault="00DD2B31" w:rsidP="00DD2B31">
                              <w:pPr>
                                <w:pStyle w:val="ab"/>
                                <w:rPr>
                                  <w:szCs w:val="22"/>
                                </w:rPr>
                              </w:pPr>
                              <w:bookmarkStart w:id="255" w:name="_Ref19927777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22</w:t>
                              </w:r>
                              <w:r>
                                <w:fldChar w:fldCharType="end"/>
                              </w:r>
                              <w:r>
                                <w:rPr>
                                  <w:rFonts w:hint="eastAsia"/>
                                </w:rPr>
                                <w:t xml:space="preserve"> 「</w:t>
                              </w:r>
                              <w:r w:rsidRPr="00DD3146">
                                <w:rPr>
                                  <w:rFonts w:hint="eastAsia"/>
                                </w:rPr>
                                <w:t>差込元データ_会費集金</w:t>
                              </w:r>
                              <w:r>
                                <w:rPr>
                                  <w:rFonts w:hint="eastAsia"/>
                                </w:rPr>
                                <w:t>」シート</w:t>
                              </w:r>
                              <w:bookmarkEnd w:id="25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11E4DE1" id="グループ化 52" o:spid="_x0000_s1091" style="width:404.8pt;height:91.5pt;mso-position-horizontal-relative:char;mso-position-vertical-relative:line" coordsize="51409,116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">
                <v:shape id="図 1445173361" o:spid="_x0000_s1092" type="#_x0000_t75" style="position:absolute;width:51409;height:87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">
                  <v:imagedata r:id="rId51" o:title=""/>
                </v:shape>
                <v:shape id="テキスト ボックス 1" o:spid="_x0000_s1093" type="#_x0000_t202" style="position:absolute;top:9334;width:5140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" stroked="f">
                  <v:textbox style="mso-fit-shape-to-text:t" inset="0,0,0,0">
                    <w:txbxContent>
                      <w:p w14:paraId="3FE4F0FE" w14:textId="77777777" w:rsidR="00DD2B31" w:rsidRPr="009A1DB2" w:rsidRDefault="00DD2B31" w:rsidP="00DD2B31">
                        <w:pPr>
                          <w:pStyle w:val="ab"/>
                          <w:rPr>
                            <w:szCs w:val="22"/>
                          </w:rPr>
                        </w:pPr>
                        <w:bookmarkStart w:id="277" w:name="_Ref199277773"/>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22</w:t>
                        </w:r>
                        <w:r>
                          <w:fldChar w:fldCharType="end"/>
                        </w:r>
                        <w:r>
                          <w:rPr>
                            <w:rFonts w:hint="eastAsia"/>
                          </w:rPr>
                          <w:t xml:space="preserve"> 「</w:t>
                        </w:r>
                        <w:r w:rsidRPr="00DD3146">
                          <w:rPr>
                            <w:rFonts w:hint="eastAsia"/>
                          </w:rPr>
                          <w:t>差込元データ_会費集金</w:t>
                        </w:r>
                        <w:r>
                          <w:rPr>
                            <w:rFonts w:hint="eastAsia"/>
                          </w:rPr>
                          <w:t>」シート</w:t>
                        </w:r>
                        <w:bookmarkEnd w:id="277"/>
                      </w:p>
                    </w:txbxContent>
                  </v:textbox>
                </v:shape>
                <w10:anchorlock/>
              </v:group>
            </w:pict>
          </mc:Fallback>
        </mc:AlternateContent>
      </w:r>
    </w:p>
    <w:p w14:paraId="2757724E" w14:textId="77777777" w:rsidR="00DD2B31" w:rsidRDefault="00DD2B31" w:rsidP="00DD2B31">
      <w:pPr>
        <w:pStyle w:val="3"/>
        <w:numPr>
          <w:ilvl w:val="2"/>
          <w:numId w:val="5"/>
        </w:numPr>
        <w:ind w:leftChars="272" w:left="850" w:hangingChars="133" w:hanging="279"/>
      </w:pPr>
      <w:r w:rsidRPr="005163CA">
        <w:rPr>
          <w:rFonts w:hint="eastAsia"/>
        </w:rPr>
        <w:t>同図の赤色線で示しているように「差込元データ_会費集金」シートから「差込データ_会費集金」シート」へ転送する場合、</w:t>
      </w:r>
      <w:r>
        <w:rPr>
          <w:rFonts w:hint="eastAsia"/>
        </w:rPr>
        <w:t>以下の</w:t>
      </w:r>
      <w:r w:rsidRPr="00830101">
        <w:rPr>
          <w:rFonts w:hint="eastAsia"/>
        </w:rPr>
        <w:t>相対関係</w:t>
      </w:r>
      <w:r>
        <w:rPr>
          <w:rFonts w:hint="eastAsia"/>
        </w:rPr>
        <w:t>があります。</w:t>
      </w:r>
    </w:p>
    <w:p w14:paraId="60C8E231" w14:textId="77777777" w:rsidR="00DD2B31" w:rsidRDefault="00DD2B31" w:rsidP="00DD2B31">
      <w:pPr>
        <w:pStyle w:val="4"/>
        <w:numPr>
          <w:ilvl w:val="3"/>
          <w:numId w:val="5"/>
        </w:numPr>
        <w:jc w:val="both"/>
      </w:pPr>
      <w:r w:rsidRPr="005163CA">
        <w:rPr>
          <w:rFonts w:hint="eastAsia"/>
        </w:rPr>
        <w:t>転送元の「D1」セルには対象先セルが「A2」と</w:t>
      </w:r>
      <w:r w:rsidRPr="00830101">
        <w:rPr>
          <w:rFonts w:hint="eastAsia"/>
        </w:rPr>
        <w:t>記されて</w:t>
      </w:r>
      <w:r>
        <w:rPr>
          <w:rFonts w:hint="eastAsia"/>
        </w:rPr>
        <w:t>おり赤線の先の「A2」セルを見ると転送先セルは「番地」を転送先シートの「B3」セルに差込し、「D」列、各行の「18-1」「18-2」～～「18-15」を順次差込できます。</w:t>
      </w:r>
    </w:p>
    <w:p w14:paraId="159A5310" w14:textId="77777777" w:rsidR="00DD2B31" w:rsidRDefault="00DD2B31" w:rsidP="00DD2B31">
      <w:pPr>
        <w:pStyle w:val="4"/>
        <w:numPr>
          <w:ilvl w:val="3"/>
          <w:numId w:val="5"/>
        </w:numPr>
        <w:jc w:val="both"/>
      </w:pPr>
      <w:r>
        <w:rPr>
          <w:rFonts w:hint="eastAsia"/>
        </w:rPr>
        <w:t>同様に</w:t>
      </w:r>
      <w:r w:rsidRPr="00C5168D">
        <w:rPr>
          <w:rFonts w:hint="eastAsia"/>
        </w:rPr>
        <w:t>転送元の</w:t>
      </w:r>
      <w:r w:rsidRPr="00830101">
        <w:rPr>
          <w:rFonts w:hint="eastAsia"/>
        </w:rPr>
        <w:t>「E1」セルには対象セルが「A3」と記されているので</w:t>
      </w:r>
      <w:r>
        <w:rPr>
          <w:rFonts w:hint="eastAsia"/>
        </w:rPr>
        <w:t>赤線の先の「A3」セルを見ると転送先セルは「B4」と記載されており</w:t>
      </w:r>
      <w:r w:rsidRPr="00830101">
        <w:rPr>
          <w:rFonts w:hint="eastAsia"/>
        </w:rPr>
        <w:t>「氏名」を転送</w:t>
      </w:r>
      <w:r>
        <w:rPr>
          <w:rFonts w:hint="eastAsia"/>
        </w:rPr>
        <w:t>され</w:t>
      </w:r>
      <w:r w:rsidRPr="00830101">
        <w:rPr>
          <w:rFonts w:hint="eastAsia"/>
        </w:rPr>
        <w:t>ます。</w:t>
      </w:r>
      <w:r>
        <w:br/>
      </w:r>
      <w:r>
        <w:rPr>
          <w:rFonts w:hint="eastAsia"/>
        </w:rPr>
        <w:t>「E」列の各行「川岡　英雄」「瀬山　秋子」～～「吉岡　義人」が順次差込できます。</w:t>
      </w:r>
    </w:p>
    <w:p w14:paraId="5C713772" w14:textId="27B25FD2" w:rsidR="00DD2B31" w:rsidRPr="00830101" w:rsidRDefault="00DD2B31" w:rsidP="00DD2B31">
      <w:pPr>
        <w:pStyle w:val="3"/>
        <w:numPr>
          <w:ilvl w:val="2"/>
          <w:numId w:val="5"/>
        </w:numPr>
        <w:ind w:leftChars="272" w:left="850" w:hangingChars="133" w:hanging="279"/>
      </w:pPr>
      <w:r>
        <w:rPr>
          <w:rFonts w:hint="eastAsia"/>
        </w:rPr>
        <w:t>B</w:t>
      </w:r>
      <w:r w:rsidRPr="001A7BC7">
        <w:t>ackup</w:t>
      </w:r>
      <w:r>
        <w:rPr>
          <w:rFonts w:hint="eastAsia"/>
        </w:rPr>
        <w:t>列は右方向の列に移動して横の列の「対象セル」列を増やせばA列で示す転送先シートに幾らでも挿入できます。B</w:t>
      </w:r>
      <w:r w:rsidRPr="001A7BC7">
        <w:t>ackup</w:t>
      </w:r>
      <w:r>
        <w:rPr>
          <w:rFonts w:hint="eastAsia"/>
        </w:rPr>
        <w:t>列の</w:t>
      </w:r>
      <w:r w:rsidRPr="00830101">
        <w:rPr>
          <w:rFonts w:hint="eastAsia"/>
        </w:rPr>
        <w:t>「L</w:t>
      </w:r>
      <w:r>
        <w:rPr>
          <w:rFonts w:hint="eastAsia"/>
        </w:rPr>
        <w:t>：</w:t>
      </w:r>
      <w:r w:rsidRPr="00830101">
        <w:rPr>
          <w:rFonts w:hint="eastAsia"/>
        </w:rPr>
        <w:t>M」列は「D</w:t>
      </w:r>
      <w:r>
        <w:rPr>
          <w:rFonts w:hint="eastAsia"/>
        </w:rPr>
        <w:t>：</w:t>
      </w:r>
      <w:r w:rsidRPr="00830101">
        <w:rPr>
          <w:rFonts w:hint="eastAsia"/>
        </w:rPr>
        <w:t>E」列などのフリガナとバックアップ</w:t>
      </w:r>
      <w:r>
        <w:rPr>
          <w:rFonts w:hint="eastAsia"/>
        </w:rPr>
        <w:t>のための</w:t>
      </w:r>
      <w:r w:rsidRPr="00830101">
        <w:rPr>
          <w:rFonts w:hint="eastAsia"/>
        </w:rPr>
        <w:t>データです</w:t>
      </w:r>
      <w:r>
        <w:rPr>
          <w:rFonts w:hint="eastAsia"/>
        </w:rPr>
        <w:t>。次項の「</w:t>
      </w:r>
      <w:r w:rsidRPr="00E8101F">
        <w:rPr>
          <w:color w:val="0070C0"/>
        </w:rPr>
        <w:fldChar w:fldCharType="begin"/>
      </w:r>
      <w:r w:rsidRPr="00E8101F">
        <w:rPr>
          <w:color w:val="0070C0"/>
        </w:rPr>
        <w:instrText xml:space="preserve"> </w:instrText>
      </w:r>
      <w:r w:rsidRPr="00E8101F">
        <w:rPr>
          <w:rFonts w:hint="eastAsia"/>
          <w:color w:val="0070C0"/>
        </w:rPr>
        <w:instrText>REF _Ref199593012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6)</w:t>
      </w:r>
      <w:r w:rsidRPr="00E8101F">
        <w:rPr>
          <w:color w:val="0070C0"/>
        </w:rPr>
        <w:fldChar w:fldCharType="end"/>
      </w:r>
      <w:r>
        <w:rPr>
          <w:rFonts w:hint="eastAsia"/>
        </w:rPr>
        <w:t>」項で説明しています。</w:t>
      </w:r>
      <w:r w:rsidRPr="00830101">
        <w:rPr>
          <w:rFonts w:hint="eastAsia"/>
        </w:rPr>
        <w:t>別</w:t>
      </w:r>
      <w:r>
        <w:rPr>
          <w:rFonts w:hint="eastAsia"/>
        </w:rPr>
        <w:t>の</w:t>
      </w:r>
      <w:r w:rsidRPr="00830101">
        <w:rPr>
          <w:rFonts w:hint="eastAsia"/>
        </w:rPr>
        <w:t>シートに</w:t>
      </w:r>
      <w:r>
        <w:rPr>
          <w:rFonts w:hint="eastAsia"/>
        </w:rPr>
        <w:t>あ</w:t>
      </w:r>
      <w:r w:rsidRPr="00830101">
        <w:rPr>
          <w:rFonts w:hint="eastAsia"/>
        </w:rPr>
        <w:t>っても構いません</w:t>
      </w:r>
      <w:r>
        <w:rPr>
          <w:rFonts w:hint="eastAsia"/>
        </w:rPr>
        <w:t>がこの方が</w:t>
      </w:r>
      <w:r w:rsidRPr="00830101">
        <w:rPr>
          <w:rFonts w:hint="eastAsia"/>
        </w:rPr>
        <w:t>使い易いので同じシートに配置しています。</w:t>
      </w:r>
    </w:p>
    <w:p w14:paraId="7E68F7D0" w14:textId="77777777" w:rsidR="00DD2B31" w:rsidRDefault="00DD2B31" w:rsidP="00DD2B31">
      <w:pPr>
        <w:pStyle w:val="3"/>
        <w:numPr>
          <w:ilvl w:val="2"/>
          <w:numId w:val="5"/>
        </w:numPr>
        <w:ind w:leftChars="272" w:left="850" w:hangingChars="133" w:hanging="279"/>
      </w:pPr>
      <w:r>
        <w:rPr>
          <w:rFonts w:hint="eastAsia"/>
        </w:rPr>
        <w:t>「F」列から「I」列は予備です。</w:t>
      </w:r>
    </w:p>
    <w:p w14:paraId="1BF7D9E1" w14:textId="77777777" w:rsidR="00DD2B31" w:rsidRDefault="00DD2B31" w:rsidP="00DD2B31">
      <w:pPr>
        <w:pStyle w:val="3"/>
        <w:numPr>
          <w:ilvl w:val="2"/>
          <w:numId w:val="5"/>
        </w:numPr>
        <w:ind w:leftChars="272" w:left="850" w:hangingChars="133" w:hanging="279"/>
      </w:pPr>
      <w:r>
        <w:rPr>
          <w:rFonts w:hint="eastAsia"/>
        </w:rPr>
        <w:t>「L」、「M」、「N」列でフリガナ順に並べ替え、番地と氏名を編集して「M」、「N」列を</w:t>
      </w:r>
      <w:r>
        <w:rPr>
          <w:rFonts w:hint="eastAsia"/>
        </w:rPr>
        <w:lastRenderedPageBreak/>
        <w:t>「D」、「E」にコピーします。失敗しても「L」、「M」、「N」を貼り付け再編集ができます。</w:t>
      </w:r>
    </w:p>
    <w:p w14:paraId="0E6E5533" w14:textId="77777777" w:rsidR="00DD2B31" w:rsidRDefault="00DD2B31" w:rsidP="00DD2B31">
      <w:pPr>
        <w:ind w:leftChars="700" w:left="1470"/>
        <w:rPr>
          <w:lang w:val="ja-JP"/>
        </w:rPr>
      </w:pPr>
      <w:r>
        <w:rPr>
          <w:rFonts w:hint="eastAsia"/>
          <w:noProof/>
          <w:lang w:val="ja-JP"/>
        </w:rPr>
        <mc:AlternateContent>
          <mc:Choice Requires="wpg">
            <w:drawing>
              <wp:inline distT="0" distB="0" distL="0" distR="0" wp14:anchorId="24AD7EAB" wp14:editId="2EE123CA">
                <wp:extent cx="3969385" cy="1968500"/>
                <wp:effectExtent l="0" t="0" r="0" b="0"/>
                <wp:docPr id="301270698" name="グループ化 39"/>
                <wp:cNvGraphicFramePr/>
                <a:graphic xmlns:a="http://schemas.openxmlformats.org/drawingml/2006/main">
                  <a:graphicData uri="http://schemas.microsoft.com/office/word/2010/wordprocessingGroup">
                    <wpg:wgp>
                      <wpg:cNvGrpSpPr/>
                      <wpg:grpSpPr>
                        <a:xfrm>
                          <a:off x="0" y="0"/>
                          <a:ext cx="3969385" cy="1968500"/>
                          <a:chOff x="0" y="0"/>
                          <a:chExt cx="3969385" cy="1968500"/>
                        </a:xfrm>
                      </wpg:grpSpPr>
                      <pic:pic xmlns:pic="http://schemas.openxmlformats.org/drawingml/2006/picture">
                        <pic:nvPicPr>
                          <pic:cNvPr id="1711380321" name="図 38"/>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3969385" cy="1711325"/>
                          </a:xfrm>
                          <a:prstGeom prst="rect">
                            <a:avLst/>
                          </a:prstGeom>
                        </pic:spPr>
                      </pic:pic>
                      <wps:wsp>
                        <wps:cNvPr id="1887665358" name="テキスト ボックス 1"/>
                        <wps:cNvSpPr txBox="1"/>
                        <wps:spPr>
                          <a:xfrm>
                            <a:off x="0" y="1739900"/>
                            <a:ext cx="3969385" cy="228600"/>
                          </a:xfrm>
                          <a:prstGeom prst="rect">
                            <a:avLst/>
                          </a:prstGeom>
                          <a:solidFill>
                            <a:prstClr val="white"/>
                          </a:solidFill>
                          <a:ln>
                            <a:noFill/>
                          </a:ln>
                        </wps:spPr>
                        <wps:txbx>
                          <w:txbxContent>
                            <w:p w14:paraId="4A81C49D" w14:textId="77777777" w:rsidR="00DD2B31" w:rsidRPr="00137B8D" w:rsidRDefault="00DD2B31" w:rsidP="00DD2B31">
                              <w:pPr>
                                <w:pStyle w:val="ab"/>
                                <w:rPr>
                                  <w:noProof/>
                                  <w:szCs w:val="22"/>
                                  <w:lang w:val="ja-JP"/>
                                </w:rPr>
                              </w:pPr>
                              <w:bookmarkStart w:id="256" w:name="_Ref19949113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23</w:t>
                              </w:r>
                              <w:r>
                                <w:fldChar w:fldCharType="end"/>
                              </w:r>
                              <w:r>
                                <w:rPr>
                                  <w:rFonts w:hint="eastAsia"/>
                                </w:rPr>
                                <w:t xml:space="preserve"> </w:t>
                              </w:r>
                              <w:r w:rsidRPr="006A7FC8">
                                <w:rPr>
                                  <w:rFonts w:hint="eastAsia"/>
                                </w:rPr>
                                <w:t>Backup列を張り付けて編集</w:t>
                              </w:r>
                              <w:bookmarkEnd w:id="25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4AD7EAB" id="グループ化 39" o:spid="_x0000_s1094" style="width:312.55pt;height:155pt;mso-position-horizontal-relative:char;mso-position-vertical-relative:line" coordsize="39693,19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">
                <v:shape id="図 38" o:spid="_x0000_s1095" type="#_x0000_t75" style="position:absolute;width:39693;height:1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">
                  <v:imagedata r:id="rId53" o:title=""/>
                </v:shape>
                <v:shape id="テキスト ボックス 1" o:spid="_x0000_s1096" type="#_x0000_t202" style="position:absolute;top:17399;width:3969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" stroked="f">
                  <v:textbox style="mso-fit-shape-to-text:t" inset="0,0,0,0">
                    <w:txbxContent>
                      <w:p w14:paraId="4A81C49D" w14:textId="77777777" w:rsidR="00DD2B31" w:rsidRPr="00137B8D" w:rsidRDefault="00DD2B31" w:rsidP="00DD2B31">
                        <w:pPr>
                          <w:pStyle w:val="ab"/>
                          <w:rPr>
                            <w:noProof/>
                            <w:szCs w:val="22"/>
                            <w:lang w:val="ja-JP"/>
                          </w:rPr>
                        </w:pPr>
                        <w:bookmarkStart w:id="279" w:name="_Ref199491135"/>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23</w:t>
                        </w:r>
                        <w:r>
                          <w:fldChar w:fldCharType="end"/>
                        </w:r>
                        <w:r>
                          <w:rPr>
                            <w:rFonts w:hint="eastAsia"/>
                          </w:rPr>
                          <w:t xml:space="preserve"> </w:t>
                        </w:r>
                        <w:r w:rsidRPr="006A7FC8">
                          <w:rPr>
                            <w:rFonts w:hint="eastAsia"/>
                          </w:rPr>
                          <w:t>Backup列を張り付けて編集</w:t>
                        </w:r>
                        <w:bookmarkEnd w:id="279"/>
                      </w:p>
                    </w:txbxContent>
                  </v:textbox>
                </v:shape>
                <w10:anchorlock/>
              </v:group>
            </w:pict>
          </mc:Fallback>
        </mc:AlternateContent>
      </w:r>
    </w:p>
    <w:p w14:paraId="39C72B71" w14:textId="0B1C51A8" w:rsidR="00DD2B31" w:rsidRPr="00F16739" w:rsidRDefault="00DD2B31" w:rsidP="00DD2B31">
      <w:pPr>
        <w:pStyle w:val="3"/>
        <w:numPr>
          <w:ilvl w:val="2"/>
          <w:numId w:val="5"/>
        </w:numPr>
        <w:ind w:leftChars="272" w:left="850" w:hangingChars="133" w:hanging="279"/>
      </w:pPr>
      <w:bookmarkStart w:id="257" w:name="_Ref199593012"/>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_Ref199491135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23</w:t>
      </w:r>
      <w:r w:rsidR="00A21F19" w:rsidRPr="00E8101F">
        <w:rPr>
          <w:rFonts w:hint="eastAsia"/>
          <w:color w:val="0070C0"/>
        </w:rPr>
        <w:t xml:space="preserve"> Backup列を張り付けて編集</w:t>
      </w:r>
      <w:r w:rsidRPr="00E8101F">
        <w:rPr>
          <w:color w:val="0070C0"/>
        </w:rPr>
        <w:fldChar w:fldCharType="end"/>
      </w:r>
      <w:r>
        <w:rPr>
          <w:rFonts w:hint="eastAsia"/>
        </w:rPr>
        <w:t>」の図ですが、M列とN列の2行から下をD列とE列の2行から下へ「コピー&amp;ペースト」して印刷しない氏名赤色矢印の「佐々木　英明」を削除してあり、次に</w:t>
      </w:r>
      <w:r w:rsidRPr="006A7FC8">
        <w:rPr>
          <w:rFonts w:hint="eastAsia"/>
          <w:color w:val="FF0000"/>
        </w:rPr>
        <w:t>①</w:t>
      </w:r>
      <w:r>
        <w:rPr>
          <w:rFonts w:hint="eastAsia"/>
        </w:rPr>
        <w:t>で「中山　孝実」の行を削除するところの図になります。</w:t>
      </w:r>
      <w:r w:rsidRPr="00CA5607">
        <w:rPr>
          <w:rFonts w:hint="eastAsia"/>
          <w:color w:val="FF0000"/>
        </w:rPr>
        <w:t>①</w:t>
      </w:r>
      <w:r>
        <w:rPr>
          <w:rFonts w:hint="eastAsia"/>
        </w:rPr>
        <w:t>で右クリックして＜削除＞を選択すると同図が開くので</w:t>
      </w:r>
      <w:r w:rsidRPr="00CA5607">
        <w:rPr>
          <w:rFonts w:hint="eastAsia"/>
          <w:color w:val="FF0000"/>
        </w:rPr>
        <w:t>②</w:t>
      </w:r>
      <w:r>
        <w:rPr>
          <w:rFonts w:hint="eastAsia"/>
        </w:rPr>
        <w:t>の上方向にシフトを選択して</w:t>
      </w:r>
      <w:r w:rsidRPr="00CA5607">
        <w:rPr>
          <w:rFonts w:hint="eastAsia"/>
          <w:color w:val="FF0000"/>
        </w:rPr>
        <w:t>③</w:t>
      </w:r>
      <w:r>
        <w:rPr>
          <w:rFonts w:hint="eastAsia"/>
        </w:rPr>
        <w:t>で＜OK＞を押すという編集例です。</w:t>
      </w:r>
      <w:r w:rsidRPr="00284657">
        <w:rPr>
          <w:rFonts w:hint="eastAsia"/>
        </w:rPr>
        <w:t>「Backup」の列は印刷時に「D」「E」列へ</w:t>
      </w:r>
      <w:r>
        <w:rPr>
          <w:rFonts w:hint="eastAsia"/>
        </w:rPr>
        <w:t>「コピー&amp;ペースト」して不要な行を</w:t>
      </w:r>
      <w:r w:rsidRPr="00284657">
        <w:rPr>
          <w:rFonts w:hint="eastAsia"/>
        </w:rPr>
        <w:t>削除します</w:t>
      </w:r>
      <w:r>
        <w:rPr>
          <w:rFonts w:hint="eastAsia"/>
        </w:rPr>
        <w:t>。（使い回し用のため）ドラッグ選択して上にスライドして削除する方法もありますが適宜好きな方法で操作してください。</w:t>
      </w:r>
      <w:bookmarkEnd w:id="257"/>
    </w:p>
    <w:p w14:paraId="28DA6472" w14:textId="77777777" w:rsidR="00DD2B31" w:rsidRPr="004B0C06" w:rsidRDefault="00DD2B31" w:rsidP="00A21F19">
      <w:pPr>
        <w:pStyle w:val="2"/>
        <w:numPr>
          <w:ilvl w:val="1"/>
          <w:numId w:val="8"/>
        </w:numPr>
      </w:pPr>
      <w:bookmarkStart w:id="258" w:name="_Ref199428544"/>
      <w:bookmarkStart w:id="259" w:name="_Toc219981489"/>
      <w:bookmarkStart w:id="260" w:name="_Toc219984282"/>
      <w:r>
        <w:rPr>
          <w:rFonts w:hint="eastAsia"/>
        </w:rPr>
        <w:t>「</w:t>
      </w:r>
      <w:r w:rsidRPr="00CF26E3">
        <w:rPr>
          <w:rFonts w:hint="eastAsia"/>
        </w:rPr>
        <w:t>上期会費集金A4用紙</w:t>
      </w:r>
      <w:r>
        <w:rPr>
          <w:rFonts w:hint="eastAsia"/>
        </w:rPr>
        <w:t>」シートの設定についての説明</w:t>
      </w:r>
      <w:bookmarkEnd w:id="258"/>
      <w:bookmarkEnd w:id="259"/>
      <w:bookmarkEnd w:id="260"/>
    </w:p>
    <w:p w14:paraId="5D4C2D73" w14:textId="77777777" w:rsidR="00DD2B31" w:rsidRPr="00F17245" w:rsidRDefault="00DD2B31" w:rsidP="00DD2B31">
      <w:pPr>
        <w:pStyle w:val="3"/>
        <w:numPr>
          <w:ilvl w:val="2"/>
          <w:numId w:val="5"/>
        </w:numPr>
        <w:ind w:leftChars="272" w:left="850" w:hangingChars="133" w:hanging="279"/>
      </w:pPr>
      <w:r w:rsidRPr="00F17245">
        <w:rPr>
          <w:rFonts w:hint="eastAsia"/>
        </w:rPr>
        <w:t>「</w:t>
      </w:r>
      <w:r>
        <w:rPr>
          <w:rFonts w:hint="eastAsia"/>
        </w:rPr>
        <w:t>上</w:t>
      </w:r>
      <w:r w:rsidRPr="00F17245">
        <w:rPr>
          <w:rFonts w:hint="eastAsia"/>
        </w:rPr>
        <w:t>期会費集金A4用紙」を選択すると「令和2年度自治会費の集金のお知らせ」があり左上の「B3」セルに「番地」、「B4」セルに「氏名」が入力されております。</w:t>
      </w:r>
      <w:r>
        <w:br/>
      </w:r>
      <w:r w:rsidRPr="00F17245">
        <w:rPr>
          <w:rFonts w:hint="eastAsia"/>
        </w:rPr>
        <w:t>ここに「差込元データ_会費集金」シートの「D2」から下の列と「E2」から下の列を参照してデータを次々に差し込んで行きます。「</w:t>
      </w:r>
      <w:r>
        <w:rPr>
          <w:rFonts w:hint="eastAsia"/>
        </w:rPr>
        <w:t>上</w:t>
      </w:r>
      <w:r w:rsidRPr="00F17245">
        <w:rPr>
          <w:rFonts w:hint="eastAsia"/>
        </w:rPr>
        <w:t>期会費集金A4用紙」</w:t>
      </w:r>
      <w:r>
        <w:rPr>
          <w:rFonts w:hint="eastAsia"/>
        </w:rPr>
        <w:t>シートはご覧のように1枚で「B3」セル、「B4」セルに「差込元データ_会費集金」シートの内容を順次差込できます。</w:t>
      </w:r>
      <w:r>
        <w:br/>
      </w:r>
      <w:r>
        <w:rPr>
          <w:rFonts w:hint="eastAsia"/>
        </w:rPr>
        <w:t>「</w:t>
      </w:r>
      <w:r w:rsidRPr="00CF26E3">
        <w:rPr>
          <w:rFonts w:hint="eastAsia"/>
        </w:rPr>
        <w:t>上期会費集金A4用紙</w:t>
      </w:r>
      <w:r>
        <w:rPr>
          <w:rFonts w:hint="eastAsia"/>
        </w:rPr>
        <w:t>」シート（差込先シート）の「B3」セルの「番地」、「B4」セルの「氏名」を別の位置に変更した場合は「差込元データ_会費集金」シートをの「A2」セル、「A3」セルの「内容」（位置情報の値）を替える必要があります。</w:t>
      </w:r>
    </w:p>
    <w:p w14:paraId="4E786BEB" w14:textId="1170AFBB"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_Ref199277773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22</w:t>
      </w:r>
      <w:r w:rsidR="00A21F19" w:rsidRPr="00E8101F">
        <w:rPr>
          <w:rFonts w:hint="eastAsia"/>
          <w:color w:val="0070C0"/>
        </w:rPr>
        <w:t xml:space="preserve"> 「差込元データ_会費集金」シート</w:t>
      </w:r>
      <w:r w:rsidRPr="00E8101F">
        <w:rPr>
          <w:color w:val="0070C0"/>
        </w:rPr>
        <w:fldChar w:fldCharType="end"/>
      </w:r>
      <w:r>
        <w:rPr>
          <w:rFonts w:hint="eastAsia"/>
        </w:rPr>
        <w:t>」の図で「B」列のけ敬称の列は「A」の文字に「B」列を追加して「</w:t>
      </w:r>
      <w:r w:rsidRPr="00CF26E3">
        <w:rPr>
          <w:rFonts w:hint="eastAsia"/>
        </w:rPr>
        <w:t>上期会費集金A4用紙</w:t>
      </w:r>
      <w:r>
        <w:rPr>
          <w:rFonts w:hint="eastAsia"/>
        </w:rPr>
        <w:t>」シートで表示するので例えば「B2」セルに「様」とか「御中」などを入力すると「</w:t>
      </w:r>
      <w:r w:rsidRPr="00CF26E3">
        <w:rPr>
          <w:rFonts w:hint="eastAsia"/>
        </w:rPr>
        <w:t>上期会費集金A4用紙</w:t>
      </w:r>
      <w:r>
        <w:rPr>
          <w:rFonts w:hint="eastAsia"/>
        </w:rPr>
        <w:t>」シートには番地の位置で「18-1様」「18-1御中」などのように「B」列の文字をプログラムが追加します。従って「B」列のセルが空白なら何も文字列を追加することはありません。</w:t>
      </w:r>
      <w:r>
        <w:br/>
      </w:r>
      <w:r>
        <w:rPr>
          <w:rFonts w:hint="eastAsia"/>
        </w:rPr>
        <w:t>「A4」セルより下方向のセルについても同じ行の「B」列の文字を追加できます。</w:t>
      </w:r>
    </w:p>
    <w:p w14:paraId="7CD0F9B9" w14:textId="4721A81F" w:rsidR="00DD2B31" w:rsidRDefault="00DD2B31" w:rsidP="00DD2B31">
      <w:pPr>
        <w:pStyle w:val="3"/>
        <w:numPr>
          <w:ilvl w:val="2"/>
          <w:numId w:val="5"/>
        </w:numPr>
        <w:ind w:leftChars="272" w:left="850" w:hangingChars="133" w:hanging="279"/>
      </w:pPr>
      <w:r>
        <w:rPr>
          <w:rFonts w:hint="eastAsia"/>
        </w:rPr>
        <w:t>「</w:t>
      </w:r>
      <w:r w:rsidRPr="00CF26E3">
        <w:rPr>
          <w:rFonts w:hint="eastAsia"/>
        </w:rPr>
        <w:t>上期会費集金A4用紙</w:t>
      </w:r>
      <w:r>
        <w:rPr>
          <w:rFonts w:hint="eastAsia"/>
        </w:rPr>
        <w:t>」シートに例えば「氏名」だけ1行を差し込む場合は（番地が不要の場合）「</w:t>
      </w:r>
      <w:r w:rsidRPr="00E8101F">
        <w:rPr>
          <w:color w:val="0070C0"/>
        </w:rPr>
        <w:fldChar w:fldCharType="begin"/>
      </w:r>
      <w:r w:rsidRPr="00E8101F">
        <w:rPr>
          <w:color w:val="0070C0"/>
        </w:rPr>
        <w:instrText xml:space="preserve"> </w:instrText>
      </w:r>
      <w:r w:rsidRPr="00E8101F">
        <w:rPr>
          <w:rFonts w:hint="eastAsia"/>
          <w:color w:val="0070C0"/>
        </w:rPr>
        <w:instrText>REF _Ref199684432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24</w:t>
      </w:r>
      <w:r w:rsidR="00A21F19" w:rsidRPr="00E8101F">
        <w:rPr>
          <w:rFonts w:hint="eastAsia"/>
          <w:color w:val="0070C0"/>
        </w:rPr>
        <w:t xml:space="preserve"> 氏名列だけ挿入</w:t>
      </w:r>
      <w:r w:rsidRPr="00E8101F">
        <w:rPr>
          <w:color w:val="0070C0"/>
        </w:rPr>
        <w:fldChar w:fldCharType="end"/>
      </w:r>
      <w:r>
        <w:rPr>
          <w:rFonts w:hint="eastAsia"/>
        </w:rPr>
        <w:t>」の図のように「</w:t>
      </w:r>
      <w:r w:rsidRPr="00CF26E3">
        <w:rPr>
          <w:rFonts w:hint="eastAsia"/>
        </w:rPr>
        <w:t>上期会費集金A4用紙</w:t>
      </w:r>
      <w:r>
        <w:rPr>
          <w:rFonts w:hint="eastAsia"/>
        </w:rPr>
        <w:t>」シートの「A3：B3」セルの文字を上のセルにドラッグしてし「E2：E16」セルを「D2：D16」セルに移動して「E」列を空白セルにし、「</w:t>
      </w:r>
      <w:r w:rsidRPr="00E13934">
        <w:rPr>
          <w:rFonts w:hint="eastAsia"/>
        </w:rPr>
        <w:t>上期会費集金A4用紙</w:t>
      </w:r>
      <w:r>
        <w:rPr>
          <w:rFonts w:hint="eastAsia"/>
        </w:rPr>
        <w:t>」の「A3」セル空白にし「</w:t>
      </w:r>
      <w:r w:rsidRPr="00E8101F">
        <w:rPr>
          <w:color w:val="0070C0"/>
        </w:rPr>
        <w:fldChar w:fldCharType="begin"/>
      </w:r>
      <w:r w:rsidRPr="00E8101F">
        <w:rPr>
          <w:color w:val="0070C0"/>
        </w:rPr>
        <w:instrText xml:space="preserve"> </w:instrText>
      </w:r>
      <w:r w:rsidRPr="00E8101F">
        <w:rPr>
          <w:rFonts w:hint="eastAsia"/>
          <w:color w:val="0070C0"/>
        </w:rPr>
        <w:instrText>REF _Ref199684800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(5)1)</w:t>
      </w:r>
      <w:r w:rsidRPr="00E8101F">
        <w:rPr>
          <w:color w:val="0070C0"/>
        </w:rPr>
        <w:fldChar w:fldCharType="end"/>
      </w:r>
      <w:r w:rsidRPr="00E8101F">
        <w:rPr>
          <w:color w:val="0070C0"/>
        </w:rPr>
        <w:fldChar w:fldCharType="begin"/>
      </w:r>
      <w:r w:rsidRPr="00E8101F">
        <w:rPr>
          <w:color w:val="0070C0"/>
        </w:rPr>
        <w:instrText xml:space="preserve"> REF _Ref199684800 \h </w:instrText>
      </w:r>
      <w:r w:rsidRPr="00E8101F">
        <w:rPr>
          <w:color w:val="0070C0"/>
        </w:rPr>
      </w:r>
      <w:r w:rsidRPr="00E8101F">
        <w:rPr>
          <w:color w:val="0070C0"/>
        </w:rPr>
        <w:fldChar w:fldCharType="separate"/>
      </w:r>
      <w:r w:rsidR="00A21F19" w:rsidRPr="00E8101F">
        <w:rPr>
          <w:rFonts w:hint="eastAsia"/>
          <w:color w:val="0070C0"/>
        </w:rPr>
        <w:t>「差込元データ_会費集金」シートをクリックしてください。</w:t>
      </w:r>
      <w:r w:rsidRPr="00E8101F">
        <w:rPr>
          <w:color w:val="0070C0"/>
        </w:rPr>
        <w:fldChar w:fldCharType="end"/>
      </w:r>
      <w:r>
        <w:rPr>
          <w:rFonts w:hint="eastAsia"/>
        </w:rPr>
        <w:t>」の項から実行すれ</w:t>
      </w:r>
      <w:r>
        <w:rPr>
          <w:rFonts w:hint="eastAsia"/>
        </w:rPr>
        <w:lastRenderedPageBreak/>
        <w:t>ば「氏名」だけを印刷することがお解りいただけると思います。</w:t>
      </w:r>
    </w:p>
    <w:p w14:paraId="780928DD" w14:textId="6D164BE3" w:rsidR="00DD2B31" w:rsidRDefault="00292B15" w:rsidP="00DD2B31">
      <w:pPr>
        <w:pStyle w:val="3"/>
        <w:numPr>
          <w:ilvl w:val="2"/>
          <w:numId w:val="5"/>
        </w:numPr>
        <w:ind w:leftChars="272" w:left="850" w:hangingChars="133" w:hanging="279"/>
      </w:pPr>
      <w:r>
        <w:rPr>
          <w:rFonts w:hint="eastAsia"/>
          <w:noProof/>
        </w:rPr>
        <mc:AlternateContent>
          <mc:Choice Requires="wpg">
            <w:drawing>
              <wp:anchor distT="0" distB="0" distL="114300" distR="114300" simplePos="0" relativeHeight="251693056" behindDoc="0" locked="0" layoutInCell="1" allowOverlap="1" wp14:anchorId="0E26C2AB" wp14:editId="60459230">
                <wp:simplePos x="0" y="0"/>
                <wp:positionH relativeFrom="margin">
                  <wp:posOffset>3848212</wp:posOffset>
                </wp:positionH>
                <wp:positionV relativeFrom="paragraph">
                  <wp:posOffset>-24541</wp:posOffset>
                </wp:positionV>
                <wp:extent cx="1913255" cy="2039620"/>
                <wp:effectExtent l="0" t="0" r="0" b="0"/>
                <wp:wrapSquare wrapText="bothSides"/>
                <wp:docPr id="1192155914" name="グループ化 39"/>
                <wp:cNvGraphicFramePr/>
                <a:graphic xmlns:a="http://schemas.openxmlformats.org/drawingml/2006/main">
                  <a:graphicData uri="http://schemas.microsoft.com/office/word/2010/wordprocessingGroup">
                    <wpg:wgp>
                      <wpg:cNvGrpSpPr/>
                      <wpg:grpSpPr>
                        <a:xfrm>
                          <a:off x="0" y="0"/>
                          <a:ext cx="1913255" cy="2039620"/>
                          <a:chOff x="0" y="0"/>
                          <a:chExt cx="1913255" cy="2039771"/>
                        </a:xfrm>
                      </wpg:grpSpPr>
                      <pic:pic xmlns:pic="http://schemas.openxmlformats.org/drawingml/2006/picture">
                        <pic:nvPicPr>
                          <pic:cNvPr id="2020694949" name="図 38"/>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1913255" cy="1794510"/>
                          </a:xfrm>
                          <a:prstGeom prst="rect">
                            <a:avLst/>
                          </a:prstGeom>
                        </pic:spPr>
                      </pic:pic>
                      <wps:wsp>
                        <wps:cNvPr id="679686518" name="テキスト ボックス 1"/>
                        <wps:cNvSpPr txBox="1"/>
                        <wps:spPr>
                          <a:xfrm>
                            <a:off x="40944" y="1849271"/>
                            <a:ext cx="1844675" cy="190500"/>
                          </a:xfrm>
                          <a:prstGeom prst="rect">
                            <a:avLst/>
                          </a:prstGeom>
                          <a:solidFill>
                            <a:prstClr val="white"/>
                          </a:solidFill>
                          <a:ln>
                            <a:noFill/>
                          </a:ln>
                        </wps:spPr>
                        <wps:txbx>
                          <w:txbxContent>
                            <w:p w14:paraId="671108FC" w14:textId="77777777" w:rsidR="00DD2B31" w:rsidRPr="009E5049" w:rsidRDefault="00DD2B31" w:rsidP="00DD2B31">
                              <w:pPr>
                                <w:pStyle w:val="ab"/>
                                <w:rPr>
                                  <w:rFonts w:ascii="ＭＳ 明朝" w:eastAsia="ＭＳ 明朝"/>
                                  <w:noProof/>
                                  <w:lang w:val="ja-JP"/>
                                </w:rPr>
                              </w:pPr>
                              <w:bookmarkStart w:id="261" w:name="_Ref199684432"/>
                              <w:r w:rsidRPr="009E5049">
                                <w:rPr>
                                  <w:rFonts w:hint="eastAsia"/>
                                </w:rPr>
                                <w:t xml:space="preserve">図 </w:t>
                              </w:r>
                              <w:r w:rsidRPr="009E5049">
                                <w:fldChar w:fldCharType="begin"/>
                              </w:r>
                              <w:r w:rsidRPr="009E5049">
                                <w:instrText xml:space="preserve"> </w:instrText>
                              </w:r>
                              <w:r w:rsidRPr="009E5049">
                                <w:rPr>
                                  <w:rFonts w:hint="eastAsia"/>
                                </w:rPr>
                                <w:instrText>SEQ 図 \* ARABIC</w:instrText>
                              </w:r>
                              <w:r w:rsidRPr="009E5049">
                                <w:instrText xml:space="preserve"> </w:instrText>
                              </w:r>
                              <w:r w:rsidRPr="009E5049">
                                <w:fldChar w:fldCharType="separate"/>
                              </w:r>
                              <w:r w:rsidRPr="009E5049">
                                <w:rPr>
                                  <w:noProof/>
                                </w:rPr>
                                <w:t>24</w:t>
                              </w:r>
                              <w:r w:rsidRPr="009E5049">
                                <w:fldChar w:fldCharType="end"/>
                              </w:r>
                              <w:r w:rsidRPr="009E5049">
                                <w:rPr>
                                  <w:rFonts w:hint="eastAsia"/>
                                </w:rPr>
                                <w:t xml:space="preserve"> 氏名列だけ挿入</w:t>
                              </w:r>
                              <w:bookmarkEnd w:id="26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0E26C2AB" id="_x0000_s1097" style="position:absolute;left:0;text-align:left;margin-left:303pt;margin-top:-1.95pt;width:150.65pt;height:160.6pt;z-index:251693056;mso-position-horizontal-relative:margin;mso-position-vertical-relative:text" coordsize="19132,20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">
                <v:shape id="図 38" o:spid="_x0000_s1098" type="#_x0000_t75" style="position:absolute;width:19132;height:17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">
                  <v:imagedata r:id="rId55" o:title=""/>
                </v:shape>
                <v:shape id="テキスト ボックス 1" o:spid="_x0000_s1099" type="#_x0000_t202" style="position:absolute;left:409;top:18492;width:1844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" stroked="f">
                  <v:textbox inset="0,0,0,0">
                    <w:txbxContent>
                      <w:p w14:paraId="671108FC" w14:textId="77777777" w:rsidR="00DD2B31" w:rsidRPr="009E5049" w:rsidRDefault="00DD2B31" w:rsidP="00DD2B31">
                        <w:pPr>
                          <w:pStyle w:val="ab"/>
                          <w:rPr>
                            <w:rFonts w:ascii="ＭＳ 明朝" w:eastAsia="ＭＳ 明朝"/>
                            <w:noProof/>
                            <w:lang w:val="ja-JP"/>
                          </w:rPr>
                        </w:pPr>
                        <w:bookmarkStart w:id="285" w:name="_Ref199684432"/>
                        <w:r w:rsidRPr="009E5049">
                          <w:rPr>
                            <w:rFonts w:hint="eastAsia"/>
                          </w:rPr>
                          <w:t xml:space="preserve">図 </w:t>
                        </w:r>
                        <w:r w:rsidRPr="009E5049">
                          <w:fldChar w:fldCharType="begin"/>
                        </w:r>
                        <w:r w:rsidRPr="009E5049">
                          <w:instrText xml:space="preserve"> </w:instrText>
                        </w:r>
                        <w:r w:rsidRPr="009E5049">
                          <w:rPr>
                            <w:rFonts w:hint="eastAsia"/>
                          </w:rPr>
                          <w:instrText>SEQ 図 \* ARABIC</w:instrText>
                        </w:r>
                        <w:r w:rsidRPr="009E5049">
                          <w:instrText xml:space="preserve"> </w:instrText>
                        </w:r>
                        <w:r w:rsidRPr="009E5049">
                          <w:fldChar w:fldCharType="separate"/>
                        </w:r>
                        <w:r w:rsidRPr="009E5049">
                          <w:rPr>
                            <w:noProof/>
                          </w:rPr>
                          <w:t>24</w:t>
                        </w:r>
                        <w:r w:rsidRPr="009E5049">
                          <w:fldChar w:fldCharType="end"/>
                        </w:r>
                        <w:r w:rsidRPr="009E5049">
                          <w:rPr>
                            <w:rFonts w:hint="eastAsia"/>
                          </w:rPr>
                          <w:t xml:space="preserve"> 氏名列だけ挿入</w:t>
                        </w:r>
                        <w:bookmarkEnd w:id="285"/>
                      </w:p>
                    </w:txbxContent>
                  </v:textbox>
                </v:shape>
                <w10:wrap type="square" anchorx="margin"/>
              </v:group>
            </w:pict>
          </mc:Fallback>
        </mc:AlternateContent>
      </w:r>
      <w:r w:rsidR="00DD2B31" w:rsidRPr="00830101">
        <w:rPr>
          <w:rFonts w:hint="eastAsia"/>
        </w:rPr>
        <w:t>「転送元シート」</w:t>
      </w:r>
      <w:r w:rsidR="00DD2B31">
        <w:rPr>
          <w:rFonts w:hint="eastAsia"/>
        </w:rPr>
        <w:t>について</w:t>
      </w:r>
      <w:r w:rsidR="00DD2B31" w:rsidRPr="00830101">
        <w:rPr>
          <w:rFonts w:hint="eastAsia"/>
        </w:rPr>
        <w:t>は</w:t>
      </w:r>
      <w:r w:rsidR="00DD2B31">
        <w:rPr>
          <w:rFonts w:hint="eastAsia"/>
        </w:rPr>
        <w:t>、</w:t>
      </w:r>
      <w:r w:rsidR="00DD2B31" w:rsidRPr="00830101">
        <w:rPr>
          <w:rFonts w:hint="eastAsia"/>
        </w:rPr>
        <w:t>どこに配置していても構いませ</w:t>
      </w:r>
      <w:r w:rsidR="00DD2B31">
        <w:rPr>
          <w:rFonts w:hint="eastAsia"/>
        </w:rPr>
        <w:t>し、</w:t>
      </w:r>
      <w:r w:rsidR="00DD2B31" w:rsidRPr="00830101">
        <w:rPr>
          <w:rFonts w:hint="eastAsia"/>
        </w:rPr>
        <w:t>赤色の「転送元シート」見出しは、プリントプレビューや各腫の印刷は同時にするわけではないので「転送元シート」</w:t>
      </w:r>
      <w:r w:rsidR="00DD2B31">
        <w:rPr>
          <w:rFonts w:hint="eastAsia"/>
        </w:rPr>
        <w:t>も同じブック内に何個あっても構いません。</w:t>
      </w:r>
      <w:r w:rsidR="00DD2B31" w:rsidRPr="00830101">
        <w:rPr>
          <w:rFonts w:hint="eastAsia"/>
        </w:rPr>
        <w:t>各コマンドアイコンを押す前にセルのどの位置にデータを差し込みするなどの設定を</w:t>
      </w:r>
      <w:r w:rsidR="00DD2B31">
        <w:rPr>
          <w:rFonts w:hint="eastAsia"/>
        </w:rPr>
        <w:t>して共通に使い回し</w:t>
      </w:r>
      <w:r w:rsidR="00DD2B31" w:rsidRPr="00830101">
        <w:rPr>
          <w:rFonts w:hint="eastAsia"/>
        </w:rPr>
        <w:t>ができます</w:t>
      </w:r>
      <w:r w:rsidR="00DD2B31">
        <w:rPr>
          <w:rFonts w:hint="eastAsia"/>
        </w:rPr>
        <w:t>。（但し、シート名の付け方は次項の「</w:t>
      </w:r>
      <w:r w:rsidR="00DD2B31" w:rsidRPr="00E8101F">
        <w:rPr>
          <w:color w:val="0070C0"/>
        </w:rPr>
        <w:fldChar w:fldCharType="begin"/>
      </w:r>
      <w:r w:rsidR="00DD2B31" w:rsidRPr="00E8101F">
        <w:rPr>
          <w:color w:val="0070C0"/>
        </w:rPr>
        <w:instrText xml:space="preserve"> </w:instrText>
      </w:r>
      <w:r w:rsidR="00DD2B31" w:rsidRPr="00E8101F">
        <w:rPr>
          <w:rFonts w:hint="eastAsia"/>
          <w:color w:val="0070C0"/>
        </w:rPr>
        <w:instrText>REF _Ref199319618 \n \h</w:instrText>
      </w:r>
      <w:r w:rsidR="00DD2B31" w:rsidRPr="00E8101F">
        <w:rPr>
          <w:color w:val="0070C0"/>
        </w:rPr>
        <w:instrText xml:space="preserve"> </w:instrText>
      </w:r>
      <w:r w:rsidR="00DD2B31" w:rsidRPr="00E8101F">
        <w:rPr>
          <w:color w:val="0070C0"/>
        </w:rPr>
      </w:r>
      <w:r w:rsidR="00DD2B31" w:rsidRPr="00E8101F">
        <w:rPr>
          <w:color w:val="0070C0"/>
        </w:rPr>
        <w:fldChar w:fldCharType="separate"/>
      </w:r>
      <w:r w:rsidR="00A21F19" w:rsidRPr="00E8101F">
        <w:rPr>
          <w:color w:val="0070C0"/>
        </w:rPr>
        <w:t>1)</w:t>
      </w:r>
      <w:r w:rsidR="00DD2B31" w:rsidRPr="00E8101F">
        <w:rPr>
          <w:color w:val="0070C0"/>
        </w:rPr>
        <w:fldChar w:fldCharType="end"/>
      </w:r>
      <w:r w:rsidR="00DD2B31">
        <w:rPr>
          <w:rFonts w:hint="eastAsia"/>
        </w:rPr>
        <w:t>」項のは決まりがあります）</w:t>
      </w:r>
    </w:p>
    <w:p w14:paraId="12718D77" w14:textId="77777777" w:rsidR="00DD2B31" w:rsidRDefault="00DD2B31" w:rsidP="00A21F19">
      <w:pPr>
        <w:pStyle w:val="2"/>
        <w:numPr>
          <w:ilvl w:val="1"/>
          <w:numId w:val="8"/>
        </w:numPr>
      </w:pPr>
      <w:bookmarkStart w:id="262" w:name="_Toc219981490"/>
      <w:bookmarkStart w:id="263" w:name="_Toc219984283"/>
      <w:r>
        <w:rPr>
          <w:rFonts w:hint="eastAsia"/>
        </w:rPr>
        <w:t>ユーザー用のファイルを作る場合</w:t>
      </w:r>
      <w:r w:rsidRPr="00A21F19">
        <w:rPr>
          <w:rFonts w:hint="eastAsia"/>
          <w:color w:val="FF0000"/>
        </w:rPr>
        <w:t>（重要）</w:t>
      </w:r>
      <w:bookmarkEnd w:id="262"/>
      <w:bookmarkEnd w:id="263"/>
    </w:p>
    <w:p w14:paraId="294CC65A" w14:textId="34F6865A" w:rsidR="00DD2B31" w:rsidRDefault="00DD2B31" w:rsidP="00DD2B31">
      <w:pPr>
        <w:pStyle w:val="3"/>
        <w:numPr>
          <w:ilvl w:val="2"/>
          <w:numId w:val="5"/>
        </w:numPr>
        <w:ind w:leftChars="272" w:left="850" w:hangingChars="133" w:hanging="279"/>
      </w:pPr>
      <w:bookmarkStart w:id="264" w:name="_Ref199319618"/>
      <w:r>
        <w:rPr>
          <w:rFonts w:hint="eastAsia"/>
        </w:rPr>
        <w:t>ユーザー用のファイルはサンプルファイルをコピー&amp;ペーストして内容を変更して自由に作ってください。重要なことは転送元のシート（</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_Ref199277773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22</w:t>
      </w:r>
      <w:r w:rsidR="00A21F19" w:rsidRPr="00E8101F">
        <w:rPr>
          <w:rFonts w:hint="eastAsia"/>
          <w:color w:val="0070C0"/>
        </w:rPr>
        <w:t xml:space="preserve"> 「差込元データ_会費集金」シート</w:t>
      </w:r>
      <w:r w:rsidRPr="00E8101F">
        <w:rPr>
          <w:color w:val="0070C0"/>
        </w:rPr>
        <w:fldChar w:fldCharType="end"/>
      </w:r>
      <w:r>
        <w:rPr>
          <w:rFonts w:hint="eastAsia"/>
        </w:rPr>
        <w:t>）は</w:t>
      </w:r>
      <w:r w:rsidRPr="002D654C">
        <w:rPr>
          <w:rFonts w:hint="eastAsia"/>
          <w:color w:val="FF0000"/>
          <w:u w:val="double"/>
        </w:rPr>
        <w:t>シート名の「</w:t>
      </w:r>
      <w:r>
        <w:rPr>
          <w:rFonts w:hint="eastAsia"/>
          <w:color w:val="FF0000"/>
          <w:u w:val="double"/>
        </w:rPr>
        <w:t>差込元データ</w:t>
      </w:r>
      <w:r w:rsidRPr="002D654C">
        <w:rPr>
          <w:rFonts w:hint="eastAsia"/>
          <w:color w:val="FF0000"/>
          <w:u w:val="double"/>
        </w:rPr>
        <w:t>」の先頭の</w:t>
      </w:r>
      <w:r>
        <w:rPr>
          <w:rFonts w:hint="eastAsia"/>
          <w:color w:val="FF0000"/>
          <w:u w:val="double"/>
        </w:rPr>
        <w:t>6文字は</w:t>
      </w:r>
      <w:r w:rsidRPr="002D654C">
        <w:rPr>
          <w:rFonts w:hint="eastAsia"/>
          <w:color w:val="FF0000"/>
          <w:u w:val="double"/>
        </w:rPr>
        <w:t>プログラムが</w:t>
      </w:r>
      <w:r>
        <w:rPr>
          <w:rFonts w:hint="eastAsia"/>
          <w:color w:val="FF0000"/>
          <w:u w:val="double"/>
        </w:rPr>
        <w:t>「差込元」</w:t>
      </w:r>
      <w:r w:rsidRPr="002D654C">
        <w:rPr>
          <w:rFonts w:hint="eastAsia"/>
          <w:color w:val="FF0000"/>
          <w:u w:val="double"/>
        </w:rPr>
        <w:t>のシートであるということを判別するために</w:t>
      </w:r>
      <w:r>
        <w:rPr>
          <w:rFonts w:hint="eastAsia"/>
          <w:color w:val="FF0000"/>
          <w:u w:val="double"/>
        </w:rPr>
        <w:t>必要</w:t>
      </w:r>
      <w:r w:rsidRPr="002D654C">
        <w:rPr>
          <w:rFonts w:hint="eastAsia"/>
          <w:color w:val="FF0000"/>
          <w:u w:val="double"/>
        </w:rPr>
        <w:t>です</w:t>
      </w:r>
      <w:r>
        <w:rPr>
          <w:rFonts w:hint="eastAsia"/>
          <w:color w:val="FF0000"/>
          <w:u w:val="double"/>
        </w:rPr>
        <w:t>7文字目以降は有っても無くても問題ありません</w:t>
      </w:r>
      <w:r>
        <w:rPr>
          <w:rFonts w:hint="eastAsia"/>
        </w:rPr>
        <w:t>ので差込元のシート名を付ける場合は必ずシート名の先頭に「差込元データ</w:t>
      </w:r>
      <w:r w:rsidRPr="0056014A">
        <w:rPr>
          <w:rFonts w:hint="eastAsia"/>
        </w:rPr>
        <w:t>_</w:t>
      </w:r>
      <w:r>
        <w:rPr>
          <w:rFonts w:hint="eastAsia"/>
        </w:rPr>
        <w:t>」と付けてください。（「_」アンダーバーについては、プログラムは読み込みませんが使用者が先頭5文字が「差込元データ元」であることを認識し易いと思います）</w:t>
      </w:r>
      <w:bookmarkEnd w:id="264"/>
    </w:p>
    <w:p w14:paraId="01624669" w14:textId="77777777" w:rsidR="00DD2B31" w:rsidRDefault="00DD2B31" w:rsidP="00DD2B31">
      <w:pPr>
        <w:pStyle w:val="3"/>
        <w:numPr>
          <w:ilvl w:val="2"/>
          <w:numId w:val="5"/>
        </w:numPr>
        <w:ind w:leftChars="272" w:left="850" w:hangingChars="133" w:hanging="279"/>
      </w:pPr>
      <w:bookmarkStart w:id="265" w:name="_Ref199319653"/>
      <w:r w:rsidRPr="00054A85">
        <w:rPr>
          <w:rFonts w:hint="eastAsia"/>
          <w:u w:val="single"/>
        </w:rPr>
        <w:t>ユーザー用のファイル</w:t>
      </w:r>
      <w:r w:rsidRPr="004B69DF">
        <w:rPr>
          <w:rFonts w:hint="eastAsia"/>
        </w:rPr>
        <w:t>はどこのフォルダに保存しても「Excel差し込み印刷.xlam」アドインプログラムは動作するので自由な位置に保存できます</w:t>
      </w:r>
      <w:r>
        <w:rPr>
          <w:rFonts w:hint="eastAsia"/>
        </w:rPr>
        <w:t>。</w:t>
      </w:r>
      <w:r>
        <w:br/>
      </w:r>
      <w:r>
        <w:rPr>
          <w:rFonts w:hint="eastAsia"/>
        </w:rPr>
        <w:t>そのほか「</w:t>
      </w:r>
      <w:r w:rsidRPr="005721BF">
        <w:rPr>
          <w:rFonts w:hint="eastAsia"/>
        </w:rPr>
        <w:t>Excel差し込み印刷</w:t>
      </w:r>
      <w:r>
        <w:rPr>
          <w:rFonts w:hint="eastAsia"/>
        </w:rPr>
        <w:t>」は、</w:t>
      </w:r>
      <w:r w:rsidRPr="00975C08">
        <w:rPr>
          <w:rFonts w:hint="eastAsia"/>
        </w:rPr>
        <w:t>ユーザー用のデータファイルは</w:t>
      </w:r>
      <w:r>
        <w:rPr>
          <w:rFonts w:hint="eastAsia"/>
        </w:rPr>
        <w:t>、</w:t>
      </w:r>
      <w:r w:rsidRPr="00975C08">
        <w:rPr>
          <w:rFonts w:hint="eastAsia"/>
        </w:rPr>
        <w:t>どのような名前の</w:t>
      </w:r>
      <w:r>
        <w:rPr>
          <w:rFonts w:hint="eastAsia"/>
        </w:rPr>
        <w:t>Excelブック</w:t>
      </w:r>
      <w:r w:rsidRPr="00975C08">
        <w:rPr>
          <w:rFonts w:hint="eastAsia"/>
        </w:rPr>
        <w:t>であっても動作します</w:t>
      </w:r>
      <w:r>
        <w:rPr>
          <w:rFonts w:hint="eastAsia"/>
        </w:rPr>
        <w:t>。</w:t>
      </w:r>
      <w:bookmarkEnd w:id="265"/>
    </w:p>
    <w:p w14:paraId="3233EA36" w14:textId="77777777" w:rsidR="00DD2B31" w:rsidRPr="004B0C06" w:rsidRDefault="00DD2B31" w:rsidP="00A21F19">
      <w:pPr>
        <w:pStyle w:val="2"/>
        <w:numPr>
          <w:ilvl w:val="1"/>
          <w:numId w:val="8"/>
        </w:numPr>
      </w:pPr>
      <w:bookmarkStart w:id="266" w:name="_Toc219981491"/>
      <w:bookmarkStart w:id="267" w:name="_Toc219984284"/>
      <w:r>
        <w:rPr>
          <w:rFonts w:hint="eastAsia"/>
        </w:rPr>
        <w:t>ユーザー用データファイルを作る場合</w:t>
      </w:r>
      <w:bookmarkEnd w:id="266"/>
      <w:bookmarkEnd w:id="267"/>
    </w:p>
    <w:p w14:paraId="0CACD8B6" w14:textId="04FDDC88"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_Ref199319618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(9)1)</w:t>
      </w:r>
      <w:r w:rsidRPr="00E8101F">
        <w:rPr>
          <w:color w:val="0070C0"/>
        </w:rPr>
        <w:fldChar w:fldCharType="end"/>
      </w:r>
      <w:r>
        <w:rPr>
          <w:rFonts w:hint="eastAsia"/>
        </w:rPr>
        <w:t>」項で記載したように添付のサンプルを「コピー&amp;ペースト」してユーザー用ファイルを作り「差込元データ_会費集金」シートでシート名を「差込元データ_氏名差込」など適当に付けてシートの各行を設定してください。</w:t>
      </w:r>
    </w:p>
    <w:p w14:paraId="5E027AD8" w14:textId="2CA637CA" w:rsidR="00DD2B31" w:rsidRDefault="00DD2B31" w:rsidP="00DD2B31">
      <w:pPr>
        <w:pStyle w:val="3"/>
        <w:numPr>
          <w:ilvl w:val="2"/>
          <w:numId w:val="5"/>
        </w:numPr>
        <w:ind w:leftChars="272" w:left="850" w:hangingChars="133" w:hanging="279"/>
      </w:pPr>
      <w:r>
        <w:rPr>
          <w:rFonts w:hint="eastAsia"/>
        </w:rPr>
        <w:t>次に</w:t>
      </w:r>
      <w:r w:rsidRPr="0090739E">
        <w:rPr>
          <w:rFonts w:hint="eastAsia"/>
        </w:rPr>
        <w:t>「上期会費集金A4用紙」</w:t>
      </w:r>
      <w:r>
        <w:rPr>
          <w:rFonts w:hint="eastAsia"/>
        </w:rPr>
        <w:t>シートで「名前の変更」をして次項の</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_Ref199429906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(11)</w:t>
      </w:r>
      <w:r w:rsidRPr="00E8101F">
        <w:rPr>
          <w:color w:val="0070C0"/>
        </w:rPr>
        <w:fldChar w:fldCharType="end"/>
      </w:r>
      <w:r w:rsidRPr="00E8101F">
        <w:rPr>
          <w:color w:val="0070C0"/>
        </w:rPr>
        <w:fldChar w:fldCharType="begin"/>
      </w:r>
      <w:r w:rsidRPr="00E8101F">
        <w:rPr>
          <w:color w:val="0070C0"/>
        </w:rPr>
        <w:instrText xml:space="preserve"> REF _Ref199429881 \h </w:instrText>
      </w:r>
      <w:r w:rsidRPr="00E8101F">
        <w:rPr>
          <w:color w:val="0070C0"/>
        </w:rPr>
      </w:r>
      <w:r w:rsidRPr="00E8101F">
        <w:rPr>
          <w:color w:val="0070C0"/>
        </w:rPr>
        <w:fldChar w:fldCharType="separate"/>
      </w:r>
      <w:r w:rsidR="00A21F19" w:rsidRPr="00E8101F">
        <w:rPr>
          <w:rFonts w:hint="eastAsia"/>
          <w:color w:val="0070C0"/>
        </w:rPr>
        <w:t>シートの初期化コマンドアイコン</w:t>
      </w:r>
      <w:r w:rsidRPr="00E8101F">
        <w:rPr>
          <w:color w:val="0070C0"/>
        </w:rPr>
        <w:fldChar w:fldCharType="end"/>
      </w:r>
      <w:r w:rsidRPr="00A52D01">
        <w:rPr>
          <w:rFonts w:hint="eastAsia"/>
        </w:rPr>
        <w:t>」を実行すると</w:t>
      </w:r>
      <w:r>
        <w:rPr>
          <w:rFonts w:hint="eastAsia"/>
        </w:rPr>
        <w:t>シートが初期化します。</w:t>
      </w:r>
    </w:p>
    <w:p w14:paraId="202FA5EC" w14:textId="7AB4ADDF" w:rsidR="00DD2B31" w:rsidRDefault="00DD2B31" w:rsidP="00DD2B31">
      <w:pPr>
        <w:pStyle w:val="3"/>
        <w:numPr>
          <w:ilvl w:val="2"/>
          <w:numId w:val="5"/>
        </w:numPr>
        <w:ind w:leftChars="272" w:left="850" w:hangingChars="133" w:hanging="279"/>
      </w:pPr>
      <w:bookmarkStart w:id="268" w:name="_Ref199329858"/>
      <w:r>
        <w:rPr>
          <w:rFonts w:hint="eastAsia"/>
        </w:rPr>
        <w:t>既にある文書を取り込むのであれば</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_Ref199420787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16</w:t>
      </w:r>
      <w:r w:rsidR="00A21F19" w:rsidRPr="00E8101F">
        <w:rPr>
          <w:rFonts w:hint="eastAsia"/>
          <w:color w:val="0070C0"/>
        </w:rPr>
        <w:t xml:space="preserve"> </w:t>
      </w:r>
      <w:r w:rsidR="00A21F19" w:rsidRPr="00E8101F">
        <w:rPr>
          <w:rFonts w:hint="eastAsia"/>
          <w:color w:val="0070C0"/>
          <w:szCs w:val="21"/>
        </w:rPr>
        <w:t>差込データ選択ダイアログ</w:t>
      </w:r>
      <w:r w:rsidRPr="00E8101F">
        <w:rPr>
          <w:color w:val="0070C0"/>
        </w:rPr>
        <w:fldChar w:fldCharType="end"/>
      </w:r>
      <w:r>
        <w:rPr>
          <w:rFonts w:hint="eastAsia"/>
        </w:rPr>
        <w:t>」の図で</w:t>
      </w:r>
      <w:r w:rsidRPr="00EB3C16">
        <w:rPr>
          <w:rFonts w:hint="eastAsia"/>
          <w:u w:val="single"/>
        </w:rPr>
        <w:t>「ファイル取込」ボタンを押</w:t>
      </w:r>
      <w:r>
        <w:rPr>
          <w:rFonts w:hint="eastAsia"/>
        </w:rPr>
        <w:t>すと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_Ref199329709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25</w:t>
      </w:r>
      <w:r w:rsidR="00A21F19" w:rsidRPr="00E8101F">
        <w:rPr>
          <w:rFonts w:hint="eastAsia"/>
          <w:color w:val="0070C0"/>
        </w:rPr>
        <w:t xml:space="preserve"> フィル選択</w:t>
      </w:r>
      <w:r w:rsidRPr="00E8101F">
        <w:rPr>
          <w:color w:val="0070C0"/>
        </w:rPr>
        <w:fldChar w:fldCharType="end"/>
      </w:r>
      <w:r>
        <w:rPr>
          <w:rFonts w:hint="eastAsia"/>
        </w:rPr>
        <w:t>」の図を表示してユーザー用ファイルを取り込むことができます。</w:t>
      </w:r>
      <w:bookmarkEnd w:id="268"/>
      <w:r w:rsidRPr="00EB3C16">
        <w:rPr>
          <w:rFonts w:hint="eastAsia"/>
          <w:u w:val="single"/>
        </w:rPr>
        <w:t>取り込みをするファイルに複数のシートがある場合は</w:t>
      </w:r>
      <w:r>
        <w:rPr>
          <w:rFonts w:hint="eastAsia"/>
          <w:u w:val="single"/>
        </w:rPr>
        <w:t>ファイルを開いた場合に、</w:t>
      </w:r>
      <w:r w:rsidRPr="00EB3C16">
        <w:rPr>
          <w:rFonts w:hint="eastAsia"/>
          <w:u w:val="single"/>
        </w:rPr>
        <w:t>取り込むシートが</w:t>
      </w:r>
      <w:r>
        <w:rPr>
          <w:rFonts w:hint="eastAsia"/>
          <w:u w:val="single"/>
        </w:rPr>
        <w:t>表示される状態で保存されている</w:t>
      </w:r>
      <w:r w:rsidRPr="00EB3C16">
        <w:rPr>
          <w:rFonts w:hint="eastAsia"/>
          <w:u w:val="single"/>
        </w:rPr>
        <w:t>必要があります。</w:t>
      </w:r>
      <w:r w:rsidRPr="00607260">
        <w:rPr>
          <w:rFonts w:hint="eastAsia"/>
        </w:rPr>
        <w:t>「</w:t>
      </w:r>
      <w:r w:rsidRPr="00E8101F">
        <w:rPr>
          <w:color w:val="0070C0"/>
        </w:rPr>
        <w:fldChar w:fldCharType="begin"/>
      </w:r>
      <w:r w:rsidRPr="00E8101F">
        <w:rPr>
          <w:color w:val="0070C0"/>
        </w:rPr>
        <w:instrText xml:space="preserve"> </w:instrText>
      </w:r>
      <w:r w:rsidRPr="00E8101F">
        <w:rPr>
          <w:rFonts w:hint="eastAsia"/>
          <w:color w:val="0070C0"/>
        </w:rPr>
        <w:instrText>REF _Ref199598297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(12)</w:t>
      </w:r>
      <w:r w:rsidRPr="00E8101F">
        <w:rPr>
          <w:color w:val="0070C0"/>
        </w:rPr>
        <w:fldChar w:fldCharType="end"/>
      </w:r>
      <w:r w:rsidRPr="00E8101F">
        <w:rPr>
          <w:color w:val="0070C0"/>
        </w:rPr>
        <w:fldChar w:fldCharType="begin"/>
      </w:r>
      <w:r w:rsidRPr="00E8101F">
        <w:rPr>
          <w:color w:val="0070C0"/>
        </w:rPr>
        <w:instrText xml:space="preserve"> REF _Ref199598305 \h </w:instrText>
      </w:r>
      <w:r w:rsidRPr="00E8101F">
        <w:rPr>
          <w:color w:val="0070C0"/>
        </w:rPr>
      </w:r>
      <w:r w:rsidRPr="00E8101F">
        <w:rPr>
          <w:color w:val="0070C0"/>
        </w:rPr>
        <w:fldChar w:fldCharType="separate"/>
      </w:r>
      <w:r w:rsidR="00A21F19" w:rsidRPr="00E8101F">
        <w:rPr>
          <w:rFonts w:hint="eastAsia"/>
          <w:color w:val="0070C0"/>
        </w:rPr>
        <w:t>「選択シートの保存」コマンドアイコン</w:t>
      </w:r>
      <w:r w:rsidRPr="00E8101F">
        <w:rPr>
          <w:color w:val="0070C0"/>
        </w:rPr>
        <w:fldChar w:fldCharType="end"/>
      </w:r>
      <w:r w:rsidRPr="00607260">
        <w:rPr>
          <w:rFonts w:hint="eastAsia"/>
        </w:rPr>
        <w:t>」を使用すると</w:t>
      </w:r>
      <w:r>
        <w:rPr>
          <w:rFonts w:hint="eastAsia"/>
        </w:rPr>
        <w:t>「</w:t>
      </w:r>
      <w:r w:rsidRPr="00E8101F">
        <w:rPr>
          <w:color w:val="0070C0"/>
        </w:rPr>
        <w:fldChar w:fldCharType="begin"/>
      </w:r>
      <w:r w:rsidRPr="00E8101F">
        <w:rPr>
          <w:color w:val="0070C0"/>
        </w:rPr>
        <w:instrText xml:space="preserve"> </w:instrText>
      </w:r>
      <w:r w:rsidRPr="00E8101F">
        <w:rPr>
          <w:rFonts w:hint="eastAsia"/>
          <w:color w:val="0070C0"/>
        </w:rPr>
        <w:instrText>REF _Ref199333669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7)</w:t>
      </w:r>
      <w:r w:rsidRPr="00E8101F">
        <w:rPr>
          <w:color w:val="0070C0"/>
        </w:rPr>
        <w:fldChar w:fldCharType="end"/>
      </w:r>
      <w:r w:rsidRPr="00E8101F">
        <w:rPr>
          <w:color w:val="0070C0"/>
        </w:rPr>
        <w:fldChar w:fldCharType="begin"/>
      </w:r>
      <w:r w:rsidRPr="00E8101F">
        <w:rPr>
          <w:color w:val="0070C0"/>
        </w:rPr>
        <w:instrText xml:space="preserve"> REF _Ref199333669 \h </w:instrText>
      </w:r>
      <w:r w:rsidRPr="00E8101F">
        <w:rPr>
          <w:color w:val="0070C0"/>
        </w:rPr>
      </w:r>
      <w:r w:rsidRPr="00E8101F">
        <w:rPr>
          <w:color w:val="0070C0"/>
        </w:rPr>
        <w:fldChar w:fldCharType="separate"/>
      </w:r>
      <w:r w:rsidR="00A21F19" w:rsidRPr="00E8101F">
        <w:rPr>
          <w:rFonts w:hint="eastAsia"/>
          <w:color w:val="0070C0"/>
        </w:rPr>
        <w:t>サンプル5_ALL_A4用紙.xlsx</w:t>
      </w:r>
      <w:r w:rsidRPr="00E8101F">
        <w:rPr>
          <w:color w:val="0070C0"/>
        </w:rPr>
        <w:fldChar w:fldCharType="end"/>
      </w:r>
      <w:r>
        <w:rPr>
          <w:rFonts w:hint="eastAsia"/>
        </w:rPr>
        <w:t>」ファイルなどを使用して、このことに対応できます。</w:t>
      </w:r>
      <w:r w:rsidRPr="00607260">
        <w:rPr>
          <w:rFonts w:hint="eastAsia"/>
        </w:rPr>
        <w:t>（ファイルを開いた場合にシートを選択することはできないため）</w:t>
      </w:r>
      <w:r>
        <w:rPr>
          <w:rFonts w:hint="eastAsia"/>
        </w:rPr>
        <w:t>シートの取り込みについては次の事があります。</w:t>
      </w:r>
      <w:r w:rsidRPr="00EB3C16">
        <w:rPr>
          <w:rFonts w:hint="eastAsia"/>
        </w:rPr>
        <w:t>「ファイル取込」ボタンを押</w:t>
      </w:r>
      <w:r>
        <w:rPr>
          <w:rFonts w:hint="eastAsia"/>
        </w:rPr>
        <w:t>す前に以下の点にも注意してください。</w:t>
      </w:r>
    </w:p>
    <w:p w14:paraId="5EFD0AAD" w14:textId="0DDD6C42" w:rsidR="00DD2B31" w:rsidRDefault="00DD2B31" w:rsidP="00DD2B31">
      <w:pPr>
        <w:pStyle w:val="4"/>
        <w:numPr>
          <w:ilvl w:val="3"/>
          <w:numId w:val="5"/>
        </w:numPr>
        <w:jc w:val="both"/>
      </w:pPr>
      <w:r>
        <w:rPr>
          <w:rFonts w:hint="eastAsia"/>
        </w:rPr>
        <w:t>チェックボックスが「OFF」の場合は取り込んだファイルは現在表示中のシート見出しの「先頭」に取り込んで表示します。</w:t>
      </w:r>
    </w:p>
    <w:p w14:paraId="2C8F74AD" w14:textId="1D3B11C3" w:rsidR="00DD2B31" w:rsidRDefault="00DD2B31" w:rsidP="00DD2B31">
      <w:pPr>
        <w:pStyle w:val="4"/>
        <w:numPr>
          <w:ilvl w:val="3"/>
          <w:numId w:val="5"/>
        </w:numPr>
        <w:jc w:val="both"/>
      </w:pPr>
      <w:r>
        <w:rPr>
          <w:rFonts w:hint="eastAsia"/>
        </w:rPr>
        <w:lastRenderedPageBreak/>
        <w:t>チェックボックスが「ON」の場合はシート見出しの「末尾」に取り込んで表示します。</w:t>
      </w:r>
    </w:p>
    <w:bookmarkStart w:id="269" w:name="_Ref199429881"/>
    <w:bookmarkStart w:id="270" w:name="_Ref199429906"/>
    <w:bookmarkStart w:id="271" w:name="_Ref199429913"/>
    <w:bookmarkStart w:id="272" w:name="_Toc219981492"/>
    <w:bookmarkStart w:id="273" w:name="_Toc219984285"/>
    <w:p w14:paraId="167BE4EC" w14:textId="7E251D35" w:rsidR="00DD2B31" w:rsidRDefault="001F1C06" w:rsidP="00A21F19">
      <w:pPr>
        <w:pStyle w:val="2"/>
        <w:numPr>
          <w:ilvl w:val="1"/>
          <w:numId w:val="8"/>
        </w:numPr>
      </w:pPr>
      <w:r w:rsidRPr="00FD59C1">
        <w:rPr>
          <w:rFonts w:hint="eastAsia"/>
          <w:noProof/>
        </w:rPr>
        <mc:AlternateContent>
          <mc:Choice Requires="wpg">
            <w:drawing>
              <wp:anchor distT="0" distB="0" distL="114300" distR="114300" simplePos="0" relativeHeight="251682816" behindDoc="0" locked="0" layoutInCell="1" allowOverlap="1" wp14:anchorId="2237DF2B" wp14:editId="13735E7A">
                <wp:simplePos x="0" y="0"/>
                <wp:positionH relativeFrom="column">
                  <wp:posOffset>2778760</wp:posOffset>
                </wp:positionH>
                <wp:positionV relativeFrom="paragraph">
                  <wp:posOffset>35971</wp:posOffset>
                </wp:positionV>
                <wp:extent cx="2997835" cy="2228850"/>
                <wp:effectExtent l="0" t="0" r="0" b="0"/>
                <wp:wrapSquare wrapText="bothSides"/>
                <wp:docPr id="1491557686" name="グループ化 42"/>
                <wp:cNvGraphicFramePr/>
                <a:graphic xmlns:a="http://schemas.openxmlformats.org/drawingml/2006/main">
                  <a:graphicData uri="http://schemas.microsoft.com/office/word/2010/wordprocessingGroup">
                    <wpg:wgp>
                      <wpg:cNvGrpSpPr/>
                      <wpg:grpSpPr>
                        <a:xfrm>
                          <a:off x="0" y="0"/>
                          <a:ext cx="2997835" cy="2228850"/>
                          <a:chOff x="0" y="0"/>
                          <a:chExt cx="2997835" cy="2228850"/>
                        </a:xfrm>
                      </wpg:grpSpPr>
                      <pic:pic xmlns:pic="http://schemas.openxmlformats.org/drawingml/2006/picture">
                        <pic:nvPicPr>
                          <pic:cNvPr id="318589713" name="図 41"/>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0" y="0"/>
                            <a:ext cx="2997835" cy="1982470"/>
                          </a:xfrm>
                          <a:prstGeom prst="rect">
                            <a:avLst/>
                          </a:prstGeom>
                        </pic:spPr>
                      </pic:pic>
                      <wps:wsp>
                        <wps:cNvPr id="419346794" name="テキスト ボックス 1"/>
                        <wps:cNvSpPr txBox="1"/>
                        <wps:spPr>
                          <a:xfrm>
                            <a:off x="0" y="2000250"/>
                            <a:ext cx="2997835" cy="228600"/>
                          </a:xfrm>
                          <a:prstGeom prst="rect">
                            <a:avLst/>
                          </a:prstGeom>
                          <a:solidFill>
                            <a:prstClr val="white"/>
                          </a:solidFill>
                          <a:ln>
                            <a:noFill/>
                          </a:ln>
                        </wps:spPr>
                        <wps:txbx>
                          <w:txbxContent>
                            <w:p w14:paraId="7A8950CD" w14:textId="77777777" w:rsidR="00DD2B31" w:rsidRPr="0020303E" w:rsidRDefault="00DD2B31" w:rsidP="00DD2B31">
                              <w:pPr>
                                <w:pStyle w:val="ab"/>
                                <w:rPr>
                                  <w:noProof/>
                                  <w:szCs w:val="22"/>
                                </w:rPr>
                              </w:pPr>
                              <w:bookmarkStart w:id="274" w:name="_Ref19932970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25</w:t>
                              </w:r>
                              <w:r>
                                <w:fldChar w:fldCharType="end"/>
                              </w:r>
                              <w:r>
                                <w:rPr>
                                  <w:rFonts w:hint="eastAsia"/>
                                </w:rPr>
                                <w:t xml:space="preserve"> フィル選択</w:t>
                              </w:r>
                              <w:bookmarkEnd w:id="27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237DF2B" id="_x0000_s1100" style="position:absolute;left:0;text-align:left;margin-left:218.8pt;margin-top:2.85pt;width:236.05pt;height:175.5pt;z-index:251682816;mso-position-horizontal-relative:text;mso-position-vertical-relative:text" coordsize="29978,22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">
                <v:shape id="図 41" o:spid="_x0000_s1101" type="#_x0000_t75" style="position:absolute;width:29978;height:198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">
                  <v:imagedata r:id="rId57" o:title=""/>
                </v:shape>
                <v:shape id="テキスト ボックス 1" o:spid="_x0000_s1102" type="#_x0000_t202" style="position:absolute;top:20002;width:2997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" stroked="f">
                  <v:textbox style="mso-fit-shape-to-text:t" inset="0,0,0,0">
                    <w:txbxContent>
                      <w:p w14:paraId="7A8950CD" w14:textId="77777777" w:rsidR="00DD2B31" w:rsidRPr="0020303E" w:rsidRDefault="00DD2B31" w:rsidP="00DD2B31">
                        <w:pPr>
                          <w:pStyle w:val="ab"/>
                          <w:rPr>
                            <w:noProof/>
                            <w:szCs w:val="22"/>
                          </w:rPr>
                        </w:pPr>
                        <w:bookmarkStart w:id="299" w:name="_Ref19932970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25</w:t>
                        </w:r>
                        <w:r>
                          <w:fldChar w:fldCharType="end"/>
                        </w:r>
                        <w:r>
                          <w:rPr>
                            <w:rFonts w:hint="eastAsia"/>
                          </w:rPr>
                          <w:t xml:space="preserve"> フィル選択</w:t>
                        </w:r>
                        <w:bookmarkEnd w:id="299"/>
                      </w:p>
                    </w:txbxContent>
                  </v:textbox>
                </v:shape>
                <w10:wrap type="square"/>
              </v:group>
            </w:pict>
          </mc:Fallback>
        </mc:AlternateContent>
      </w:r>
      <w:r w:rsidR="00DD2B31" w:rsidRPr="00FD59C1">
        <w:rPr>
          <w:rFonts w:hint="eastAsia"/>
        </w:rPr>
        <w:t>シートの初期化コマンドアイコ</w:t>
      </w:r>
      <w:r w:rsidR="00DD2B31" w:rsidRPr="00830101">
        <w:rPr>
          <w:rFonts w:hint="eastAsia"/>
        </w:rPr>
        <w:t>ン</w:t>
      </w:r>
      <w:bookmarkEnd w:id="269"/>
      <w:bookmarkEnd w:id="270"/>
      <w:bookmarkEnd w:id="271"/>
      <w:bookmarkEnd w:id="272"/>
      <w:bookmarkEnd w:id="273"/>
    </w:p>
    <w:p w14:paraId="2A09DD92" w14:textId="2A316787" w:rsidR="00DD2B31" w:rsidRDefault="00DD2B31" w:rsidP="00DD2B31">
      <w:pPr>
        <w:pStyle w:val="3"/>
        <w:numPr>
          <w:ilvl w:val="2"/>
          <w:numId w:val="5"/>
        </w:numPr>
        <w:ind w:leftChars="272" w:left="850" w:hangingChars="133" w:hanging="279"/>
      </w:pPr>
      <w:r>
        <w:rPr>
          <w:rFonts w:hint="eastAsia"/>
        </w:rPr>
        <w:t>このコマンドアイコンを使用しないで</w:t>
      </w:r>
      <w:r w:rsidRPr="00364A16">
        <w:rPr>
          <w:rFonts w:hint="eastAsia"/>
          <w:u w:val="single"/>
        </w:rPr>
        <w:t>列密度を狭くした枠線を残し</w:t>
      </w:r>
      <w:r>
        <w:rPr>
          <w:rFonts w:hint="eastAsia"/>
          <w:u w:val="single"/>
        </w:rPr>
        <w:t>て取り込みし</w:t>
      </w:r>
      <w:r w:rsidRPr="00364A16">
        <w:rPr>
          <w:rFonts w:hint="eastAsia"/>
          <w:u w:val="single"/>
        </w:rPr>
        <w:t>たいのであれば左上の全セル選択ボタンを押して</w:t>
      </w:r>
      <w:r>
        <w:rPr>
          <w:rFonts w:hint="eastAsia"/>
        </w:rPr>
        <w:t>「Delete」キーを押せばすべての文字がクリアするので列密度を狭くした枠線を利用して自由に文章が作れます。</w:t>
      </w:r>
    </w:p>
    <w:p w14:paraId="5785E77B" w14:textId="09C63C45" w:rsidR="00DD2B31" w:rsidRPr="00830101" w:rsidRDefault="00DD2B31" w:rsidP="00DD2B31">
      <w:pPr>
        <w:pStyle w:val="3"/>
        <w:numPr>
          <w:ilvl w:val="2"/>
          <w:numId w:val="5"/>
        </w:numPr>
        <w:ind w:leftChars="272" w:left="850" w:hangingChars="133" w:hanging="279"/>
      </w:pPr>
      <w:r>
        <w:rPr>
          <w:rFonts w:hint="eastAsia"/>
        </w:rPr>
        <w:t>シートの初期化は</w:t>
      </w:r>
      <w:r w:rsidRPr="00830101">
        <w:rPr>
          <w:rFonts w:hint="eastAsia"/>
        </w:rPr>
        <w:t>「上期会費集金</w:t>
      </w:r>
      <w:r>
        <w:rPr>
          <w:rFonts w:hint="eastAsia"/>
        </w:rPr>
        <w:t>A4</w:t>
      </w:r>
      <w:r w:rsidRPr="00830101">
        <w:rPr>
          <w:rFonts w:hint="eastAsia"/>
        </w:rPr>
        <w:t>用紙」シートを表示して「シートの初期化」コマンドアイコンを押します。シートがすべて空白になり初期化されます。</w:t>
      </w:r>
    </w:p>
    <w:p w14:paraId="470E316D" w14:textId="77777777" w:rsidR="00DD2B31" w:rsidRDefault="00DD2B31" w:rsidP="00DD2B31">
      <w:pPr>
        <w:pStyle w:val="3"/>
        <w:numPr>
          <w:ilvl w:val="2"/>
          <w:numId w:val="5"/>
        </w:numPr>
        <w:ind w:leftChars="272" w:left="850" w:hangingChars="133" w:hanging="279"/>
      </w:pPr>
      <w:r w:rsidRPr="00830101">
        <w:rPr>
          <w:rFonts w:hint="eastAsia"/>
        </w:rPr>
        <w:t>シート見出しだけ元のままなのでシート名を変更して使うことができます。</w:t>
      </w:r>
    </w:p>
    <w:p w14:paraId="068AF0FA" w14:textId="77777777" w:rsidR="00DD2B31" w:rsidRPr="00FD59C1" w:rsidRDefault="00DD2B31" w:rsidP="00A21F19">
      <w:pPr>
        <w:pStyle w:val="2"/>
        <w:numPr>
          <w:ilvl w:val="1"/>
          <w:numId w:val="8"/>
        </w:numPr>
      </w:pPr>
      <w:bookmarkStart w:id="275" w:name="_Ref199598297"/>
      <w:bookmarkStart w:id="276" w:name="_Ref199598305"/>
      <w:bookmarkStart w:id="277" w:name="_Toc219981493"/>
      <w:bookmarkStart w:id="278" w:name="_Toc219984286"/>
      <w:r w:rsidRPr="00FD59C1">
        <w:rPr>
          <w:rFonts w:hint="eastAsia"/>
        </w:rPr>
        <w:t>「選択シートの保存」コマンドアイコン</w:t>
      </w:r>
      <w:bookmarkEnd w:id="275"/>
      <w:bookmarkEnd w:id="276"/>
      <w:bookmarkEnd w:id="277"/>
      <w:bookmarkEnd w:id="278"/>
    </w:p>
    <w:p w14:paraId="1B4B5A26" w14:textId="77777777" w:rsidR="00DD2B31" w:rsidRPr="00830101" w:rsidRDefault="00DD2B31" w:rsidP="00DD2B31">
      <w:pPr>
        <w:pStyle w:val="3"/>
        <w:numPr>
          <w:ilvl w:val="2"/>
          <w:numId w:val="5"/>
        </w:numPr>
        <w:ind w:leftChars="272" w:left="850" w:hangingChars="133" w:hanging="279"/>
      </w:pPr>
      <w:r w:rsidRPr="00830101">
        <w:rPr>
          <w:rStyle w:val="30"/>
          <w:rFonts w:hint="eastAsia"/>
        </w:rPr>
        <w:t>「選択シートの保存」コマンドアイコンは</w:t>
      </w:r>
      <w:r>
        <w:rPr>
          <w:rStyle w:val="30"/>
          <w:rFonts w:hint="eastAsia"/>
        </w:rPr>
        <w:t>複数</w:t>
      </w:r>
      <w:r w:rsidRPr="00830101">
        <w:rPr>
          <w:rStyle w:val="30"/>
          <w:rFonts w:hint="eastAsia"/>
        </w:rPr>
        <w:t>のシートがある場合、そのうちの表示しているシート（アクティブシート）</w:t>
      </w:r>
      <w:r w:rsidRPr="00830101">
        <w:rPr>
          <w:rFonts w:hint="eastAsia"/>
        </w:rPr>
        <w:t>のみを1個のブックとして名前を付けて保存するための機能です。</w:t>
      </w:r>
    </w:p>
    <w:p w14:paraId="34CE278A" w14:textId="2C0173F8" w:rsidR="00DD2B31" w:rsidRDefault="00DD2B31" w:rsidP="00DD2B31">
      <w:pPr>
        <w:pStyle w:val="3"/>
        <w:numPr>
          <w:ilvl w:val="2"/>
          <w:numId w:val="5"/>
        </w:numPr>
        <w:ind w:leftChars="272" w:left="850" w:hangingChars="133" w:hanging="279"/>
      </w:pPr>
      <w:r w:rsidRPr="00830101">
        <w:rPr>
          <w:rFonts w:hint="eastAsia"/>
        </w:rPr>
        <w:t>後述</w:t>
      </w:r>
      <w:r>
        <w:rPr>
          <w:rFonts w:hint="eastAsia"/>
        </w:rPr>
        <w:t>する</w:t>
      </w:r>
      <w:r w:rsidRPr="00830101">
        <w:rPr>
          <w:rFonts w:hint="eastAsia"/>
        </w:rPr>
        <w:t>説明で</w:t>
      </w:r>
      <w:r>
        <w:rPr>
          <w:rFonts w:hint="eastAsia"/>
        </w:rPr>
        <w:t>お気づきになれ</w:t>
      </w:r>
      <w:r w:rsidRPr="00830101">
        <w:rPr>
          <w:rFonts w:hint="eastAsia"/>
        </w:rPr>
        <w:t>ますが、ユーザーが新しいブックに文章を作って使用される場合には、本サンプルから「差込</w:t>
      </w:r>
      <w:r>
        <w:rPr>
          <w:rFonts w:hint="eastAsia"/>
        </w:rPr>
        <w:t>先</w:t>
      </w:r>
      <w:r w:rsidRPr="00830101">
        <w:rPr>
          <w:rFonts w:hint="eastAsia"/>
        </w:rPr>
        <w:t>データ」</w:t>
      </w:r>
      <w:r>
        <w:rPr>
          <w:rFonts w:hint="eastAsia"/>
        </w:rPr>
        <w:t>シートまたは「差込元データ」シート</w:t>
      </w:r>
      <w:r w:rsidRPr="00830101">
        <w:rPr>
          <w:rFonts w:hint="eastAsia"/>
        </w:rPr>
        <w:t>が記入されているシートを、名前を付けて1個のブックとして保存（書き出し）し、前項の</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_Ref199329858 \r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(10)3)</w:t>
      </w:r>
      <w:r w:rsidRPr="00E8101F">
        <w:rPr>
          <w:color w:val="0070C0"/>
        </w:rPr>
        <w:fldChar w:fldCharType="end"/>
      </w:r>
      <w:r>
        <w:rPr>
          <w:rFonts w:hint="eastAsia"/>
        </w:rPr>
        <w:t>」項のファイルを開いてシートを</w:t>
      </w:r>
      <w:r w:rsidRPr="00830101">
        <w:rPr>
          <w:rFonts w:hint="eastAsia"/>
        </w:rPr>
        <w:t>取り込</w:t>
      </w:r>
      <w:r>
        <w:rPr>
          <w:rFonts w:hint="eastAsia"/>
        </w:rPr>
        <w:t>む場合に</w:t>
      </w:r>
      <w:r w:rsidRPr="00830101">
        <w:rPr>
          <w:rFonts w:hint="eastAsia"/>
        </w:rPr>
        <w:t>応用</w:t>
      </w:r>
      <w:r>
        <w:rPr>
          <w:rFonts w:hint="eastAsia"/>
        </w:rPr>
        <w:t>されると</w:t>
      </w:r>
      <w:r w:rsidRPr="00830101">
        <w:rPr>
          <w:rFonts w:hint="eastAsia"/>
        </w:rPr>
        <w:t>有効に機能すると思います。</w:t>
      </w:r>
    </w:p>
    <w:p w14:paraId="63CFBAC3" w14:textId="77777777" w:rsidR="00DD2B31" w:rsidRPr="00EE5FE1" w:rsidRDefault="00DD2B31" w:rsidP="00A21F19">
      <w:pPr>
        <w:pStyle w:val="2"/>
      </w:pPr>
      <w:bookmarkStart w:id="279" w:name="_Hlk199435135"/>
      <w:bookmarkStart w:id="280" w:name="_Toc219981494"/>
      <w:bookmarkStart w:id="281" w:name="_Toc219984287"/>
      <w:r>
        <w:rPr>
          <w:rFonts w:hint="eastAsia"/>
        </w:rPr>
        <w:t>「</w:t>
      </w:r>
      <w:r w:rsidRPr="00EF0514">
        <w:rPr>
          <w:rFonts w:hint="eastAsia"/>
        </w:rPr>
        <w:t>サンプル2_下期会費集金A4用紙.xlsx</w:t>
      </w:r>
      <w:r>
        <w:rPr>
          <w:rFonts w:hint="eastAsia"/>
        </w:rPr>
        <w:t>」</w:t>
      </w:r>
      <w:bookmarkEnd w:id="279"/>
      <w:r w:rsidRPr="00EE5FE1">
        <w:rPr>
          <w:rFonts w:hint="eastAsia"/>
        </w:rPr>
        <w:t>の説明について</w:t>
      </w:r>
      <w:bookmarkEnd w:id="280"/>
      <w:bookmarkEnd w:id="281"/>
    </w:p>
    <w:p w14:paraId="333CBEAE" w14:textId="6C9E60D1" w:rsidR="00DD2B31" w:rsidRDefault="00DD2B31" w:rsidP="00DD2B31">
      <w:pPr>
        <w:pStyle w:val="3"/>
        <w:numPr>
          <w:ilvl w:val="2"/>
          <w:numId w:val="5"/>
        </w:numPr>
        <w:ind w:leftChars="272" w:left="850" w:hangingChars="133" w:hanging="279"/>
      </w:pPr>
      <w:bookmarkStart w:id="282" w:name="_Toc199337495"/>
      <w:bookmarkStart w:id="283" w:name="_Toc199337836"/>
      <w:bookmarkStart w:id="284" w:name="_Toc199337880"/>
      <w:bookmarkStart w:id="285" w:name="_Toc199338124"/>
      <w:bookmarkStart w:id="286" w:name="_Toc199339271"/>
      <w:r>
        <w:rPr>
          <w:rFonts w:hint="eastAsia"/>
        </w:rPr>
        <w:t>「</w:t>
      </w:r>
      <w:r w:rsidRPr="00940924">
        <w:rPr>
          <w:rFonts w:hint="eastAsia"/>
        </w:rPr>
        <w:t>下期会費集金A4用紙</w:t>
      </w:r>
      <w:r>
        <w:rPr>
          <w:rFonts w:hint="eastAsia"/>
        </w:rPr>
        <w:t>」については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_Ref199428544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(8)</w:t>
      </w:r>
      <w:r w:rsidRPr="00E8101F">
        <w:rPr>
          <w:color w:val="0070C0"/>
        </w:rPr>
        <w:fldChar w:fldCharType="end"/>
      </w:r>
      <w:r w:rsidRPr="00E8101F">
        <w:rPr>
          <w:color w:val="0070C0"/>
        </w:rPr>
        <w:fldChar w:fldCharType="begin"/>
      </w:r>
      <w:r w:rsidRPr="00E8101F">
        <w:rPr>
          <w:color w:val="0070C0"/>
        </w:rPr>
        <w:instrText xml:space="preserve"> </w:instrText>
      </w:r>
      <w:r w:rsidRPr="00E8101F">
        <w:rPr>
          <w:rFonts w:hint="eastAsia"/>
          <w:color w:val="0070C0"/>
        </w:rPr>
        <w:instrText>REF _Ref199275178 \r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(6)1)</w:t>
      </w:r>
      <w:r w:rsidRPr="00E8101F">
        <w:rPr>
          <w:color w:val="0070C0"/>
        </w:rPr>
        <w:fldChar w:fldCharType="end"/>
      </w:r>
      <w:r>
        <w:rPr>
          <w:rFonts w:hint="eastAsia"/>
        </w:rPr>
        <w:t>」項と同様で差込元シートについても</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_Ref199433294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(7)</w:t>
      </w:r>
      <w:r w:rsidRPr="00E8101F">
        <w:rPr>
          <w:color w:val="0070C0"/>
        </w:rPr>
        <w:fldChar w:fldCharType="end"/>
      </w:r>
      <w:r w:rsidRPr="00E8101F">
        <w:rPr>
          <w:color w:val="0070C0"/>
        </w:rPr>
        <w:fldChar w:fldCharType="begin"/>
      </w:r>
      <w:r w:rsidRPr="00E8101F">
        <w:rPr>
          <w:color w:val="0070C0"/>
        </w:rPr>
        <w:instrText xml:space="preserve"> REF _Ref199433298 \h </w:instrText>
      </w:r>
      <w:r w:rsidRPr="00E8101F">
        <w:rPr>
          <w:color w:val="0070C0"/>
        </w:rPr>
      </w:r>
      <w:r w:rsidRPr="00E8101F">
        <w:rPr>
          <w:color w:val="0070C0"/>
        </w:rPr>
        <w:fldChar w:fldCharType="separate"/>
      </w:r>
      <w:r w:rsidR="00A21F19" w:rsidRPr="00E8101F">
        <w:rPr>
          <w:rFonts w:hint="eastAsia"/>
          <w:color w:val="0070C0"/>
        </w:rPr>
        <w:t>「差込元データ_会費集金」シートのセルの関連についての説明</w:t>
      </w:r>
      <w:r w:rsidRPr="00E8101F">
        <w:rPr>
          <w:color w:val="0070C0"/>
        </w:rPr>
        <w:fldChar w:fldCharType="end"/>
      </w:r>
      <w:r>
        <w:rPr>
          <w:rFonts w:hint="eastAsia"/>
        </w:rPr>
        <w:t>」と同様のため省略します。</w:t>
      </w:r>
      <w:bookmarkEnd w:id="282"/>
      <w:bookmarkEnd w:id="283"/>
      <w:bookmarkEnd w:id="284"/>
      <w:bookmarkEnd w:id="285"/>
      <w:bookmarkEnd w:id="286"/>
    </w:p>
    <w:p w14:paraId="3C6BEC02" w14:textId="77777777" w:rsidR="00DD2B31" w:rsidRPr="00EF0514" w:rsidRDefault="00DD2B31" w:rsidP="00A21F19">
      <w:pPr>
        <w:pStyle w:val="2"/>
      </w:pPr>
      <w:bookmarkStart w:id="287" w:name="_Toc219981495"/>
      <w:bookmarkStart w:id="288" w:name="_Toc219984288"/>
      <w:r>
        <w:rPr>
          <w:rFonts w:hint="eastAsia"/>
        </w:rPr>
        <w:t>「</w:t>
      </w:r>
      <w:r w:rsidRPr="00EF0514">
        <w:rPr>
          <w:rFonts w:hint="eastAsia"/>
        </w:rPr>
        <w:t>サンプル3_集金洋形1号封筒.xlsx</w:t>
      </w:r>
      <w:r>
        <w:rPr>
          <w:rFonts w:hint="eastAsia"/>
        </w:rPr>
        <w:t>」の説明について</w:t>
      </w:r>
      <w:bookmarkEnd w:id="287"/>
      <w:bookmarkEnd w:id="288"/>
    </w:p>
    <w:p w14:paraId="1349D78E" w14:textId="596E76B8" w:rsidR="00DD2B31" w:rsidRPr="00DE2FCB" w:rsidRDefault="00DD2B31" w:rsidP="00DD2B31">
      <w:pPr>
        <w:pStyle w:val="3"/>
        <w:numPr>
          <w:ilvl w:val="2"/>
          <w:numId w:val="5"/>
        </w:numPr>
        <w:ind w:leftChars="272" w:left="850" w:hangingChars="133" w:hanging="279"/>
      </w:pPr>
      <w:r>
        <w:rPr>
          <w:rFonts w:hint="eastAsia"/>
        </w:rPr>
        <w:t>「</w:t>
      </w:r>
      <w:r w:rsidRPr="00DE2FCB">
        <w:rPr>
          <w:rFonts w:hint="eastAsia"/>
        </w:rPr>
        <w:t>集金洋形1号封筒</w:t>
      </w:r>
      <w:r>
        <w:rPr>
          <w:rFonts w:hint="eastAsia"/>
        </w:rPr>
        <w:t>」シートの「印刷プレビュー」を表示すると</w:t>
      </w:r>
      <w:r w:rsidRPr="009A3388">
        <w:rPr>
          <w:rFonts w:hint="eastAsia"/>
          <w:color w:val="0070C0"/>
        </w:rPr>
        <w:t>「</w:t>
      </w:r>
      <w:r w:rsidR="00E8101F" w:rsidRPr="00E8101F">
        <w:rPr>
          <w:color w:val="0070C0"/>
        </w:rPr>
        <w:fldChar w:fldCharType="begin"/>
      </w:r>
      <w:r w:rsidR="00E8101F" w:rsidRPr="00E8101F">
        <w:rPr>
          <w:color w:val="0070C0"/>
        </w:rPr>
        <w:instrText xml:space="preserve"> </w:instrText>
      </w:r>
      <w:r w:rsidR="00E8101F" w:rsidRPr="00E8101F">
        <w:rPr>
          <w:rFonts w:hint="eastAsia"/>
          <w:color w:val="0070C0"/>
        </w:rPr>
        <w:instrText>REF _Ref219984089 \h</w:instrText>
      </w:r>
      <w:r w:rsidR="00E8101F" w:rsidRPr="00E8101F">
        <w:rPr>
          <w:color w:val="0070C0"/>
        </w:rPr>
        <w:instrText xml:space="preserve"> </w:instrText>
      </w:r>
      <w:r w:rsidR="00E8101F" w:rsidRPr="00E8101F">
        <w:rPr>
          <w:color w:val="0070C0"/>
        </w:rPr>
      </w:r>
      <w:r w:rsidR="00E8101F" w:rsidRPr="00E8101F">
        <w:rPr>
          <w:color w:val="0070C0"/>
        </w:rPr>
        <w:fldChar w:fldCharType="separate"/>
      </w:r>
      <w:r w:rsidR="00E8101F" w:rsidRPr="00E8101F">
        <w:rPr>
          <w:rFonts w:hint="eastAsia"/>
          <w:color w:val="0070C0"/>
        </w:rPr>
        <w:t xml:space="preserve">図 </w:t>
      </w:r>
      <w:r w:rsidR="00E8101F" w:rsidRPr="00E8101F">
        <w:rPr>
          <w:noProof/>
          <w:color w:val="0070C0"/>
        </w:rPr>
        <w:t>4</w:t>
      </w:r>
      <w:r w:rsidR="00E8101F" w:rsidRPr="00E8101F">
        <w:rPr>
          <w:rFonts w:hint="eastAsia"/>
          <w:color w:val="0070C0"/>
        </w:rPr>
        <w:t xml:space="preserve"> 封筒に宛名を印刷</w:t>
      </w:r>
      <w:r w:rsidR="00E8101F" w:rsidRPr="00E8101F">
        <w:rPr>
          <w:color w:val="0070C0"/>
        </w:rPr>
        <w:fldChar w:fldCharType="end"/>
      </w:r>
      <w:r>
        <w:rPr>
          <w:rFonts w:hint="eastAsia"/>
        </w:rPr>
        <w:t>」のようになります。「</w:t>
      </w:r>
      <w:r w:rsidRPr="00EF0514">
        <w:rPr>
          <w:rFonts w:hint="eastAsia"/>
        </w:rPr>
        <w:t>差込元データ_集金封筒</w:t>
      </w:r>
      <w:r>
        <w:rPr>
          <w:rFonts w:hint="eastAsia"/>
        </w:rPr>
        <w:t>」シートの説明は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_Ref199433294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(7)</w:t>
      </w:r>
      <w:r w:rsidRPr="00E8101F">
        <w:rPr>
          <w:color w:val="0070C0"/>
        </w:rPr>
        <w:fldChar w:fldCharType="end"/>
      </w:r>
      <w:r w:rsidRPr="00E8101F">
        <w:rPr>
          <w:color w:val="0070C0"/>
        </w:rPr>
        <w:fldChar w:fldCharType="begin"/>
      </w:r>
      <w:r w:rsidRPr="00E8101F">
        <w:rPr>
          <w:color w:val="0070C0"/>
        </w:rPr>
        <w:instrText xml:space="preserve"> REF _Ref199433298 \h </w:instrText>
      </w:r>
      <w:r w:rsidRPr="00E8101F">
        <w:rPr>
          <w:color w:val="0070C0"/>
        </w:rPr>
      </w:r>
      <w:r w:rsidRPr="00E8101F">
        <w:rPr>
          <w:color w:val="0070C0"/>
        </w:rPr>
        <w:fldChar w:fldCharType="separate"/>
      </w:r>
      <w:r w:rsidR="00A21F19" w:rsidRPr="00E8101F">
        <w:rPr>
          <w:rFonts w:hint="eastAsia"/>
          <w:color w:val="0070C0"/>
        </w:rPr>
        <w:t>「差込元データ_会費集金」シートのセルの関連についての説明</w:t>
      </w:r>
      <w:r w:rsidRPr="00E8101F">
        <w:rPr>
          <w:color w:val="0070C0"/>
        </w:rPr>
        <w:fldChar w:fldCharType="end"/>
      </w:r>
      <w:r>
        <w:rPr>
          <w:rFonts w:hint="eastAsia"/>
        </w:rPr>
        <w:t>」と同様のため省略します。</w:t>
      </w:r>
    </w:p>
    <w:p w14:paraId="12DF195D" w14:textId="77777777" w:rsidR="00DD2B31" w:rsidRDefault="00DD2B31" w:rsidP="00A21F19">
      <w:pPr>
        <w:pStyle w:val="2"/>
      </w:pPr>
      <w:bookmarkStart w:id="289" w:name="_Hlk199435166"/>
      <w:bookmarkStart w:id="290" w:name="_Toc219981496"/>
      <w:bookmarkStart w:id="291" w:name="_Toc219984289"/>
      <w:r>
        <w:rPr>
          <w:rFonts w:hint="eastAsia"/>
        </w:rPr>
        <w:t>「</w:t>
      </w:r>
      <w:r w:rsidRPr="00DE2FCB">
        <w:rPr>
          <w:rFonts w:hint="eastAsia"/>
        </w:rPr>
        <w:t>サンプル4_上期会費領収書.xlsx</w:t>
      </w:r>
      <w:r>
        <w:rPr>
          <w:rFonts w:hint="eastAsia"/>
        </w:rPr>
        <w:t>」</w:t>
      </w:r>
      <w:bookmarkEnd w:id="289"/>
      <w:r>
        <w:rPr>
          <w:rFonts w:hint="eastAsia"/>
        </w:rPr>
        <w:t>の説明</w:t>
      </w:r>
      <w:bookmarkEnd w:id="290"/>
      <w:bookmarkEnd w:id="291"/>
    </w:p>
    <w:p w14:paraId="13DCAFCC" w14:textId="42CC9F6E" w:rsidR="00DD2B31" w:rsidRDefault="00DD2B31" w:rsidP="00DD2B31">
      <w:pPr>
        <w:pStyle w:val="3"/>
        <w:numPr>
          <w:ilvl w:val="2"/>
          <w:numId w:val="5"/>
        </w:numPr>
        <w:ind w:leftChars="272" w:left="850" w:hangingChars="133" w:hanging="279"/>
      </w:pPr>
      <w:r>
        <w:rPr>
          <w:rFonts w:hint="eastAsia"/>
        </w:rPr>
        <w:t>「</w:t>
      </w:r>
      <w:r w:rsidRPr="00DE2FCB">
        <w:rPr>
          <w:rFonts w:hint="eastAsia"/>
        </w:rPr>
        <w:t>集金洋形1号封筒</w:t>
      </w:r>
      <w:r>
        <w:rPr>
          <w:rFonts w:hint="eastAsia"/>
        </w:rPr>
        <w:t>」シートの「印刷プレビュー」を表示すると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_Ref199619746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5</w:t>
      </w:r>
      <w:r w:rsidR="00A21F19" w:rsidRPr="00E8101F">
        <w:rPr>
          <w:rFonts w:hint="eastAsia"/>
          <w:color w:val="0070C0"/>
        </w:rPr>
        <w:t xml:space="preserve"> 1頁に複数の宛名を挿入</w:t>
      </w:r>
      <w:r w:rsidRPr="00E8101F">
        <w:rPr>
          <w:color w:val="0070C0"/>
        </w:rPr>
        <w:fldChar w:fldCharType="end"/>
      </w:r>
      <w:r>
        <w:rPr>
          <w:rFonts w:hint="eastAsia"/>
        </w:rPr>
        <w:t>」のようになります。「</w:t>
      </w:r>
      <w:r w:rsidRPr="00EF0514">
        <w:rPr>
          <w:rFonts w:hint="eastAsia"/>
        </w:rPr>
        <w:t>差込元データ_集金封筒</w:t>
      </w:r>
      <w:r>
        <w:rPr>
          <w:rFonts w:hint="eastAsia"/>
        </w:rPr>
        <w:t>」シートの説明は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_Ref199433294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(7)</w:t>
      </w:r>
      <w:r w:rsidRPr="00E8101F">
        <w:rPr>
          <w:color w:val="0070C0"/>
        </w:rPr>
        <w:fldChar w:fldCharType="end"/>
      </w:r>
      <w:r w:rsidRPr="00E8101F">
        <w:rPr>
          <w:color w:val="0070C0"/>
        </w:rPr>
        <w:fldChar w:fldCharType="begin"/>
      </w:r>
      <w:r w:rsidRPr="00E8101F">
        <w:rPr>
          <w:color w:val="0070C0"/>
        </w:rPr>
        <w:instrText xml:space="preserve"> REF _Ref199433298 \h </w:instrText>
      </w:r>
      <w:r w:rsidRPr="00E8101F">
        <w:rPr>
          <w:color w:val="0070C0"/>
        </w:rPr>
      </w:r>
      <w:r w:rsidRPr="00E8101F">
        <w:rPr>
          <w:color w:val="0070C0"/>
        </w:rPr>
        <w:fldChar w:fldCharType="separate"/>
      </w:r>
      <w:r w:rsidR="00A21F19" w:rsidRPr="00E8101F">
        <w:rPr>
          <w:rFonts w:hint="eastAsia"/>
          <w:color w:val="0070C0"/>
        </w:rPr>
        <w:t>「差込元データ_会費集金」シートのセルの関連についての説明</w:t>
      </w:r>
      <w:r w:rsidRPr="00E8101F">
        <w:rPr>
          <w:color w:val="0070C0"/>
        </w:rPr>
        <w:fldChar w:fldCharType="end"/>
      </w:r>
      <w:r>
        <w:rPr>
          <w:rFonts w:hint="eastAsia"/>
        </w:rPr>
        <w:t>」と同様でセルの関連は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_Ref199434768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26</w:t>
      </w:r>
      <w:r w:rsidR="00A21F19" w:rsidRPr="00E8101F">
        <w:rPr>
          <w:rFonts w:hint="eastAsia"/>
          <w:color w:val="0070C0"/>
        </w:rPr>
        <w:t xml:space="preserve"> 「差込元データ_上期会費領収書」シート</w:t>
      </w:r>
      <w:r w:rsidRPr="00E8101F">
        <w:rPr>
          <w:color w:val="0070C0"/>
        </w:rPr>
        <w:fldChar w:fldCharType="end"/>
      </w:r>
      <w:r>
        <w:rPr>
          <w:rFonts w:hint="eastAsia"/>
        </w:rPr>
        <w:t>」の図のようになります。</w:t>
      </w:r>
    </w:p>
    <w:p w14:paraId="1450E2A1" w14:textId="77777777" w:rsidR="00DD2B31" w:rsidRPr="001A474E" w:rsidRDefault="00DD2B31" w:rsidP="00A21F19">
      <w:pPr>
        <w:pStyle w:val="2"/>
      </w:pPr>
      <w:bookmarkStart w:id="292" w:name="_Toc219981497"/>
      <w:bookmarkStart w:id="293" w:name="_Toc219984290"/>
      <w:r w:rsidRPr="001A474E">
        <w:rPr>
          <w:rFonts w:hint="eastAsia"/>
        </w:rPr>
        <w:t>「サンプル5_ALL_A4用紙.xlsx」の説明</w:t>
      </w:r>
      <w:bookmarkEnd w:id="292"/>
      <w:bookmarkEnd w:id="293"/>
    </w:p>
    <w:p w14:paraId="7E12F2D5" w14:textId="36CACEA9" w:rsidR="00DD2B31" w:rsidRDefault="00DD2B31" w:rsidP="00DD2B31">
      <w:pPr>
        <w:pStyle w:val="3"/>
        <w:numPr>
          <w:ilvl w:val="2"/>
          <w:numId w:val="5"/>
        </w:numPr>
        <w:ind w:leftChars="272" w:left="850" w:hangingChars="133" w:hanging="279"/>
      </w:pPr>
      <w:r>
        <w:rPr>
          <w:rFonts w:hint="eastAsia"/>
        </w:rPr>
        <w:t>シート見出しは</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_Ref199334079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27</w:t>
      </w:r>
      <w:r w:rsidR="00A21F19" w:rsidRPr="00E8101F">
        <w:rPr>
          <w:rFonts w:hint="eastAsia"/>
          <w:color w:val="0070C0"/>
        </w:rPr>
        <w:t xml:space="preserve"> サンプル5_ALL_A4用紙シート見出し</w:t>
      </w:r>
      <w:r w:rsidRPr="00E8101F">
        <w:rPr>
          <w:color w:val="0070C0"/>
        </w:rPr>
        <w:fldChar w:fldCharType="end"/>
      </w:r>
      <w:r>
        <w:rPr>
          <w:rFonts w:hint="eastAsia"/>
        </w:rPr>
        <w:t>」の図になります。</w:t>
      </w:r>
    </w:p>
    <w:p w14:paraId="37FAC5FF" w14:textId="77777777" w:rsidR="00DD2B31" w:rsidRDefault="00DD2B31" w:rsidP="00DD2B31">
      <w:pPr>
        <w:pStyle w:val="3"/>
        <w:numPr>
          <w:ilvl w:val="2"/>
          <w:numId w:val="5"/>
        </w:numPr>
        <w:ind w:leftChars="272" w:left="850" w:hangingChars="133" w:hanging="279"/>
      </w:pPr>
      <w:r>
        <w:rPr>
          <w:rFonts w:hint="eastAsia"/>
        </w:rPr>
        <w:lastRenderedPageBreak/>
        <w:t>このように「</w:t>
      </w:r>
      <w:r w:rsidRPr="00EF0514">
        <w:rPr>
          <w:rFonts w:hint="eastAsia"/>
        </w:rPr>
        <w:t>サンプル</w:t>
      </w:r>
      <w:r>
        <w:rPr>
          <w:rFonts w:hint="eastAsia"/>
        </w:rPr>
        <w:t>1</w:t>
      </w:r>
      <w:r w:rsidRPr="00EF0514">
        <w:rPr>
          <w:rFonts w:hint="eastAsia"/>
        </w:rPr>
        <w:t>_</w:t>
      </w:r>
      <w:r>
        <w:rPr>
          <w:rFonts w:hint="eastAsia"/>
        </w:rPr>
        <w:t>上</w:t>
      </w:r>
      <w:r w:rsidRPr="00EF0514">
        <w:rPr>
          <w:rFonts w:hint="eastAsia"/>
        </w:rPr>
        <w:t>期会費集金A4用紙.xlsx</w:t>
      </w:r>
      <w:r>
        <w:rPr>
          <w:rFonts w:hint="eastAsia"/>
        </w:rPr>
        <w:t>」～「</w:t>
      </w:r>
      <w:r w:rsidRPr="00DE2FCB">
        <w:rPr>
          <w:rFonts w:hint="eastAsia"/>
        </w:rPr>
        <w:t>サンプル4_上期会費領収書.xlsx</w:t>
      </w:r>
      <w:r>
        <w:rPr>
          <w:rFonts w:hint="eastAsia"/>
        </w:rPr>
        <w:t>」を1個のブックにまとめた場合でも前出しの説明と同じように機能します。過去のバージョンではまとめて説明しましたがわかりにくいのでサンプルを1個ごとに分けて説明しましたがこのような手法でも運用できるので応用してください。</w:t>
      </w:r>
    </w:p>
    <w:p w14:paraId="2A8AA1C7" w14:textId="77777777" w:rsidR="00DD2B31" w:rsidRDefault="00DD2B31" w:rsidP="00DD2B31">
      <w:pPr>
        <w:rPr>
          <w:lang w:val="ja-JP"/>
        </w:rPr>
      </w:pPr>
      <w:r>
        <w:rPr>
          <w:rFonts w:hint="eastAsia"/>
          <w:noProof/>
          <w:lang w:val="ja-JP"/>
        </w:rPr>
        <mc:AlternateContent>
          <mc:Choice Requires="wpg">
            <w:drawing>
              <wp:inline distT="0" distB="0" distL="0" distR="0" wp14:anchorId="47DE9C90" wp14:editId="422915A8">
                <wp:extent cx="5760085" cy="1562100"/>
                <wp:effectExtent l="0" t="0" r="0" b="0"/>
                <wp:docPr id="2078044132" name="グループ化 49"/>
                <wp:cNvGraphicFramePr/>
                <a:graphic xmlns:a="http://schemas.openxmlformats.org/drawingml/2006/main">
                  <a:graphicData uri="http://schemas.microsoft.com/office/word/2010/wordprocessingGroup">
                    <wpg:wgp>
                      <wpg:cNvGrpSpPr/>
                      <wpg:grpSpPr>
                        <a:xfrm>
                          <a:off x="0" y="0"/>
                          <a:ext cx="5760085" cy="1562100"/>
                          <a:chOff x="0" y="0"/>
                          <a:chExt cx="5760085" cy="1562100"/>
                        </a:xfrm>
                      </wpg:grpSpPr>
                      <pic:pic xmlns:pic="http://schemas.openxmlformats.org/drawingml/2006/picture">
                        <pic:nvPicPr>
                          <pic:cNvPr id="1825612408" name="図 48"/>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5760085" cy="1276985"/>
                          </a:xfrm>
                          <a:prstGeom prst="rect">
                            <a:avLst/>
                          </a:prstGeom>
                        </pic:spPr>
                      </pic:pic>
                      <wps:wsp>
                        <wps:cNvPr id="1554727018" name="テキスト ボックス 1"/>
                        <wps:cNvSpPr txBox="1"/>
                        <wps:spPr>
                          <a:xfrm>
                            <a:off x="0" y="1333500"/>
                            <a:ext cx="5760085" cy="228600"/>
                          </a:xfrm>
                          <a:prstGeom prst="rect">
                            <a:avLst/>
                          </a:prstGeom>
                          <a:solidFill>
                            <a:prstClr val="white"/>
                          </a:solidFill>
                          <a:ln>
                            <a:noFill/>
                          </a:ln>
                        </wps:spPr>
                        <wps:txbx>
                          <w:txbxContent>
                            <w:p w14:paraId="3CA8AD10" w14:textId="77777777" w:rsidR="00DD2B31" w:rsidRPr="00F3138F" w:rsidRDefault="00DD2B31" w:rsidP="00DD2B31">
                              <w:pPr>
                                <w:pStyle w:val="ab"/>
                                <w:rPr>
                                  <w:noProof/>
                                  <w:szCs w:val="22"/>
                                  <w:lang w:val="ja-JP"/>
                                </w:rPr>
                              </w:pPr>
                              <w:bookmarkStart w:id="294" w:name="_Ref19943476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26</w:t>
                              </w:r>
                              <w:r>
                                <w:fldChar w:fldCharType="end"/>
                              </w:r>
                              <w:r>
                                <w:rPr>
                                  <w:rFonts w:hint="eastAsia"/>
                                </w:rPr>
                                <w:t xml:space="preserve"> 「</w:t>
                              </w:r>
                              <w:r w:rsidRPr="00AC1333">
                                <w:rPr>
                                  <w:rFonts w:hint="eastAsia"/>
                                </w:rPr>
                                <w:t>差込元データ_上期会費領収書</w:t>
                              </w:r>
                              <w:r>
                                <w:rPr>
                                  <w:rFonts w:hint="eastAsia"/>
                                </w:rPr>
                                <w:t>」シート</w:t>
                              </w:r>
                              <w:bookmarkEnd w:id="29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7DE9C90" id="グループ化 49" o:spid="_x0000_s1103" style="width:453.55pt;height:123pt;mso-position-horizontal-relative:char;mso-position-vertical-relative:line" coordsize="57600,15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">
                <v:shape id="図 48" o:spid="_x0000_s1104" type="#_x0000_t75" style="position:absolute;width:57600;height:12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">
                  <v:imagedata r:id="rId59" o:title=""/>
                </v:shape>
                <v:shape id="テキスト ボックス 1" o:spid="_x0000_s1105" type="#_x0000_t202" style="position:absolute;top:1333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" stroked="f">
                  <v:textbox style="mso-fit-shape-to-text:t" inset="0,0,0,0">
                    <w:txbxContent>
                      <w:p w14:paraId="3CA8AD10" w14:textId="77777777" w:rsidR="00DD2B31" w:rsidRPr="00F3138F" w:rsidRDefault="00DD2B31" w:rsidP="00DD2B31">
                        <w:pPr>
                          <w:pStyle w:val="ab"/>
                          <w:rPr>
                            <w:noProof/>
                            <w:szCs w:val="22"/>
                            <w:lang w:val="ja-JP"/>
                          </w:rPr>
                        </w:pPr>
                        <w:bookmarkStart w:id="320" w:name="_Ref19943476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26</w:t>
                        </w:r>
                        <w:r>
                          <w:fldChar w:fldCharType="end"/>
                        </w:r>
                        <w:r>
                          <w:rPr>
                            <w:rFonts w:hint="eastAsia"/>
                          </w:rPr>
                          <w:t xml:space="preserve"> 「</w:t>
                        </w:r>
                        <w:r w:rsidRPr="00AC1333">
                          <w:rPr>
                            <w:rFonts w:hint="eastAsia"/>
                          </w:rPr>
                          <w:t>差込元データ_上期会費領収書</w:t>
                        </w:r>
                        <w:r>
                          <w:rPr>
                            <w:rFonts w:hint="eastAsia"/>
                          </w:rPr>
                          <w:t>」シート</w:t>
                        </w:r>
                        <w:bookmarkEnd w:id="320"/>
                      </w:p>
                    </w:txbxContent>
                  </v:textbox>
                </v:shape>
                <w10:anchorlock/>
              </v:group>
            </w:pict>
          </mc:Fallback>
        </mc:AlternateContent>
      </w:r>
    </w:p>
    <w:p w14:paraId="236D167A" w14:textId="77777777" w:rsidR="00DD2B31" w:rsidRPr="00B17650" w:rsidRDefault="00DD2B31" w:rsidP="00DD2B31">
      <w:pPr>
        <w:rPr>
          <w:lang w:val="ja-JP"/>
        </w:rPr>
      </w:pPr>
    </w:p>
    <w:p w14:paraId="2B040F3A" w14:textId="77777777" w:rsidR="00DD2B31" w:rsidRDefault="00DD2B31" w:rsidP="00DD2B31">
      <w:pPr>
        <w:rPr>
          <w:lang w:val="ja-JP"/>
        </w:rPr>
      </w:pPr>
      <w:r>
        <w:rPr>
          <w:rFonts w:hint="eastAsia"/>
          <w:noProof/>
          <w:lang w:val="ja-JP"/>
        </w:rPr>
        <mc:AlternateContent>
          <mc:Choice Requires="wpg">
            <w:drawing>
              <wp:inline distT="0" distB="0" distL="0" distR="0" wp14:anchorId="3D30A39A" wp14:editId="0E010F0F">
                <wp:extent cx="5760085" cy="438150"/>
                <wp:effectExtent l="0" t="0" r="0" b="0"/>
                <wp:docPr id="322522468" name="グループ化 44"/>
                <wp:cNvGraphicFramePr/>
                <a:graphic xmlns:a="http://schemas.openxmlformats.org/drawingml/2006/main">
                  <a:graphicData uri="http://schemas.microsoft.com/office/word/2010/wordprocessingGroup">
                    <wpg:wgp>
                      <wpg:cNvGrpSpPr/>
                      <wpg:grpSpPr>
                        <a:xfrm>
                          <a:off x="0" y="0"/>
                          <a:ext cx="5760085" cy="438150"/>
                          <a:chOff x="0" y="0"/>
                          <a:chExt cx="5760085" cy="438150"/>
                        </a:xfrm>
                      </wpg:grpSpPr>
                      <pic:pic xmlns:pic="http://schemas.openxmlformats.org/drawingml/2006/picture">
                        <pic:nvPicPr>
                          <pic:cNvPr id="1364595819" name="図 43"/>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0" y="0"/>
                            <a:ext cx="5760085" cy="153035"/>
                          </a:xfrm>
                          <a:prstGeom prst="rect">
                            <a:avLst/>
                          </a:prstGeom>
                        </pic:spPr>
                      </pic:pic>
                      <wps:wsp>
                        <wps:cNvPr id="1738199091" name="テキスト ボックス 1"/>
                        <wps:cNvSpPr txBox="1"/>
                        <wps:spPr>
                          <a:xfrm>
                            <a:off x="0" y="209550"/>
                            <a:ext cx="5760085" cy="228600"/>
                          </a:xfrm>
                          <a:prstGeom prst="rect">
                            <a:avLst/>
                          </a:prstGeom>
                          <a:solidFill>
                            <a:prstClr val="white"/>
                          </a:solidFill>
                          <a:ln>
                            <a:noFill/>
                          </a:ln>
                        </wps:spPr>
                        <wps:txbx>
                          <w:txbxContent>
                            <w:p w14:paraId="6B8F1A31" w14:textId="77777777" w:rsidR="00DD2B31" w:rsidRPr="006E7A40" w:rsidRDefault="00DD2B31" w:rsidP="00DD2B31">
                              <w:pPr>
                                <w:pStyle w:val="ab"/>
                                <w:rPr>
                                  <w:rFonts w:ascii="ＭＳ 明朝" w:eastAsia="ＭＳ 明朝"/>
                                  <w:noProof/>
                                  <w:szCs w:val="22"/>
                                </w:rPr>
                              </w:pPr>
                              <w:bookmarkStart w:id="295" w:name="_Ref19933407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27</w:t>
                              </w:r>
                              <w:r>
                                <w:fldChar w:fldCharType="end"/>
                              </w:r>
                              <w:r>
                                <w:rPr>
                                  <w:rFonts w:hint="eastAsia"/>
                                </w:rPr>
                                <w:t xml:space="preserve"> </w:t>
                              </w:r>
                              <w:r w:rsidRPr="00F2175E">
                                <w:rPr>
                                  <w:rFonts w:hint="eastAsia"/>
                                </w:rPr>
                                <w:t>サンプル5_ALL_A4用紙シート見出し</w:t>
                              </w:r>
                              <w:bookmarkEnd w:id="29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D30A39A" id="_x0000_s1106" style="width:453.55pt;height:34.5pt;mso-position-horizontal-relative:char;mso-position-vertical-relative:line" coordsize="57600,4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">
                <v:shape id="図 43" o:spid="_x0000_s1107" type="#_x0000_t75" style="position:absolute;width:57600;height:15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">
                  <v:imagedata r:id="rId61" o:title=""/>
                </v:shape>
                <v:shape id="テキスト ボックス 1" o:spid="_x0000_s1108" type="#_x0000_t202" style="position:absolute;top:209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" stroked="f">
                  <v:textbox style="mso-fit-shape-to-text:t" inset="0,0,0,0">
                    <w:txbxContent>
                      <w:p w14:paraId="6B8F1A31" w14:textId="77777777" w:rsidR="00DD2B31" w:rsidRPr="006E7A40" w:rsidRDefault="00DD2B31" w:rsidP="00DD2B31">
                        <w:pPr>
                          <w:pStyle w:val="ab"/>
                          <w:rPr>
                            <w:rFonts w:ascii="ＭＳ 明朝" w:eastAsia="ＭＳ 明朝"/>
                            <w:noProof/>
                            <w:szCs w:val="22"/>
                          </w:rPr>
                        </w:pPr>
                        <w:bookmarkStart w:id="322" w:name="_Ref199334079"/>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27</w:t>
                        </w:r>
                        <w:r>
                          <w:fldChar w:fldCharType="end"/>
                        </w:r>
                        <w:r>
                          <w:rPr>
                            <w:rFonts w:hint="eastAsia"/>
                          </w:rPr>
                          <w:t xml:space="preserve"> </w:t>
                        </w:r>
                        <w:r w:rsidRPr="00F2175E">
                          <w:rPr>
                            <w:rFonts w:hint="eastAsia"/>
                          </w:rPr>
                          <w:t>サンプル5_ALL_A4用紙シート見出し</w:t>
                        </w:r>
                        <w:bookmarkEnd w:id="322"/>
                      </w:p>
                    </w:txbxContent>
                  </v:textbox>
                </v:shape>
                <w10:anchorlock/>
              </v:group>
            </w:pict>
          </mc:Fallback>
        </mc:AlternateContent>
      </w:r>
    </w:p>
    <w:p w14:paraId="55C8F3CB" w14:textId="77777777" w:rsidR="00DD2B31" w:rsidRPr="00EE5FE1" w:rsidRDefault="00DD2B31" w:rsidP="00DD2B31">
      <w:pPr>
        <w:rPr>
          <w:lang w:val="ja-JP"/>
        </w:rPr>
      </w:pPr>
    </w:p>
    <w:p w14:paraId="193D96C7" w14:textId="77777777" w:rsidR="00DD2B31" w:rsidRDefault="00DD2B31" w:rsidP="001F1C06">
      <w:pPr>
        <w:pStyle w:val="1"/>
      </w:pPr>
      <w:bookmarkStart w:id="296" w:name="_Ref199330089"/>
      <w:bookmarkStart w:id="297" w:name="_Ref199330094"/>
      <w:bookmarkStart w:id="298" w:name="_Toc199337502"/>
      <w:bookmarkStart w:id="299" w:name="_Toc199337843"/>
      <w:bookmarkStart w:id="300" w:name="_Toc199337887"/>
      <w:bookmarkStart w:id="301" w:name="_Toc199338131"/>
      <w:bookmarkStart w:id="302" w:name="_Toc199339278"/>
      <w:bookmarkStart w:id="303" w:name="_Toc219981498"/>
      <w:bookmarkStart w:id="304" w:name="_Toc219984291"/>
      <w:r w:rsidRPr="002F213B">
        <w:rPr>
          <w:rFonts w:hint="eastAsia"/>
        </w:rPr>
        <w:t>印刷関連グループの説明</w:t>
      </w:r>
      <w:bookmarkEnd w:id="296"/>
      <w:bookmarkEnd w:id="297"/>
      <w:bookmarkEnd w:id="298"/>
      <w:bookmarkEnd w:id="299"/>
      <w:bookmarkEnd w:id="300"/>
      <w:bookmarkEnd w:id="301"/>
      <w:bookmarkEnd w:id="302"/>
      <w:bookmarkEnd w:id="303"/>
      <w:bookmarkEnd w:id="304"/>
    </w:p>
    <w:p w14:paraId="6ACE1693" w14:textId="77777777" w:rsidR="00DD2B31" w:rsidRPr="001A474E" w:rsidRDefault="00DD2B31" w:rsidP="00A21F19">
      <w:pPr>
        <w:pStyle w:val="2"/>
        <w:numPr>
          <w:ilvl w:val="1"/>
          <w:numId w:val="61"/>
        </w:numPr>
      </w:pPr>
      <w:bookmarkStart w:id="305" w:name="_Toc219981499"/>
      <w:bookmarkStart w:id="306" w:name="_Toc219984292"/>
      <w:r w:rsidRPr="001A474E">
        <w:rPr>
          <w:rFonts w:hint="eastAsia"/>
        </w:rPr>
        <w:t>「印刷プレビュー」コマンドアイコンの説明</w:t>
      </w:r>
      <w:bookmarkEnd w:id="305"/>
      <w:bookmarkEnd w:id="306"/>
    </w:p>
    <w:p w14:paraId="7F44EDC6" w14:textId="69C82FAC"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REF _Ref199494664 \w \h </w:instrText>
      </w:r>
      <w:r w:rsidRPr="00E8101F">
        <w:rPr>
          <w:color w:val="0070C0"/>
        </w:rPr>
      </w:r>
      <w:r w:rsidRPr="00E8101F">
        <w:rPr>
          <w:color w:val="0070C0"/>
        </w:rPr>
        <w:fldChar w:fldCharType="separate"/>
      </w:r>
      <w:r w:rsidR="00A21F19" w:rsidRPr="00E8101F">
        <w:rPr>
          <w:color w:val="0070C0"/>
        </w:rPr>
        <w:t>１(6)</w:t>
      </w:r>
      <w:r w:rsidRPr="00E8101F">
        <w:rPr>
          <w:color w:val="0070C0"/>
        </w:rPr>
        <w:fldChar w:fldCharType="end"/>
      </w:r>
      <w:r w:rsidRPr="00E8101F">
        <w:rPr>
          <w:color w:val="0070C0"/>
        </w:rPr>
        <w:fldChar w:fldCharType="begin"/>
      </w:r>
      <w:r w:rsidRPr="00E8101F">
        <w:rPr>
          <w:color w:val="0070C0"/>
        </w:rPr>
        <w:instrText xml:space="preserve"> REF _Ref199494774 \h </w:instrText>
      </w:r>
      <w:r w:rsidRPr="00E8101F">
        <w:rPr>
          <w:color w:val="0070C0"/>
        </w:rPr>
      </w:r>
      <w:r w:rsidRPr="00E8101F">
        <w:rPr>
          <w:color w:val="0070C0"/>
        </w:rPr>
        <w:fldChar w:fldCharType="separate"/>
      </w:r>
      <w:r w:rsidR="00A21F19" w:rsidRPr="00E8101F">
        <w:rPr>
          <w:rFonts w:hint="eastAsia"/>
          <w:color w:val="0070C0"/>
        </w:rPr>
        <w:t>「上期会費集金A4用紙」シートで「印刷プレビュー」ボタンを操作する説明</w:t>
      </w:r>
      <w:r w:rsidRPr="00E8101F">
        <w:rPr>
          <w:color w:val="0070C0"/>
        </w:rPr>
        <w:fldChar w:fldCharType="end"/>
      </w:r>
      <w:r w:rsidRPr="001A474E">
        <w:rPr>
          <w:rFonts w:hint="eastAsia"/>
        </w:rPr>
        <w:t>」で</w:t>
      </w:r>
      <w:r>
        <w:rPr>
          <w:rFonts w:hint="eastAsia"/>
        </w:rPr>
        <w:t>説明しているのでそちらをご覧ください</w:t>
      </w:r>
      <w:r w:rsidRPr="002F213B">
        <w:rPr>
          <w:rFonts w:hint="eastAsia"/>
        </w:rPr>
        <w:t>。</w:t>
      </w:r>
    </w:p>
    <w:p w14:paraId="1262C62F" w14:textId="77777777" w:rsidR="00DD2B31" w:rsidRDefault="00DD2B31" w:rsidP="00A21F19">
      <w:pPr>
        <w:pStyle w:val="2"/>
      </w:pPr>
      <w:bookmarkStart w:id="307" w:name="_Ref199501072"/>
      <w:bookmarkStart w:id="308" w:name="_Ref199501078"/>
      <w:bookmarkStart w:id="309" w:name="_Toc219981500"/>
      <w:bookmarkStart w:id="310" w:name="_Toc219984293"/>
      <w:r>
        <w:rPr>
          <w:rFonts w:hint="eastAsia"/>
        </w:rPr>
        <w:t>「</w:t>
      </w:r>
      <w:r w:rsidRPr="001A474E">
        <w:rPr>
          <w:rFonts w:hint="eastAsia"/>
        </w:rPr>
        <w:t>すべて印刷</w:t>
      </w:r>
      <w:r>
        <w:rPr>
          <w:rFonts w:hint="eastAsia"/>
        </w:rPr>
        <w:t>」</w:t>
      </w:r>
      <w:r w:rsidRPr="001A474E">
        <w:rPr>
          <w:rFonts w:hint="eastAsia"/>
        </w:rPr>
        <w:t>コマンドアイコン</w:t>
      </w:r>
      <w:bookmarkEnd w:id="307"/>
      <w:bookmarkEnd w:id="308"/>
      <w:bookmarkEnd w:id="309"/>
      <w:bookmarkEnd w:id="310"/>
    </w:p>
    <w:p w14:paraId="7259B949" w14:textId="77777777" w:rsidR="00DD2B31" w:rsidRDefault="00DD2B31" w:rsidP="00DD2B31">
      <w:pPr>
        <w:pStyle w:val="3"/>
        <w:numPr>
          <w:ilvl w:val="2"/>
          <w:numId w:val="5"/>
        </w:numPr>
        <w:ind w:leftChars="272" w:left="850" w:hangingChars="133" w:hanging="279"/>
      </w:pPr>
      <w:bookmarkStart w:id="311" w:name="_Hlk199511779"/>
      <w:r w:rsidRPr="00A93810">
        <w:rPr>
          <w:rFonts w:hint="eastAsia"/>
        </w:rPr>
        <w:t>「サンプル1_上期会費集金A4用紙.xlsx」を開いてください</w:t>
      </w:r>
      <w:r>
        <w:rPr>
          <w:rFonts w:hint="eastAsia"/>
        </w:rPr>
        <w:t>。</w:t>
      </w:r>
      <w:bookmarkEnd w:id="311"/>
    </w:p>
    <w:p w14:paraId="772618E8" w14:textId="2BA5C2FB"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_Ref199495322 \w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１</w:t>
      </w:r>
      <w:r w:rsidR="00A21F19" w:rsidRPr="00E8101F">
        <w:rPr>
          <w:color w:val="0070C0"/>
        </w:rPr>
        <w:t>(5)</w:t>
      </w:r>
      <w:r w:rsidRPr="00E8101F">
        <w:rPr>
          <w:color w:val="0070C0"/>
        </w:rPr>
        <w:fldChar w:fldCharType="end"/>
      </w:r>
      <w:r w:rsidRPr="00E8101F">
        <w:rPr>
          <w:color w:val="0070C0"/>
        </w:rPr>
        <w:fldChar w:fldCharType="begin"/>
      </w:r>
      <w:r w:rsidRPr="00E8101F">
        <w:rPr>
          <w:color w:val="0070C0"/>
        </w:rPr>
        <w:instrText xml:space="preserve"> REF _Ref199495327 \h </w:instrText>
      </w:r>
      <w:r w:rsidRPr="00E8101F">
        <w:rPr>
          <w:color w:val="0070C0"/>
        </w:rPr>
      </w:r>
      <w:r w:rsidRPr="00E8101F">
        <w:rPr>
          <w:color w:val="0070C0"/>
        </w:rPr>
        <w:fldChar w:fldCharType="separate"/>
      </w:r>
      <w:r w:rsidR="00A21F19" w:rsidRPr="00E8101F">
        <w:rPr>
          <w:rFonts w:hint="eastAsia"/>
          <w:color w:val="0070C0"/>
        </w:rPr>
        <w:t>「差込元データ_会費集金」シートの説明</w:t>
      </w:r>
      <w:r w:rsidRPr="00E8101F">
        <w:rPr>
          <w:color w:val="0070C0"/>
        </w:rPr>
        <w:fldChar w:fldCharType="end"/>
      </w:r>
      <w:r>
        <w:rPr>
          <w:rFonts w:hint="eastAsia"/>
        </w:rPr>
        <w:t>」での説明を再掲載しています。</w:t>
      </w:r>
      <w:r>
        <w:br/>
      </w:r>
      <w:r>
        <w:rPr>
          <w:rFonts w:hint="eastAsia"/>
        </w:rPr>
        <w:t>「差し込み文書」タブの「差込データ選択」コマンドアイコンをクリックすると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_Ref199495788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28</w:t>
      </w:r>
      <w:r w:rsidR="00A21F19" w:rsidRPr="00E8101F">
        <w:rPr>
          <w:rFonts w:hint="eastAsia"/>
          <w:color w:val="0070C0"/>
        </w:rPr>
        <w:t xml:space="preserve"> 差込元取込</w:t>
      </w:r>
      <w:r w:rsidRPr="00E8101F">
        <w:rPr>
          <w:color w:val="0070C0"/>
        </w:rPr>
        <w:fldChar w:fldCharType="end"/>
      </w:r>
      <w:r w:rsidRPr="0025450B">
        <w:rPr>
          <w:rFonts w:hint="eastAsia"/>
        </w:rPr>
        <w:t>」の図</w:t>
      </w:r>
      <w:r>
        <w:rPr>
          <w:rFonts w:hint="eastAsia"/>
        </w:rPr>
        <w:t>の左側</w:t>
      </w:r>
      <w:r w:rsidRPr="0025450B">
        <w:rPr>
          <w:rFonts w:hint="eastAsia"/>
        </w:rPr>
        <w:t>が開きます。</w:t>
      </w:r>
      <w:r>
        <w:rPr>
          <w:rFonts w:hint="eastAsia"/>
        </w:rPr>
        <w:t>同図</w:t>
      </w:r>
      <w:r w:rsidRPr="00EB0FA2">
        <w:rPr>
          <w:rFonts w:hint="eastAsia"/>
          <w:color w:val="FF0000"/>
        </w:rPr>
        <w:t>①</w:t>
      </w:r>
      <w:r w:rsidRPr="0025450B">
        <w:rPr>
          <w:rFonts w:hint="eastAsia"/>
        </w:rPr>
        <w:t>の＜差込元取込＞ボタンをクリックすると</w:t>
      </w:r>
      <w:r>
        <w:rPr>
          <w:rFonts w:hint="eastAsia"/>
        </w:rPr>
        <w:t>中央の図</w:t>
      </w:r>
      <w:r w:rsidRPr="00EB0FA2">
        <w:rPr>
          <w:rFonts w:hint="eastAsia"/>
          <w:color w:val="FF0000"/>
        </w:rPr>
        <w:t>②</w:t>
      </w:r>
      <w:r w:rsidRPr="0025450B">
        <w:rPr>
          <w:rFonts w:hint="eastAsia"/>
        </w:rPr>
        <w:t>が開きます。</w:t>
      </w:r>
    </w:p>
    <w:p w14:paraId="0B9671FF" w14:textId="77777777" w:rsidR="00DD2B31" w:rsidRPr="005F7EE0" w:rsidRDefault="00DD2B31" w:rsidP="00DD2B31">
      <w:pPr>
        <w:rPr>
          <w:lang w:val="ja-JP"/>
        </w:rPr>
      </w:pPr>
      <w:r>
        <w:rPr>
          <w:noProof/>
        </w:rPr>
        <mc:AlternateContent>
          <mc:Choice Requires="wpg">
            <w:drawing>
              <wp:inline distT="0" distB="0" distL="0" distR="0" wp14:anchorId="59AB6A32" wp14:editId="2015DF66">
                <wp:extent cx="5760085" cy="1797050"/>
                <wp:effectExtent l="0" t="0" r="0" b="0"/>
                <wp:docPr id="1677260983" name="グループ化 45"/>
                <wp:cNvGraphicFramePr/>
                <a:graphic xmlns:a="http://schemas.openxmlformats.org/drawingml/2006/main">
                  <a:graphicData uri="http://schemas.microsoft.com/office/word/2010/wordprocessingGroup">
                    <wpg:wgp>
                      <wpg:cNvGrpSpPr/>
                      <wpg:grpSpPr>
                        <a:xfrm>
                          <a:off x="0" y="0"/>
                          <a:ext cx="5760085" cy="1797050"/>
                          <a:chOff x="0" y="0"/>
                          <a:chExt cx="5760085" cy="1797050"/>
                        </a:xfrm>
                      </wpg:grpSpPr>
                      <pic:pic xmlns:pic="http://schemas.openxmlformats.org/drawingml/2006/picture">
                        <pic:nvPicPr>
                          <pic:cNvPr id="1536922343" name="図 44"/>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5760085" cy="1526540"/>
                          </a:xfrm>
                          <a:prstGeom prst="rect">
                            <a:avLst/>
                          </a:prstGeom>
                        </pic:spPr>
                      </pic:pic>
                      <wps:wsp>
                        <wps:cNvPr id="2102007538" name="テキスト ボックス 1"/>
                        <wps:cNvSpPr txBox="1"/>
                        <wps:spPr>
                          <a:xfrm>
                            <a:off x="0" y="1568450"/>
                            <a:ext cx="5760085" cy="228600"/>
                          </a:xfrm>
                          <a:prstGeom prst="rect">
                            <a:avLst/>
                          </a:prstGeom>
                          <a:solidFill>
                            <a:prstClr val="white"/>
                          </a:solidFill>
                          <a:ln>
                            <a:noFill/>
                          </a:ln>
                        </wps:spPr>
                        <wps:txbx>
                          <w:txbxContent>
                            <w:p w14:paraId="7630D88E" w14:textId="77777777" w:rsidR="00DD2B31" w:rsidRPr="006B0A02" w:rsidRDefault="00DD2B31" w:rsidP="00DD2B31">
                              <w:pPr>
                                <w:pStyle w:val="ab"/>
                                <w:rPr>
                                  <w:noProof/>
                                  <w:szCs w:val="22"/>
                                </w:rPr>
                              </w:pPr>
                              <w:bookmarkStart w:id="312" w:name="_Ref19949578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28</w:t>
                              </w:r>
                              <w:r>
                                <w:fldChar w:fldCharType="end"/>
                              </w:r>
                              <w:r>
                                <w:rPr>
                                  <w:rFonts w:hint="eastAsia"/>
                                </w:rPr>
                                <w:t xml:space="preserve"> </w:t>
                              </w:r>
                              <w:r w:rsidRPr="002F6F6C">
                                <w:rPr>
                                  <w:rFonts w:hint="eastAsia"/>
                                </w:rPr>
                                <w:t>差込元取込</w:t>
                              </w:r>
                              <w:bookmarkEnd w:id="3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59AB6A32" id="_x0000_s1109" style="width:453.55pt;height:141.5pt;mso-position-horizontal-relative:char;mso-position-vertical-relative:line" coordsize="57600,1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">
                <v:shape id="図 44" o:spid="_x0000_s1110" type="#_x0000_t75" style="position:absolute;width:57600;height:15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">
                  <v:imagedata r:id="rId43" o:title=""/>
                </v:shape>
                <v:shape id="テキスト ボックス 1" o:spid="_x0000_s1111" type="#_x0000_t202" style="position:absolute;top:1568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" stroked="f">
                  <v:textbox style="mso-fit-shape-to-text:t" inset="0,0,0,0">
                    <w:txbxContent>
                      <w:p w14:paraId="7630D88E" w14:textId="77777777" w:rsidR="00DD2B31" w:rsidRPr="006B0A02" w:rsidRDefault="00DD2B31" w:rsidP="00DD2B31">
                        <w:pPr>
                          <w:pStyle w:val="ab"/>
                          <w:rPr>
                            <w:noProof/>
                            <w:szCs w:val="22"/>
                          </w:rPr>
                        </w:pPr>
                        <w:bookmarkStart w:id="340" w:name="_Ref19949578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28</w:t>
                        </w:r>
                        <w:r>
                          <w:fldChar w:fldCharType="end"/>
                        </w:r>
                        <w:r>
                          <w:rPr>
                            <w:rFonts w:hint="eastAsia"/>
                          </w:rPr>
                          <w:t xml:space="preserve"> </w:t>
                        </w:r>
                        <w:r w:rsidRPr="002F6F6C">
                          <w:rPr>
                            <w:rFonts w:hint="eastAsia"/>
                          </w:rPr>
                          <w:t>差込元取込</w:t>
                        </w:r>
                        <w:bookmarkEnd w:id="340"/>
                      </w:p>
                    </w:txbxContent>
                  </v:textbox>
                </v:shape>
                <w10:anchorlock/>
              </v:group>
            </w:pict>
          </mc:Fallback>
        </mc:AlternateContent>
      </w:r>
    </w:p>
    <w:p w14:paraId="25A004E7" w14:textId="77777777" w:rsidR="00DD2B31" w:rsidRDefault="00DD2B31" w:rsidP="00DD2B31">
      <w:pPr>
        <w:pStyle w:val="3"/>
        <w:numPr>
          <w:ilvl w:val="2"/>
          <w:numId w:val="5"/>
        </w:numPr>
        <w:ind w:leftChars="272" w:left="850" w:hangingChars="133" w:hanging="279"/>
      </w:pPr>
      <w:r>
        <w:rPr>
          <w:rFonts w:hint="eastAsia"/>
        </w:rPr>
        <w:t>同図の右側の図が重なって表示するので、この図のように移動すると見易くなります。</w:t>
      </w:r>
    </w:p>
    <w:p w14:paraId="06E8CD6A" w14:textId="77777777" w:rsidR="00DD2B31" w:rsidRDefault="00DD2B31" w:rsidP="00DD2B31">
      <w:pPr>
        <w:pStyle w:val="3"/>
        <w:numPr>
          <w:ilvl w:val="2"/>
          <w:numId w:val="5"/>
        </w:numPr>
        <w:ind w:leftChars="272" w:left="850" w:hangingChars="133" w:hanging="279"/>
      </w:pPr>
      <w:r>
        <w:rPr>
          <w:rFonts w:hint="eastAsia"/>
        </w:rPr>
        <w:t>同図</w:t>
      </w:r>
      <w:r w:rsidRPr="00A96E34">
        <w:rPr>
          <w:rFonts w:hint="eastAsia"/>
          <w:color w:val="FF0000"/>
        </w:rPr>
        <w:t>②</w:t>
      </w:r>
      <w:r>
        <w:rPr>
          <w:rFonts w:hint="eastAsia"/>
        </w:rPr>
        <w:t>の「差込元シート名」「差込元データ_会費集金」は薄い陰の表示から正常な状態に変わって選択中のシート名である「</w:t>
      </w:r>
      <w:r w:rsidRPr="004B0C06">
        <w:rPr>
          <w:rFonts w:hint="eastAsia"/>
        </w:rPr>
        <w:t>差込元データ_会費集金</w:t>
      </w:r>
      <w:r>
        <w:rPr>
          <w:rFonts w:hint="eastAsia"/>
        </w:rPr>
        <w:t>」を表示します。</w:t>
      </w:r>
    </w:p>
    <w:p w14:paraId="2C1D1787" w14:textId="77777777" w:rsidR="00DD2B31" w:rsidRDefault="00DD2B31" w:rsidP="00DD2B31">
      <w:pPr>
        <w:pStyle w:val="3"/>
        <w:numPr>
          <w:ilvl w:val="2"/>
          <w:numId w:val="5"/>
        </w:numPr>
        <w:ind w:leftChars="272" w:left="850" w:hangingChars="133" w:hanging="279"/>
      </w:pPr>
      <w:r>
        <w:rPr>
          <w:rFonts w:hint="eastAsia"/>
        </w:rPr>
        <w:t>同図の右側の赤枠内に『</w:t>
      </w:r>
      <w:r w:rsidRPr="002A2E93">
        <w:rPr>
          <w:rFonts w:hint="eastAsia"/>
        </w:rPr>
        <w:t>「差込先」シートに移動して印刷処理が可能になりました。「印刷プレビュー」コマンドを押して確認できます。</w:t>
      </w:r>
      <w:r>
        <w:rPr>
          <w:rFonts w:hint="eastAsia"/>
        </w:rPr>
        <w:t>』</w:t>
      </w:r>
      <w:r w:rsidRPr="002A2E93">
        <w:rPr>
          <w:rFonts w:hint="eastAsia"/>
        </w:rPr>
        <w:t>とあ</w:t>
      </w:r>
      <w:r>
        <w:rPr>
          <w:rFonts w:hint="eastAsia"/>
        </w:rPr>
        <w:t>りますが、これは「差込元取</w:t>
      </w:r>
      <w:r>
        <w:rPr>
          <w:rFonts w:hint="eastAsia"/>
        </w:rPr>
        <w:lastRenderedPageBreak/>
        <w:t>込」ボタンを押して設定が完了し、このシートは印刷をするための準備が完了します。</w:t>
      </w:r>
    </w:p>
    <w:p w14:paraId="731C5C79" w14:textId="25E3E01D" w:rsidR="00DD2B31" w:rsidRDefault="00DD2B31" w:rsidP="00DD2B31">
      <w:pPr>
        <w:pStyle w:val="3"/>
        <w:numPr>
          <w:ilvl w:val="2"/>
          <w:numId w:val="5"/>
        </w:numPr>
        <w:ind w:leftChars="272" w:left="850" w:hangingChars="133" w:hanging="279"/>
      </w:pPr>
      <w:r>
        <w:rPr>
          <w:rFonts w:hint="eastAsia"/>
          <w:color w:val="FF0000"/>
        </w:rPr>
        <w:t>④</w:t>
      </w:r>
      <w:r>
        <w:rPr>
          <w:rFonts w:hint="eastAsia"/>
        </w:rPr>
        <w:t>＜OK＞を押すと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_Ref199424400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18</w:t>
      </w:r>
      <w:r w:rsidR="00A21F19" w:rsidRPr="00E8101F">
        <w:rPr>
          <w:rFonts w:hint="eastAsia"/>
          <w:color w:val="0070C0"/>
        </w:rPr>
        <w:t xml:space="preserve"> 差込元取込</w:t>
      </w:r>
      <w:r w:rsidRPr="00E8101F">
        <w:rPr>
          <w:color w:val="0070C0"/>
        </w:rPr>
        <w:fldChar w:fldCharType="end"/>
      </w:r>
      <w:r w:rsidRPr="0025450B">
        <w:rPr>
          <w:rFonts w:hint="eastAsia"/>
        </w:rPr>
        <w:t>」</w:t>
      </w:r>
      <w:r>
        <w:rPr>
          <w:rFonts w:hint="eastAsia"/>
        </w:rPr>
        <w:t>の図は自動的に閉じます。</w:t>
      </w:r>
    </w:p>
    <w:p w14:paraId="22148445" w14:textId="77777777" w:rsidR="00DD2B31" w:rsidRDefault="00DD2B31" w:rsidP="00DD2B31">
      <w:pPr>
        <w:pStyle w:val="3"/>
        <w:numPr>
          <w:ilvl w:val="2"/>
          <w:numId w:val="5"/>
        </w:numPr>
        <w:ind w:leftChars="272" w:left="850" w:hangingChars="133" w:hanging="279"/>
      </w:pPr>
      <w:r>
        <w:rPr>
          <w:rFonts w:hint="eastAsia"/>
        </w:rPr>
        <w:t>「</w:t>
      </w:r>
      <w:r w:rsidRPr="002F6F6C">
        <w:rPr>
          <w:rFonts w:hint="eastAsia"/>
        </w:rPr>
        <w:t>上期会費集金A4用紙</w:t>
      </w:r>
      <w:r>
        <w:rPr>
          <w:rFonts w:hint="eastAsia"/>
        </w:rPr>
        <w:t>」シート見出しをクリックして同シートをアクティブにしてください。</w:t>
      </w:r>
    </w:p>
    <w:p w14:paraId="08231DB7" w14:textId="476217E9" w:rsidR="00DD2B31" w:rsidRDefault="00DD2B31" w:rsidP="00DD2B31">
      <w:pPr>
        <w:pStyle w:val="3"/>
        <w:numPr>
          <w:ilvl w:val="2"/>
          <w:numId w:val="5"/>
        </w:numPr>
        <w:ind w:leftChars="272" w:left="850" w:hangingChars="133" w:hanging="279"/>
      </w:pPr>
      <w:bookmarkStart w:id="313" w:name="_Ref199499494"/>
      <w:r>
        <w:rPr>
          <w:rFonts w:hint="eastAsia"/>
        </w:rPr>
        <w:t>「すべて印刷」コマンドアイコンをクリック</w:t>
      </w:r>
      <w:bookmarkEnd w:id="313"/>
      <w:r>
        <w:rPr>
          <w:rFonts w:hint="eastAsia"/>
        </w:rPr>
        <w:t>すると</w:t>
      </w:r>
      <w:r w:rsidRPr="000C09BA">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_Ref199496507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29</w:t>
      </w:r>
      <w:r w:rsidR="00A21F19" w:rsidRPr="00E8101F">
        <w:rPr>
          <w:rFonts w:hint="eastAsia"/>
          <w:color w:val="0070C0"/>
        </w:rPr>
        <w:t xml:space="preserve"> すべて印刷の実行確認</w:t>
      </w:r>
      <w:r w:rsidRPr="00E8101F">
        <w:rPr>
          <w:color w:val="0070C0"/>
        </w:rPr>
        <w:fldChar w:fldCharType="end"/>
      </w:r>
      <w:r>
        <w:rPr>
          <w:rFonts w:hint="eastAsia"/>
        </w:rPr>
        <w:t>」の図が開きます。</w:t>
      </w:r>
    </w:p>
    <w:p w14:paraId="4637B65E" w14:textId="77777777" w:rsidR="00DD2B31" w:rsidRPr="0018237D" w:rsidRDefault="00DD2B31" w:rsidP="00DD2B31">
      <w:pPr>
        <w:pStyle w:val="3"/>
        <w:numPr>
          <w:ilvl w:val="2"/>
          <w:numId w:val="5"/>
        </w:numPr>
        <w:ind w:leftChars="272" w:left="850" w:hangingChars="133" w:hanging="279"/>
      </w:pPr>
      <w:r>
        <w:rPr>
          <w:rFonts w:hint="eastAsia"/>
          <w:noProof/>
        </w:rPr>
        <mc:AlternateContent>
          <mc:Choice Requires="wpg">
            <w:drawing>
              <wp:anchor distT="0" distB="0" distL="114300" distR="114300" simplePos="0" relativeHeight="251689984" behindDoc="0" locked="0" layoutInCell="1" allowOverlap="1" wp14:anchorId="022820BA" wp14:editId="019FD187">
                <wp:simplePos x="0" y="0"/>
                <wp:positionH relativeFrom="column">
                  <wp:posOffset>3805764</wp:posOffset>
                </wp:positionH>
                <wp:positionV relativeFrom="paragraph">
                  <wp:posOffset>-575168</wp:posOffset>
                </wp:positionV>
                <wp:extent cx="2111375" cy="1758950"/>
                <wp:effectExtent l="0" t="0" r="3175" b="0"/>
                <wp:wrapSquare wrapText="bothSides"/>
                <wp:docPr id="1633886492" name="グループ化 48"/>
                <wp:cNvGraphicFramePr/>
                <a:graphic xmlns:a="http://schemas.openxmlformats.org/drawingml/2006/main">
                  <a:graphicData uri="http://schemas.microsoft.com/office/word/2010/wordprocessingGroup">
                    <wpg:wgp>
                      <wpg:cNvGrpSpPr/>
                      <wpg:grpSpPr>
                        <a:xfrm>
                          <a:off x="0" y="0"/>
                          <a:ext cx="2111375" cy="1758950"/>
                          <a:chOff x="0" y="0"/>
                          <a:chExt cx="2111375" cy="1758950"/>
                        </a:xfrm>
                      </wpg:grpSpPr>
                      <pic:pic xmlns:pic="http://schemas.openxmlformats.org/drawingml/2006/picture">
                        <pic:nvPicPr>
                          <pic:cNvPr id="1999742308" name="図 43"/>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2111375" cy="1511300"/>
                          </a:xfrm>
                          <a:prstGeom prst="rect">
                            <a:avLst/>
                          </a:prstGeom>
                        </pic:spPr>
                      </pic:pic>
                      <wps:wsp>
                        <wps:cNvPr id="1746562849" name="テキスト ボックス 1"/>
                        <wps:cNvSpPr txBox="1"/>
                        <wps:spPr>
                          <a:xfrm>
                            <a:off x="0" y="1530350"/>
                            <a:ext cx="2111375" cy="228600"/>
                          </a:xfrm>
                          <a:prstGeom prst="rect">
                            <a:avLst/>
                          </a:prstGeom>
                          <a:solidFill>
                            <a:prstClr val="white"/>
                          </a:solidFill>
                          <a:ln>
                            <a:noFill/>
                          </a:ln>
                        </wps:spPr>
                        <wps:txbx>
                          <w:txbxContent>
                            <w:p w14:paraId="104E01E4" w14:textId="77777777" w:rsidR="00DD2B31" w:rsidRPr="00AE08B4" w:rsidRDefault="00DD2B31" w:rsidP="00DD2B31">
                              <w:pPr>
                                <w:pStyle w:val="ab"/>
                                <w:rPr>
                                  <w:rFonts w:ascii="ＭＳ 明朝" w:eastAsia="ＭＳ 明朝"/>
                                  <w:noProof/>
                                  <w:szCs w:val="22"/>
                                  <w:lang w:val="ja-JP"/>
                                </w:rPr>
                              </w:pPr>
                              <w:bookmarkStart w:id="314" w:name="_Ref19949650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29</w:t>
                              </w:r>
                              <w:r>
                                <w:fldChar w:fldCharType="end"/>
                              </w:r>
                              <w:r>
                                <w:rPr>
                                  <w:rFonts w:hint="eastAsia"/>
                                </w:rPr>
                                <w:t xml:space="preserve"> </w:t>
                              </w:r>
                              <w:r w:rsidRPr="0040250B">
                                <w:rPr>
                                  <w:rFonts w:hint="eastAsia"/>
                                </w:rPr>
                                <w:t>すべて印刷の実行確認</w:t>
                              </w:r>
                              <w:bookmarkEnd w:id="3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22820BA" id="グループ化 48" o:spid="_x0000_s1112" style="position:absolute;left:0;text-align:left;margin-left:299.65pt;margin-top:-45.3pt;width:166.25pt;height:138.5pt;z-index:251689984;mso-position-horizontal-relative:text;mso-position-vertical-relative:text" coordsize="21113,17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">
                <v:shape id="図 43" o:spid="_x0000_s1113" type="#_x0000_t75" style="position:absolute;width:21113;height:15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">
                  <v:imagedata r:id="rId63" o:title=""/>
                </v:shape>
                <v:shape id="テキスト ボックス 1" o:spid="_x0000_s1114" type="#_x0000_t202" style="position:absolute;top:15303;width:2111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" stroked="f">
                  <v:textbox style="mso-fit-shape-to-text:t" inset="0,0,0,0">
                    <w:txbxContent>
                      <w:p w14:paraId="104E01E4" w14:textId="77777777" w:rsidR="00DD2B31" w:rsidRPr="00AE08B4" w:rsidRDefault="00DD2B31" w:rsidP="00DD2B31">
                        <w:pPr>
                          <w:pStyle w:val="ab"/>
                          <w:rPr>
                            <w:rFonts w:ascii="ＭＳ 明朝" w:eastAsia="ＭＳ 明朝"/>
                            <w:noProof/>
                            <w:szCs w:val="22"/>
                            <w:lang w:val="ja-JP"/>
                          </w:rPr>
                        </w:pPr>
                        <w:bookmarkStart w:id="343" w:name="_Ref19949650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29</w:t>
                        </w:r>
                        <w:r>
                          <w:fldChar w:fldCharType="end"/>
                        </w:r>
                        <w:r>
                          <w:rPr>
                            <w:rFonts w:hint="eastAsia"/>
                          </w:rPr>
                          <w:t xml:space="preserve"> </w:t>
                        </w:r>
                        <w:r w:rsidRPr="0040250B">
                          <w:rPr>
                            <w:rFonts w:hint="eastAsia"/>
                          </w:rPr>
                          <w:t>すべて印刷の実行確認</w:t>
                        </w:r>
                        <w:bookmarkEnd w:id="343"/>
                      </w:p>
                    </w:txbxContent>
                  </v:textbox>
                </v:shape>
                <w10:wrap type="square"/>
              </v:group>
            </w:pict>
          </mc:Fallback>
        </mc:AlternateContent>
      </w:r>
      <w:r>
        <w:rPr>
          <w:rFonts w:hint="eastAsia"/>
        </w:rPr>
        <w:t>同図で＜はい＞をするとすべてのページを印刷します。</w:t>
      </w:r>
      <w:r w:rsidRPr="002F213B">
        <w:rPr>
          <w:rFonts w:hint="eastAsia"/>
        </w:rPr>
        <w:t>ここでも＜Esc＞キーを</w:t>
      </w:r>
      <w:r>
        <w:rPr>
          <w:rFonts w:hint="eastAsia"/>
        </w:rPr>
        <w:t>1</w:t>
      </w:r>
      <w:r w:rsidRPr="002F213B">
        <w:rPr>
          <w:rFonts w:hint="eastAsia"/>
        </w:rPr>
        <w:t>秒程度押すと実行を停止することが書いてあります</w:t>
      </w:r>
      <w:r>
        <w:rPr>
          <w:rFonts w:hint="eastAsia"/>
        </w:rPr>
        <w:t>。しかし＜Esc＞キーに手を置いて＜はい＞を押しても早いので1枚ぐらいはすぐに「印刷ジョブ」のバッファに入ってしまいます。</w:t>
      </w:r>
    </w:p>
    <w:p w14:paraId="625C1986" w14:textId="77777777" w:rsidR="00DD2B31" w:rsidRPr="002F213B" w:rsidRDefault="00DD2B31" w:rsidP="00DD2B31">
      <w:pPr>
        <w:pStyle w:val="3"/>
        <w:numPr>
          <w:ilvl w:val="2"/>
          <w:numId w:val="5"/>
        </w:numPr>
        <w:ind w:leftChars="272" w:left="850" w:hangingChars="133" w:hanging="279"/>
      </w:pPr>
      <w:r w:rsidRPr="002F213B">
        <w:rPr>
          <w:rFonts w:hint="eastAsia"/>
        </w:rPr>
        <w:t>無駄な印刷をしないようにしてお試しください。</w:t>
      </w:r>
      <w:r>
        <w:br/>
      </w:r>
      <w:r>
        <w:rPr>
          <w:rFonts w:hint="eastAsia"/>
        </w:rPr>
        <w:t>「デバイスとプリンターのショートカット」アイコンを次の手順で作って置けば印刷をすべて取り消せます。これがあると通常の「印刷で使用する場合」でも大変便利です。</w:t>
      </w:r>
    </w:p>
    <w:p w14:paraId="024C20AB" w14:textId="77777777" w:rsidR="00DD2B31" w:rsidRDefault="00DD2B31" w:rsidP="00A21F19">
      <w:pPr>
        <w:pStyle w:val="2"/>
      </w:pPr>
      <w:bookmarkStart w:id="315" w:name="_Ref46344640"/>
      <w:bookmarkStart w:id="316" w:name="_Ref46344644"/>
      <w:bookmarkStart w:id="317" w:name="_Toc199337506"/>
      <w:bookmarkStart w:id="318" w:name="_Toc199337847"/>
      <w:bookmarkStart w:id="319" w:name="_Toc199337891"/>
      <w:bookmarkStart w:id="320" w:name="_Toc199338135"/>
      <w:bookmarkStart w:id="321" w:name="_Toc199339282"/>
      <w:bookmarkStart w:id="322" w:name="_Toc219981501"/>
      <w:bookmarkStart w:id="323" w:name="_Toc219984294"/>
      <w:r w:rsidRPr="00773120">
        <w:rPr>
          <w:rFonts w:hint="eastAsia"/>
        </w:rPr>
        <w:t>「デバイスとプリンター」を表示して「印刷ジョブ」を</w:t>
      </w:r>
      <w:r>
        <w:rPr>
          <w:rFonts w:hint="eastAsia"/>
        </w:rPr>
        <w:t>＜</w:t>
      </w:r>
      <w:r w:rsidRPr="00773120">
        <w:rPr>
          <w:rFonts w:hint="eastAsia"/>
        </w:rPr>
        <w:t>キャンセル</w:t>
      </w:r>
      <w:r>
        <w:rPr>
          <w:rFonts w:hint="eastAsia"/>
        </w:rPr>
        <w:t>＞</w:t>
      </w:r>
      <w:r w:rsidRPr="00773120">
        <w:rPr>
          <w:rFonts w:hint="eastAsia"/>
        </w:rPr>
        <w:t>する</w:t>
      </w:r>
      <w:bookmarkEnd w:id="315"/>
      <w:bookmarkEnd w:id="316"/>
      <w:bookmarkEnd w:id="317"/>
      <w:bookmarkEnd w:id="318"/>
      <w:bookmarkEnd w:id="319"/>
      <w:bookmarkEnd w:id="320"/>
      <w:bookmarkEnd w:id="321"/>
      <w:bookmarkEnd w:id="322"/>
      <w:bookmarkEnd w:id="323"/>
    </w:p>
    <w:p w14:paraId="3D8E04AE" w14:textId="77777777" w:rsidR="00DD2B31" w:rsidRPr="00773120" w:rsidRDefault="00DD2B31" w:rsidP="00DD2B31">
      <w:pPr>
        <w:ind w:leftChars="405" w:left="850"/>
      </w:pPr>
      <w:r w:rsidRPr="00773120">
        <w:rPr>
          <w:rFonts w:hint="eastAsia"/>
        </w:rPr>
        <w:t>プリンターの電源を切っておけば前記「印刷」のコマンドアイコンをクリックしても用紙を無駄にすることはありません。ただし印刷ジョブにデータが溜まるので間違った場合、または忘れていて後で電源を入れると一気に印刷してしまいます。それを</w:t>
      </w:r>
      <w:r>
        <w:rPr>
          <w:rFonts w:hint="eastAsia"/>
        </w:rPr>
        <w:t>防ぐ</w:t>
      </w:r>
      <w:r w:rsidRPr="00773120">
        <w:rPr>
          <w:rFonts w:hint="eastAsia"/>
        </w:rPr>
        <w:t>には「デバイスとプリンター」アイコンをスタートメニューに作って簡単に表示できるようにしておくと便利です。一例ですが次のようにします。</w:t>
      </w:r>
    </w:p>
    <w:p w14:paraId="0C5668C6" w14:textId="1321BC9C" w:rsidR="00DD2B31" w:rsidRPr="00773120"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_Ref46258112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30</w:t>
      </w:r>
      <w:r w:rsidR="00A21F19" w:rsidRPr="00E8101F">
        <w:rPr>
          <w:rFonts w:hint="eastAsia"/>
          <w:color w:val="0070C0"/>
        </w:rPr>
        <w:t xml:space="preserve"> デバイスとプリンター</w:t>
      </w:r>
      <w:r w:rsidRPr="00E8101F">
        <w:rPr>
          <w:color w:val="0070C0"/>
        </w:rPr>
        <w:fldChar w:fldCharType="end"/>
      </w:r>
      <w:r w:rsidRPr="00773120">
        <w:rPr>
          <w:rFonts w:hint="eastAsia"/>
        </w:rPr>
        <w:t>」の図の左の図の赤枠にあるメニュー＜Windowsシステムツール＞をクリック－＜コントロールパネル＞－右上の、「表示方法カテゴリ」の＜大きいアイコン＞をクリック</w:t>
      </w:r>
      <w:r>
        <w:rPr>
          <w:rFonts w:hint="eastAsia"/>
        </w:rPr>
        <w:t>－＜ハードウェアとサウンド＞</w:t>
      </w:r>
      <w:r w:rsidRPr="00773120">
        <w:rPr>
          <w:rFonts w:hint="eastAsia"/>
        </w:rPr>
        <w:t>－＜デバイスとプリンター＞を</w:t>
      </w:r>
      <w:r>
        <w:rPr>
          <w:rFonts w:hint="eastAsia"/>
        </w:rPr>
        <w:t>右</w:t>
      </w:r>
      <w:r w:rsidRPr="00773120">
        <w:rPr>
          <w:rFonts w:hint="eastAsia"/>
        </w:rPr>
        <w:t>クリックして「スタートメニューにピン止め」をクリックします。</w:t>
      </w:r>
    </w:p>
    <w:p w14:paraId="69FE2B13" w14:textId="4829C2C5" w:rsidR="00DD2B31" w:rsidRPr="00773120"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_Ref46258112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30</w:t>
      </w:r>
      <w:r w:rsidR="00A21F19" w:rsidRPr="00E8101F">
        <w:rPr>
          <w:rFonts w:hint="eastAsia"/>
          <w:color w:val="0070C0"/>
        </w:rPr>
        <w:t xml:space="preserve"> デバイスとプリンター</w:t>
      </w:r>
      <w:r w:rsidRPr="00E8101F">
        <w:rPr>
          <w:color w:val="0070C0"/>
        </w:rPr>
        <w:fldChar w:fldCharType="end"/>
      </w:r>
      <w:r w:rsidRPr="00773120">
        <w:rPr>
          <w:rFonts w:hint="eastAsia"/>
        </w:rPr>
        <w:t>」の左の図の</w:t>
      </w:r>
      <w:r w:rsidRPr="00272A78">
        <w:rPr>
          <w:rFonts w:hint="eastAsia"/>
          <w:b/>
          <w:bCs/>
          <w:color w:val="FF0000"/>
        </w:rPr>
        <w:t>①</w:t>
      </w:r>
      <w:r w:rsidRPr="00773120">
        <w:rPr>
          <w:rFonts w:hint="eastAsia"/>
        </w:rPr>
        <w:t>の「デバイスとプリンター」アイコンができるのでクリックします。</w:t>
      </w:r>
    </w:p>
    <w:p w14:paraId="56C76C1D" w14:textId="77777777" w:rsidR="00DD2B31" w:rsidRPr="00773120" w:rsidRDefault="00DD2B31" w:rsidP="00DD2B31">
      <w:pPr>
        <w:pStyle w:val="3"/>
        <w:numPr>
          <w:ilvl w:val="2"/>
          <w:numId w:val="5"/>
        </w:numPr>
        <w:ind w:leftChars="272" w:left="850" w:hangingChars="133" w:hanging="279"/>
      </w:pPr>
      <w:r w:rsidRPr="00773120">
        <w:rPr>
          <w:rFonts w:hint="eastAsia"/>
        </w:rPr>
        <w:t>同図の中央の図が開くので通常使うプリンター</w:t>
      </w:r>
      <w:r w:rsidRPr="00272A78">
        <w:rPr>
          <w:rFonts w:hint="eastAsia"/>
          <w:b/>
          <w:bCs/>
          <w:color w:val="FF0000"/>
        </w:rPr>
        <w:t>②</w:t>
      </w:r>
      <w:r w:rsidRPr="00773120">
        <w:rPr>
          <w:rFonts w:hint="eastAsia"/>
        </w:rPr>
        <w:t>を右クリックします。</w:t>
      </w:r>
    </w:p>
    <w:p w14:paraId="3B8B8A2C" w14:textId="77777777" w:rsidR="00DD2B31" w:rsidRDefault="00DD2B31" w:rsidP="00DD2B31">
      <w:pPr>
        <w:pStyle w:val="3"/>
        <w:numPr>
          <w:ilvl w:val="2"/>
          <w:numId w:val="5"/>
        </w:numPr>
        <w:ind w:leftChars="272" w:left="850" w:hangingChars="133" w:hanging="279"/>
      </w:pPr>
      <w:r w:rsidRPr="002F213B">
        <w:rPr>
          <w:rFonts w:hint="eastAsia"/>
        </w:rPr>
        <w:t>同図の</w:t>
      </w:r>
      <w:r w:rsidRPr="00272A78">
        <w:rPr>
          <w:rFonts w:hint="eastAsia"/>
          <w:b/>
          <w:bCs/>
          <w:color w:val="FF0000"/>
        </w:rPr>
        <w:t>③</w:t>
      </w:r>
      <w:r w:rsidRPr="002F213B">
        <w:rPr>
          <w:rFonts w:hint="eastAsia"/>
        </w:rPr>
        <w:t>を</w:t>
      </w:r>
      <w:r>
        <w:rPr>
          <w:rFonts w:hint="eastAsia"/>
        </w:rPr>
        <w:t>「印刷ジョブの表示」を</w:t>
      </w:r>
      <w:r w:rsidRPr="002F213B">
        <w:rPr>
          <w:rFonts w:hint="eastAsia"/>
        </w:rPr>
        <w:t>クリックします。</w:t>
      </w:r>
    </w:p>
    <w:p w14:paraId="73409A90" w14:textId="77777777" w:rsidR="00DD2B31" w:rsidRPr="00080F54" w:rsidRDefault="00DD2B31" w:rsidP="00DD2B31">
      <w:pPr>
        <w:rPr>
          <w:lang w:val="ja-JP"/>
        </w:rPr>
      </w:pPr>
      <w:r>
        <w:rPr>
          <w:rFonts w:hint="eastAsia"/>
          <w:noProof/>
        </w:rPr>
        <mc:AlternateContent>
          <mc:Choice Requires="wpg">
            <w:drawing>
              <wp:inline distT="0" distB="0" distL="0" distR="0" wp14:anchorId="3134D439" wp14:editId="52BE5A16">
                <wp:extent cx="5760000" cy="1541880"/>
                <wp:effectExtent l="0" t="0" r="0" b="1270"/>
                <wp:docPr id="196" name="グループ化 196"/>
                <wp:cNvGraphicFramePr/>
                <a:graphic xmlns:a="http://schemas.openxmlformats.org/drawingml/2006/main">
                  <a:graphicData uri="http://schemas.microsoft.com/office/word/2010/wordprocessingGroup">
                    <wpg:wgp>
                      <wpg:cNvGrpSpPr/>
                      <wpg:grpSpPr>
                        <a:xfrm>
                          <a:off x="0" y="0"/>
                          <a:ext cx="5760000" cy="1541880"/>
                          <a:chOff x="0" y="0"/>
                          <a:chExt cx="5760085" cy="1541780"/>
                        </a:xfrm>
                      </wpg:grpSpPr>
                      <pic:pic xmlns:pic="http://schemas.openxmlformats.org/drawingml/2006/picture">
                        <pic:nvPicPr>
                          <pic:cNvPr id="194" name="図 194"/>
                          <pic:cNvPicPr>
                            <a:picLocks noChangeAspect="1"/>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760085" cy="1255395"/>
                          </a:xfrm>
                          <a:prstGeom prst="rect">
                            <a:avLst/>
                          </a:prstGeom>
                        </pic:spPr>
                      </pic:pic>
                      <wps:wsp>
                        <wps:cNvPr id="195" name="テキスト ボックス 195"/>
                        <wps:cNvSpPr txBox="1"/>
                        <wps:spPr>
                          <a:xfrm>
                            <a:off x="0" y="1313180"/>
                            <a:ext cx="5760085" cy="228600"/>
                          </a:xfrm>
                          <a:prstGeom prst="rect">
                            <a:avLst/>
                          </a:prstGeom>
                          <a:solidFill>
                            <a:prstClr val="white"/>
                          </a:solidFill>
                          <a:ln>
                            <a:noFill/>
                          </a:ln>
                        </wps:spPr>
                        <wps:txbx>
                          <w:txbxContent>
                            <w:p w14:paraId="16986846" w14:textId="77777777" w:rsidR="00DD2B31" w:rsidRDefault="00DD2B31" w:rsidP="00DD2B31">
                              <w:pPr>
                                <w:pStyle w:val="ab"/>
                              </w:pPr>
                              <w:bookmarkStart w:id="324" w:name="_Ref46258112"/>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30</w:t>
                              </w:r>
                              <w:r>
                                <w:fldChar w:fldCharType="end"/>
                              </w:r>
                              <w:r>
                                <w:rPr>
                                  <w:rFonts w:hint="eastAsia"/>
                                </w:rPr>
                                <w:t xml:space="preserve"> デバイスとプリンター</w:t>
                              </w:r>
                              <w:bookmarkEnd w:id="3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134D439" id="グループ化 196" o:spid="_x0000_s1115" style="width:453.55pt;height:121.4pt;mso-position-horizontal-relative:char;mso-position-vertical-relative:line" coordsize="57600,154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">
                <v:shape id="図 194" o:spid="_x0000_s1116" type="#_x0000_t75" style="position:absolute;width:57600;height:1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">
                  <v:imagedata r:id="rId65" o:title=""/>
                </v:shape>
                <v:shape id="テキスト ボックス 195" o:spid="_x0000_s1117" type="#_x0000_t202" style="position:absolute;top:13131;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" stroked="f">
                  <v:textbox style="mso-fit-shape-to-text:t" inset="0,0,0,0">
                    <w:txbxContent>
                      <w:p w14:paraId="16986846" w14:textId="77777777" w:rsidR="00DD2B31" w:rsidRDefault="00DD2B31" w:rsidP="00DD2B31">
                        <w:pPr>
                          <w:pStyle w:val="ab"/>
                        </w:pPr>
                        <w:bookmarkStart w:id="354" w:name="_Ref46258112"/>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30</w:t>
                        </w:r>
                        <w:r>
                          <w:fldChar w:fldCharType="end"/>
                        </w:r>
                        <w:r>
                          <w:rPr>
                            <w:rFonts w:hint="eastAsia"/>
                          </w:rPr>
                          <w:t xml:space="preserve"> デバイスとプリンター</w:t>
                        </w:r>
                        <w:bookmarkEnd w:id="354"/>
                      </w:p>
                    </w:txbxContent>
                  </v:textbox>
                </v:shape>
                <w10:anchorlock/>
              </v:group>
            </w:pict>
          </mc:Fallback>
        </mc:AlternateContent>
      </w:r>
    </w:p>
    <w:p w14:paraId="10768BB0" w14:textId="77777777" w:rsidR="00DD2B31" w:rsidRPr="00773120" w:rsidRDefault="00DD2B31" w:rsidP="00DD2B31">
      <w:pPr>
        <w:pStyle w:val="3"/>
        <w:numPr>
          <w:ilvl w:val="2"/>
          <w:numId w:val="5"/>
        </w:numPr>
        <w:ind w:leftChars="272" w:left="850" w:hangingChars="133" w:hanging="279"/>
      </w:pPr>
      <w:r w:rsidRPr="00773120">
        <w:rPr>
          <w:rFonts w:hint="eastAsia"/>
        </w:rPr>
        <w:t>右の図で</w:t>
      </w:r>
      <w:r w:rsidRPr="00272A78">
        <w:rPr>
          <w:rFonts w:hint="eastAsia"/>
          <w:b/>
          <w:bCs/>
          <w:color w:val="FF0000"/>
        </w:rPr>
        <w:t>④</w:t>
      </w:r>
      <w:r w:rsidRPr="00773120">
        <w:rPr>
          <w:rFonts w:hint="eastAsia"/>
        </w:rPr>
        <w:t>が表示します。この状態は5個の印刷ジョブがプリンターの電源OFF</w:t>
      </w:r>
      <w:r>
        <w:rPr>
          <w:rFonts w:hint="eastAsia"/>
        </w:rPr>
        <w:t>を</w:t>
      </w:r>
      <w:r w:rsidRPr="00773120">
        <w:rPr>
          <w:rFonts w:hint="eastAsia"/>
        </w:rPr>
        <w:t>しているために溜まった状態です。</w:t>
      </w:r>
    </w:p>
    <w:p w14:paraId="2ED99EB4" w14:textId="77777777" w:rsidR="00DD2B31" w:rsidRPr="00773120" w:rsidRDefault="00DD2B31" w:rsidP="00DD2B31">
      <w:pPr>
        <w:pStyle w:val="3"/>
        <w:numPr>
          <w:ilvl w:val="2"/>
          <w:numId w:val="5"/>
        </w:numPr>
        <w:ind w:leftChars="272" w:left="850" w:hangingChars="133" w:hanging="279"/>
      </w:pPr>
      <w:r w:rsidRPr="00773120">
        <w:rPr>
          <w:rFonts w:hint="eastAsia"/>
        </w:rPr>
        <w:lastRenderedPageBreak/>
        <w:t>削除するにはトップ行を選択し次に「Shift」キーを押しながら最後の行をクリックするとこの図のように印刷ジョブが「青色」に表示しすべてが選択されます。</w:t>
      </w:r>
    </w:p>
    <w:p w14:paraId="6DAA28F8" w14:textId="77777777" w:rsidR="00DD2B31" w:rsidRPr="00773120" w:rsidRDefault="00DD2B31" w:rsidP="00DD2B31">
      <w:pPr>
        <w:pStyle w:val="3"/>
        <w:numPr>
          <w:ilvl w:val="2"/>
          <w:numId w:val="5"/>
        </w:numPr>
        <w:ind w:leftChars="272" w:left="850" w:hangingChars="133" w:hanging="279"/>
      </w:pPr>
      <w:r w:rsidRPr="00773120">
        <w:rPr>
          <w:rFonts w:hint="eastAsia"/>
        </w:rPr>
        <w:t>その青色の字幕の上で右クリックすると</w:t>
      </w:r>
      <w:r w:rsidRPr="00272A78">
        <w:rPr>
          <w:rFonts w:hint="eastAsia"/>
          <w:b/>
          <w:bCs/>
          <w:color w:val="FF0000"/>
        </w:rPr>
        <w:t>⑤</w:t>
      </w:r>
      <w:r w:rsidRPr="00773120">
        <w:rPr>
          <w:rFonts w:hint="eastAsia"/>
        </w:rPr>
        <w:t>が表示するので＜キャンセル＞をクリックします。</w:t>
      </w:r>
    </w:p>
    <w:p w14:paraId="33F29A2C" w14:textId="7113D570" w:rsidR="00DD2B31" w:rsidRPr="00773120" w:rsidRDefault="00DD2B31" w:rsidP="00DD2B31">
      <w:pPr>
        <w:pStyle w:val="3"/>
        <w:numPr>
          <w:ilvl w:val="2"/>
          <w:numId w:val="5"/>
        </w:numPr>
        <w:ind w:leftChars="272" w:left="850" w:hangingChars="133" w:hanging="279"/>
      </w:pPr>
      <w:r w:rsidRPr="00773120">
        <w:rPr>
          <w:rFonts w:hint="eastAsia"/>
          <w:noProof/>
        </w:rPr>
        <mc:AlternateContent>
          <mc:Choice Requires="wpg">
            <w:drawing>
              <wp:anchor distT="0" distB="0" distL="114300" distR="114300" simplePos="0" relativeHeight="251675648" behindDoc="0" locked="0" layoutInCell="1" allowOverlap="1" wp14:anchorId="6B92CD7D" wp14:editId="01C9A6F8">
                <wp:simplePos x="0" y="0"/>
                <wp:positionH relativeFrom="margin">
                  <wp:posOffset>3053983</wp:posOffset>
                </wp:positionH>
                <wp:positionV relativeFrom="paragraph">
                  <wp:posOffset>-149636</wp:posOffset>
                </wp:positionV>
                <wp:extent cx="2620010" cy="1252220"/>
                <wp:effectExtent l="0" t="0" r="8890" b="5080"/>
                <wp:wrapSquare wrapText="bothSides"/>
                <wp:docPr id="199" name="グループ化 199"/>
                <wp:cNvGraphicFramePr/>
                <a:graphic xmlns:a="http://schemas.openxmlformats.org/drawingml/2006/main">
                  <a:graphicData uri="http://schemas.microsoft.com/office/word/2010/wordprocessingGroup">
                    <wpg:wgp>
                      <wpg:cNvGrpSpPr/>
                      <wpg:grpSpPr>
                        <a:xfrm>
                          <a:off x="0" y="0"/>
                          <a:ext cx="2620010" cy="1252220"/>
                          <a:chOff x="0" y="0"/>
                          <a:chExt cx="2620010" cy="1252220"/>
                        </a:xfrm>
                      </wpg:grpSpPr>
                      <pic:pic xmlns:pic="http://schemas.openxmlformats.org/drawingml/2006/picture">
                        <pic:nvPicPr>
                          <pic:cNvPr id="197" name="図 197"/>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0" y="0"/>
                            <a:ext cx="2620010" cy="965835"/>
                          </a:xfrm>
                          <a:prstGeom prst="rect">
                            <a:avLst/>
                          </a:prstGeom>
                        </pic:spPr>
                      </pic:pic>
                      <wps:wsp>
                        <wps:cNvPr id="198" name="テキスト ボックス 198"/>
                        <wps:cNvSpPr txBox="1"/>
                        <wps:spPr>
                          <a:xfrm>
                            <a:off x="0" y="1023620"/>
                            <a:ext cx="2620010" cy="228600"/>
                          </a:xfrm>
                          <a:prstGeom prst="rect">
                            <a:avLst/>
                          </a:prstGeom>
                          <a:solidFill>
                            <a:prstClr val="white"/>
                          </a:solidFill>
                          <a:ln>
                            <a:noFill/>
                          </a:ln>
                        </wps:spPr>
                        <wps:txbx>
                          <w:txbxContent>
                            <w:p w14:paraId="3F0B03FF" w14:textId="77777777" w:rsidR="00DD2B31" w:rsidRPr="00DE7322" w:rsidRDefault="00DD2B31" w:rsidP="00DD2B31">
                              <w:pPr>
                                <w:pStyle w:val="ab"/>
                                <w:rPr>
                                  <w:rFonts w:ascii="ＭＳ 明朝" w:eastAsia="ＭＳ 明朝"/>
                                </w:rPr>
                              </w:pPr>
                              <w:bookmarkStart w:id="325" w:name="_Ref4625971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31</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3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B92CD7D" id="グループ化 199" o:spid="_x0000_s1118" style="position:absolute;left:0;text-align:left;margin-left:240.45pt;margin-top:-11.8pt;width:206.3pt;height:98.6pt;z-index:251675648;mso-position-horizontal-relative:margin;mso-position-vertical-relative:text" coordsize="26200,1252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">
                <v:shape id="図 197" o:spid="_x0000_s1119" type="#_x0000_t75" style="position:absolute;width:26200;height:9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">
                  <v:imagedata r:id="rId67" o:title=""/>
                </v:shape>
                <v:shape id="テキスト ボックス 198" o:spid="_x0000_s1120" type="#_x0000_t202" style="position:absolute;top:10236;width:262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" stroked="f">
                  <v:textbox style="mso-fit-shape-to-text:t" inset="0,0,0,0">
                    <w:txbxContent>
                      <w:p w14:paraId="3F0B03FF" w14:textId="77777777" w:rsidR="00DD2B31" w:rsidRPr="00DE7322" w:rsidRDefault="00DD2B31" w:rsidP="00DD2B31">
                        <w:pPr>
                          <w:pStyle w:val="ab"/>
                          <w:rPr>
                            <w:rFonts w:ascii="ＭＳ 明朝" w:eastAsia="ＭＳ 明朝"/>
                          </w:rPr>
                        </w:pPr>
                        <w:bookmarkStart w:id="356" w:name="_Ref46259716"/>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31</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356"/>
                      </w:p>
                    </w:txbxContent>
                  </v:textbox>
                </v:shape>
                <w10:wrap type="square" anchorx="margin"/>
              </v:group>
            </w:pict>
          </mc:Fallback>
        </mc:AlternateConten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_Ref46259716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 xml:space="preserve">31 </w:t>
      </w:r>
      <w:r w:rsidR="00A21F19" w:rsidRPr="00E8101F">
        <w:rPr>
          <w:rFonts w:hint="eastAsia"/>
          <w:color w:val="0070C0"/>
        </w:rPr>
        <w:t>プリンターのドキュメントを削除</w:t>
      </w:r>
      <w:r w:rsidRPr="00E8101F">
        <w:rPr>
          <w:color w:val="0070C0"/>
        </w:rPr>
        <w:fldChar w:fldCharType="end"/>
      </w:r>
      <w:r w:rsidRPr="00773120">
        <w:rPr>
          <w:rFonts w:hint="eastAsia"/>
        </w:rPr>
        <w:t>」の図が表示するので＜はい＞をクリックするとドキュメントが削除されて印刷することはありません。</w:t>
      </w:r>
      <w:r>
        <w:rPr>
          <w:rFonts w:hint="eastAsia"/>
        </w:rPr>
        <w:t>1個だけが削除されない場合もあるので何度も何度も＜キャンセルボタン＞をクリックします。それでも削除されない場合は一旦「印刷ジョブ」を閉じて再度開き＜キャンセル＞を何度か押すと溜まった印刷ジョブが消えます。</w:t>
      </w:r>
    </w:p>
    <w:p w14:paraId="7D1148FF" w14:textId="77777777" w:rsidR="00DD2B31" w:rsidRPr="00773120" w:rsidRDefault="00DD2B31" w:rsidP="00A21F19">
      <w:pPr>
        <w:pStyle w:val="2"/>
      </w:pPr>
      <w:bookmarkStart w:id="326" w:name="_Toc199337507"/>
      <w:bookmarkStart w:id="327" w:name="_Toc199337848"/>
      <w:bookmarkStart w:id="328" w:name="_Toc199337892"/>
      <w:bookmarkStart w:id="329" w:name="_Toc199338136"/>
      <w:bookmarkStart w:id="330" w:name="_Toc199339283"/>
      <w:bookmarkStart w:id="331" w:name="_Toc219981502"/>
      <w:bookmarkStart w:id="332" w:name="_Toc219984295"/>
      <w:r>
        <w:rPr>
          <w:rFonts w:hint="eastAsia"/>
        </w:rPr>
        <w:t>「</w:t>
      </w:r>
      <w:r w:rsidRPr="00773120">
        <w:rPr>
          <w:rFonts w:hint="eastAsia"/>
        </w:rPr>
        <w:t>ステップ印刷</w:t>
      </w:r>
      <w:r>
        <w:rPr>
          <w:rFonts w:hint="eastAsia"/>
        </w:rPr>
        <w:t>」</w:t>
      </w:r>
      <w:r w:rsidRPr="00773120">
        <w:rPr>
          <w:rFonts w:hint="eastAsia"/>
        </w:rPr>
        <w:t>コマンドアイコン</w:t>
      </w:r>
      <w:bookmarkEnd w:id="326"/>
      <w:bookmarkEnd w:id="327"/>
      <w:bookmarkEnd w:id="328"/>
      <w:bookmarkEnd w:id="329"/>
      <w:bookmarkEnd w:id="330"/>
      <w:bookmarkEnd w:id="331"/>
      <w:bookmarkEnd w:id="332"/>
    </w:p>
    <w:p w14:paraId="1B2A55A0" w14:textId="77777777" w:rsidR="00DD2B31" w:rsidRDefault="00DD2B31" w:rsidP="00DD2B31">
      <w:pPr>
        <w:pStyle w:val="3"/>
        <w:numPr>
          <w:ilvl w:val="2"/>
          <w:numId w:val="5"/>
        </w:numPr>
        <w:ind w:leftChars="272" w:left="850" w:hangingChars="133" w:hanging="279"/>
      </w:pPr>
      <w:r w:rsidRPr="00A93810">
        <w:rPr>
          <w:rFonts w:hint="eastAsia"/>
        </w:rPr>
        <w:t>「サンプル1_上期会費集金A4用紙.xlsx」</w:t>
      </w:r>
      <w:r>
        <w:rPr>
          <w:rFonts w:hint="eastAsia"/>
        </w:rPr>
        <w:t>を開き「差し込み文書」タブを開きます。</w:t>
      </w:r>
    </w:p>
    <w:p w14:paraId="42239FAF" w14:textId="77777777" w:rsidR="00DD2B31" w:rsidRDefault="00DD2B31" w:rsidP="00DD2B31">
      <w:pPr>
        <w:pStyle w:val="3"/>
        <w:numPr>
          <w:ilvl w:val="2"/>
          <w:numId w:val="5"/>
        </w:numPr>
        <w:ind w:leftChars="272" w:left="850" w:hangingChars="133" w:hanging="279"/>
      </w:pPr>
      <w:r w:rsidRPr="00624660">
        <w:rPr>
          <w:rFonts w:hint="eastAsia"/>
        </w:rPr>
        <w:t>「</w:t>
      </w:r>
      <w:r>
        <w:rPr>
          <w:rFonts w:hint="eastAsia"/>
        </w:rPr>
        <w:t>差込元_データ会費集金</w:t>
      </w:r>
      <w:r w:rsidRPr="00624660">
        <w:rPr>
          <w:rFonts w:hint="eastAsia"/>
        </w:rPr>
        <w:t>」</w:t>
      </w:r>
      <w:r>
        <w:rPr>
          <w:rFonts w:hint="eastAsia"/>
        </w:rPr>
        <w:t>シートに移動します。</w:t>
      </w:r>
    </w:p>
    <w:p w14:paraId="6BB1DE21" w14:textId="77777777" w:rsidR="00DD2B31" w:rsidRDefault="00DD2B31" w:rsidP="00DD2B31">
      <w:pPr>
        <w:pStyle w:val="3"/>
        <w:numPr>
          <w:ilvl w:val="2"/>
          <w:numId w:val="5"/>
        </w:numPr>
        <w:ind w:leftChars="272" w:left="850" w:hangingChars="133" w:hanging="279"/>
      </w:pPr>
      <w:r w:rsidRPr="00BE0892">
        <w:rPr>
          <w:rFonts w:hint="eastAsia"/>
        </w:rPr>
        <w:t>「</w:t>
      </w:r>
      <w:r>
        <w:rPr>
          <w:rFonts w:hint="eastAsia"/>
        </w:rPr>
        <w:t>差込データ選択</w:t>
      </w:r>
      <w:r w:rsidRPr="00BE0892">
        <w:rPr>
          <w:rFonts w:hint="eastAsia"/>
        </w:rPr>
        <w:t>」</w:t>
      </w:r>
      <w:r w:rsidRPr="005C2254">
        <w:rPr>
          <w:rFonts w:hint="eastAsia"/>
        </w:rPr>
        <w:t>コマンドアイコン</w:t>
      </w:r>
      <w:r>
        <w:rPr>
          <w:rFonts w:hint="eastAsia"/>
        </w:rPr>
        <w:t>をクリックします。</w:t>
      </w:r>
    </w:p>
    <w:p w14:paraId="21A384DC" w14:textId="42F3362B" w:rsidR="00DD2B31" w:rsidRDefault="00DD2B31" w:rsidP="00DD2B31">
      <w:pPr>
        <w:pStyle w:val="3"/>
        <w:numPr>
          <w:ilvl w:val="2"/>
          <w:numId w:val="5"/>
        </w:numPr>
        <w:ind w:leftChars="272" w:left="850" w:hangingChars="133" w:hanging="279"/>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_Ref199495788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28</w:t>
      </w:r>
      <w:r w:rsidR="00A21F19" w:rsidRPr="00E8101F">
        <w:rPr>
          <w:rFonts w:hint="eastAsia"/>
          <w:color w:val="0070C0"/>
        </w:rPr>
        <w:t xml:space="preserve"> 差込元取込</w:t>
      </w:r>
      <w:r w:rsidRPr="00E8101F">
        <w:rPr>
          <w:color w:val="0070C0"/>
        </w:rPr>
        <w:fldChar w:fldCharType="end"/>
      </w:r>
      <w:r w:rsidRPr="0025450B">
        <w:rPr>
          <w:rFonts w:hint="eastAsia"/>
        </w:rPr>
        <w:t>」</w:t>
      </w:r>
      <w:r>
        <w:rPr>
          <w:rFonts w:hint="eastAsia"/>
        </w:rPr>
        <w:t>のところで説明したように</w:t>
      </w:r>
      <w:r w:rsidRPr="0025450B">
        <w:rPr>
          <w:rFonts w:hint="eastAsia"/>
        </w:rPr>
        <w:t>。</w:t>
      </w:r>
      <w:r>
        <w:rPr>
          <w:rFonts w:hint="eastAsia"/>
        </w:rPr>
        <w:t>同図</w:t>
      </w:r>
      <w:r w:rsidRPr="00EB0FA2">
        <w:rPr>
          <w:rFonts w:hint="eastAsia"/>
          <w:color w:val="FF0000"/>
        </w:rPr>
        <w:t>①</w:t>
      </w:r>
      <w:r w:rsidRPr="0025450B">
        <w:rPr>
          <w:rFonts w:hint="eastAsia"/>
        </w:rPr>
        <w:t>の</w:t>
      </w:r>
      <w:r w:rsidRPr="00585A58">
        <w:rPr>
          <w:rFonts w:hint="eastAsia"/>
          <w:u w:val="single"/>
        </w:rPr>
        <w:t>＜差込元取込＞ボタンをクリックして「差込元データ_会費集金」シートの設定をします</w:t>
      </w:r>
      <w:r>
        <w:rPr>
          <w:rFonts w:hint="eastAsia"/>
        </w:rPr>
        <w:t>。</w:t>
      </w:r>
    </w:p>
    <w:p w14:paraId="192CC2EB" w14:textId="4D61905A" w:rsidR="00DD2B31" w:rsidRPr="00773120" w:rsidRDefault="00DD2B31" w:rsidP="00DD2B31">
      <w:pPr>
        <w:pStyle w:val="3"/>
        <w:numPr>
          <w:ilvl w:val="2"/>
          <w:numId w:val="5"/>
        </w:numPr>
        <w:ind w:leftChars="272" w:left="850" w:hangingChars="133" w:hanging="279"/>
      </w:pPr>
      <w:r>
        <w:rPr>
          <w:rFonts w:hint="eastAsia"/>
        </w:rPr>
        <w:t>「</w:t>
      </w:r>
      <w:r w:rsidRPr="00A90E13">
        <w:rPr>
          <w:rFonts w:hint="eastAsia"/>
        </w:rPr>
        <w:t>上期会費集金A4用紙</w:t>
      </w:r>
      <w:r>
        <w:rPr>
          <w:rFonts w:hint="eastAsia"/>
        </w:rPr>
        <w:t>」シートに移動して「差し込み文書」タブの「ステップ印刷」をクリックすると、</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_Ref46261177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32</w:t>
      </w:r>
      <w:r w:rsidR="00A21F19" w:rsidRPr="00E8101F">
        <w:rPr>
          <w:rFonts w:hint="eastAsia"/>
          <w:color w:val="0070C0"/>
        </w:rPr>
        <w:t xml:space="preserve">　1ステップ印刷の実行</w:t>
      </w:r>
      <w:r w:rsidRPr="00E8101F">
        <w:rPr>
          <w:color w:val="0070C0"/>
        </w:rPr>
        <w:fldChar w:fldCharType="end"/>
      </w:r>
      <w:r w:rsidRPr="00773120">
        <w:rPr>
          <w:rFonts w:hint="eastAsia"/>
        </w:rPr>
        <w:t>」の図のように表示したシートの差し込み状況を確認して、＜はい＞を押すと1ページ印刷し、各ページを確認しながら1ページごとに印刷できます。</w:t>
      </w:r>
      <w:r>
        <w:rPr>
          <w:rFonts w:hint="eastAsia"/>
        </w:rPr>
        <w:t>＜次へ＞は表示しているプレビュー画面の頁をスキップします。</w:t>
      </w:r>
    </w:p>
    <w:p w14:paraId="653E606D" w14:textId="77777777" w:rsidR="00DD2B31" w:rsidRPr="00773120" w:rsidRDefault="00DD2B31" w:rsidP="00DD2B31">
      <w:pPr>
        <w:pStyle w:val="3"/>
        <w:numPr>
          <w:ilvl w:val="2"/>
          <w:numId w:val="5"/>
        </w:numPr>
        <w:ind w:leftChars="272" w:left="850" w:hangingChars="133" w:hanging="279"/>
      </w:pPr>
      <w:r>
        <w:rPr>
          <w:rFonts w:hint="eastAsia"/>
          <w:noProof/>
        </w:rPr>
        <mc:AlternateContent>
          <mc:Choice Requires="wpg">
            <w:drawing>
              <wp:anchor distT="0" distB="0" distL="114300" distR="114300" simplePos="0" relativeHeight="251691008" behindDoc="0" locked="0" layoutInCell="1" allowOverlap="1" wp14:anchorId="746E2F33" wp14:editId="6B35E58F">
                <wp:simplePos x="0" y="0"/>
                <wp:positionH relativeFrom="column">
                  <wp:posOffset>3841115</wp:posOffset>
                </wp:positionH>
                <wp:positionV relativeFrom="paragraph">
                  <wp:posOffset>-2337435</wp:posOffset>
                </wp:positionV>
                <wp:extent cx="1868170" cy="1466850"/>
                <wp:effectExtent l="0" t="0" r="0" b="0"/>
                <wp:wrapSquare wrapText="bothSides"/>
                <wp:docPr id="687228600" name="グループ化 47"/>
                <wp:cNvGraphicFramePr/>
                <a:graphic xmlns:a="http://schemas.openxmlformats.org/drawingml/2006/main">
                  <a:graphicData uri="http://schemas.microsoft.com/office/word/2010/wordprocessingGroup">
                    <wpg:wgp>
                      <wpg:cNvGrpSpPr/>
                      <wpg:grpSpPr>
                        <a:xfrm>
                          <a:off x="0" y="0"/>
                          <a:ext cx="1868170" cy="1466850"/>
                          <a:chOff x="0" y="0"/>
                          <a:chExt cx="1868170" cy="1466850"/>
                        </a:xfrm>
                      </wpg:grpSpPr>
                      <wps:wsp>
                        <wps:cNvPr id="607598178" name="テキスト ボックス 201"/>
                        <wps:cNvSpPr txBox="1"/>
                        <wps:spPr>
                          <a:xfrm>
                            <a:off x="19050" y="1238250"/>
                            <a:ext cx="1817370" cy="228600"/>
                          </a:xfrm>
                          <a:prstGeom prst="rect">
                            <a:avLst/>
                          </a:prstGeom>
                          <a:solidFill>
                            <a:prstClr val="white"/>
                          </a:solidFill>
                          <a:ln>
                            <a:noFill/>
                          </a:ln>
                        </wps:spPr>
                        <wps:txbx>
                          <w:txbxContent>
                            <w:p w14:paraId="6D4A579D" w14:textId="77777777" w:rsidR="00DD2B31" w:rsidRPr="00450BCB" w:rsidRDefault="00DD2B31" w:rsidP="00DD2B31">
                              <w:pPr>
                                <w:pStyle w:val="ab"/>
                                <w:rPr>
                                  <w:rFonts w:ascii="ＭＳ 明朝" w:eastAsia="ＭＳ 明朝"/>
                                </w:rPr>
                              </w:pPr>
                              <w:bookmarkStart w:id="333" w:name="_Ref4626117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32</w:t>
                              </w:r>
                              <w:r>
                                <w:fldChar w:fldCharType="end"/>
                              </w:r>
                              <w:r>
                                <w:rPr>
                                  <w:rFonts w:hint="eastAsia"/>
                                </w:rPr>
                                <w:t xml:space="preserve">　1ステップ印刷の実行</w:t>
                              </w:r>
                              <w:bookmarkEnd w:id="3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916849509" name="図 46"/>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1868170" cy="1210945"/>
                          </a:xfrm>
                          <a:prstGeom prst="rect">
                            <a:avLst/>
                          </a:prstGeom>
                        </pic:spPr>
                      </pic:pic>
                    </wpg:wgp>
                  </a:graphicData>
                </a:graphic>
              </wp:anchor>
            </w:drawing>
          </mc:Choice>
          <mc:Fallback>
            <w:pict>
              <v:group w14:anchorId="746E2F33" id="_x0000_s1121" style="position:absolute;left:0;text-align:left;margin-left:302.45pt;margin-top:-184.05pt;width:147.1pt;height:115.5pt;z-index:251691008;mso-position-horizontal-relative:text;mso-position-vertical-relative:text" coordsize="18681,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">
                <v:shape id="テキスト ボックス 201" o:spid="_x0000_s1122" type="#_x0000_t202" style="position:absolute;left:190;top:12382;width:1817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" stroked="f">
                  <v:textbox style="mso-fit-shape-to-text:t" inset="0,0,0,0">
                    <w:txbxContent>
                      <w:p w14:paraId="6D4A579D" w14:textId="77777777" w:rsidR="00DD2B31" w:rsidRPr="00450BCB" w:rsidRDefault="00DD2B31" w:rsidP="00DD2B31">
                        <w:pPr>
                          <w:pStyle w:val="ab"/>
                          <w:rPr>
                            <w:rFonts w:ascii="ＭＳ 明朝" w:eastAsia="ＭＳ 明朝"/>
                          </w:rPr>
                        </w:pPr>
                        <w:bookmarkStart w:id="365" w:name="_Ref46261177"/>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32</w:t>
                        </w:r>
                        <w:r>
                          <w:fldChar w:fldCharType="end"/>
                        </w:r>
                        <w:r>
                          <w:rPr>
                            <w:rFonts w:hint="eastAsia"/>
                          </w:rPr>
                          <w:t xml:space="preserve">　1ステップ印刷の実行</w:t>
                        </w:r>
                        <w:bookmarkEnd w:id="365"/>
                      </w:p>
                    </w:txbxContent>
                  </v:textbox>
                </v:shape>
                <v:shape id="図 46" o:spid="_x0000_s1123" type="#_x0000_t75" style="position:absolute;width:18681;height:12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">
                  <v:imagedata r:id="rId69" o:title=""/>
                </v:shape>
                <w10:wrap type="square"/>
              </v:group>
            </w:pict>
          </mc:Fallback>
        </mc:AlternateContent>
      </w:r>
      <w:r w:rsidRPr="00773120">
        <w:rPr>
          <w:rFonts w:hint="eastAsia"/>
        </w:rPr>
        <w:t>ページを印刷している途中から＜すべて印刷＞を押せば最終頁まで印刷できます。</w:t>
      </w:r>
    </w:p>
    <w:p w14:paraId="25061223" w14:textId="464C6632" w:rsidR="00DD2B31" w:rsidRPr="00773120" w:rsidRDefault="00DD2B31" w:rsidP="00DD2B31">
      <w:pPr>
        <w:pStyle w:val="3"/>
        <w:numPr>
          <w:ilvl w:val="2"/>
          <w:numId w:val="5"/>
        </w:numPr>
        <w:ind w:leftChars="272" w:left="850" w:hangingChars="133" w:hanging="279"/>
      </w:pPr>
      <w:r w:rsidRPr="00773120">
        <w:rPr>
          <w:rFonts w:hint="eastAsia"/>
        </w:rPr>
        <w:t>これらの操作以外は前項</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_Ref199501072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(2)</w:t>
      </w:r>
      <w:r w:rsidRPr="00E8101F">
        <w:rPr>
          <w:color w:val="0070C0"/>
        </w:rPr>
        <w:fldChar w:fldCharType="end"/>
      </w:r>
      <w:r w:rsidRPr="00E8101F">
        <w:rPr>
          <w:color w:val="0070C0"/>
        </w:rPr>
        <w:fldChar w:fldCharType="begin"/>
      </w:r>
      <w:r w:rsidRPr="00E8101F">
        <w:rPr>
          <w:color w:val="0070C0"/>
        </w:rPr>
        <w:instrText xml:space="preserve"> REF _Ref199501078 \h </w:instrText>
      </w:r>
      <w:r w:rsidRPr="00E8101F">
        <w:rPr>
          <w:color w:val="0070C0"/>
        </w:rPr>
      </w:r>
      <w:r w:rsidRPr="00E8101F">
        <w:rPr>
          <w:color w:val="0070C0"/>
        </w:rPr>
        <w:fldChar w:fldCharType="separate"/>
      </w:r>
      <w:r w:rsidR="00A21F19" w:rsidRPr="00E8101F">
        <w:rPr>
          <w:rFonts w:hint="eastAsia"/>
          <w:color w:val="0070C0"/>
        </w:rPr>
        <w:t>「すべて印刷」コマンドアイコン</w:t>
      </w:r>
      <w:r w:rsidRPr="00E8101F">
        <w:rPr>
          <w:color w:val="0070C0"/>
        </w:rPr>
        <w:fldChar w:fldCharType="end"/>
      </w:r>
      <w:r w:rsidRPr="00FE27F6">
        <w:rPr>
          <w:rFonts w:hint="eastAsia"/>
          <w:color w:val="0070C0"/>
        </w:rPr>
        <w:t>」</w:t>
      </w:r>
      <w:r w:rsidRPr="00773120">
        <w:rPr>
          <w:rFonts w:hint="eastAsia"/>
        </w:rPr>
        <w:t>と同じ要領ですので省略します。</w:t>
      </w:r>
    </w:p>
    <w:p w14:paraId="74F288B3" w14:textId="77777777" w:rsidR="00DD2B31" w:rsidRPr="00773120" w:rsidRDefault="00DD2B31" w:rsidP="00A21F19">
      <w:pPr>
        <w:pStyle w:val="2"/>
      </w:pPr>
      <w:bookmarkStart w:id="334" w:name="_Toc199337508"/>
      <w:bookmarkStart w:id="335" w:name="_Toc199337849"/>
      <w:bookmarkStart w:id="336" w:name="_Toc199337893"/>
      <w:bookmarkStart w:id="337" w:name="_Toc199338137"/>
      <w:bookmarkStart w:id="338" w:name="_Toc199339284"/>
      <w:bookmarkStart w:id="339" w:name="_Toc219981503"/>
      <w:bookmarkStart w:id="340" w:name="_Toc219984296"/>
      <w:r>
        <w:rPr>
          <w:rFonts w:hint="eastAsia"/>
        </w:rPr>
        <w:t>「</w:t>
      </w:r>
      <w:r w:rsidRPr="00773120">
        <w:rPr>
          <w:rFonts w:hint="eastAsia"/>
        </w:rPr>
        <w:t>ページ指定印刷</w:t>
      </w:r>
      <w:r>
        <w:rPr>
          <w:rFonts w:hint="eastAsia"/>
        </w:rPr>
        <w:t>」</w:t>
      </w:r>
      <w:r w:rsidRPr="00773120">
        <w:rPr>
          <w:rFonts w:hint="eastAsia"/>
        </w:rPr>
        <w:t>コマンドアイコン</w:t>
      </w:r>
      <w:bookmarkEnd w:id="334"/>
      <w:bookmarkEnd w:id="335"/>
      <w:bookmarkEnd w:id="336"/>
      <w:bookmarkEnd w:id="337"/>
      <w:bookmarkEnd w:id="338"/>
      <w:bookmarkEnd w:id="339"/>
      <w:bookmarkEnd w:id="340"/>
    </w:p>
    <w:p w14:paraId="17733FE1" w14:textId="77777777" w:rsidR="00DD2B31" w:rsidRDefault="00DD2B31" w:rsidP="00DD2B31">
      <w:pPr>
        <w:ind w:left="851"/>
      </w:pPr>
      <w:r>
        <w:rPr>
          <w:rFonts w:hint="eastAsia"/>
        </w:rPr>
        <w:t>「ページ指定印刷」は他の「印刷プレビュー」、「すべて印刷」、「ワンステップ印刷」の操作とは異なります。ご注意ください。</w:t>
      </w:r>
    </w:p>
    <w:p w14:paraId="3B66502A" w14:textId="77777777" w:rsidR="00DD2B31" w:rsidRDefault="00DD2B31" w:rsidP="00DD2B31">
      <w:pPr>
        <w:ind w:left="851"/>
      </w:pPr>
      <w:r>
        <w:rPr>
          <w:rFonts w:hint="eastAsia"/>
        </w:rPr>
        <w:t>ページ指定印刷とは「差込元」シートで印刷するページを指定することができます。</w:t>
      </w:r>
      <w:r w:rsidRPr="00624660">
        <w:rPr>
          <w:rFonts w:hint="eastAsia"/>
        </w:rPr>
        <w:t>「</w:t>
      </w:r>
      <w:r>
        <w:rPr>
          <w:rFonts w:hint="eastAsia"/>
        </w:rPr>
        <w:t>差込元_データ会費集金</w:t>
      </w:r>
      <w:r w:rsidRPr="00624660">
        <w:rPr>
          <w:rFonts w:hint="eastAsia"/>
        </w:rPr>
        <w:t>」</w:t>
      </w:r>
      <w:r>
        <w:rPr>
          <w:rFonts w:hint="eastAsia"/>
        </w:rPr>
        <w:t>シートでセルをドラッグして範囲を選択して印刷できます。（飛び選択ができないので便利と言うには至りません）操作は以下のとおりです。</w:t>
      </w:r>
    </w:p>
    <w:p w14:paraId="5F1E224A" w14:textId="77777777" w:rsidR="00DD2B31" w:rsidRDefault="00DD2B31" w:rsidP="00DD2B31">
      <w:pPr>
        <w:pStyle w:val="3"/>
        <w:numPr>
          <w:ilvl w:val="2"/>
          <w:numId w:val="5"/>
        </w:numPr>
        <w:ind w:leftChars="272" w:left="850" w:hangingChars="133" w:hanging="279"/>
      </w:pPr>
      <w:r w:rsidRPr="00A93810">
        <w:rPr>
          <w:rFonts w:hint="eastAsia"/>
        </w:rPr>
        <w:t>「サンプル1_上期会費集金A4用紙.xlsx」</w:t>
      </w:r>
      <w:r>
        <w:rPr>
          <w:rFonts w:hint="eastAsia"/>
        </w:rPr>
        <w:t>を開きます。</w:t>
      </w:r>
    </w:p>
    <w:p w14:paraId="22165238" w14:textId="77777777" w:rsidR="00DD2B31" w:rsidRDefault="00DD2B31" w:rsidP="00DD2B31">
      <w:pPr>
        <w:pStyle w:val="3"/>
        <w:numPr>
          <w:ilvl w:val="2"/>
          <w:numId w:val="5"/>
        </w:numPr>
        <w:ind w:leftChars="272" w:left="850" w:hangingChars="133" w:hanging="279"/>
      </w:pPr>
      <w:r w:rsidRPr="00624660">
        <w:rPr>
          <w:rFonts w:hint="eastAsia"/>
        </w:rPr>
        <w:t>「</w:t>
      </w:r>
      <w:r>
        <w:rPr>
          <w:rFonts w:hint="eastAsia"/>
        </w:rPr>
        <w:t>差込元_データ会費集金</w:t>
      </w:r>
      <w:r w:rsidRPr="00624660">
        <w:rPr>
          <w:rFonts w:hint="eastAsia"/>
        </w:rPr>
        <w:t>」</w:t>
      </w:r>
      <w:r>
        <w:rPr>
          <w:rFonts w:hint="eastAsia"/>
        </w:rPr>
        <w:t>シートに移動します。</w:t>
      </w:r>
    </w:p>
    <w:p w14:paraId="4D5CDFF2" w14:textId="77777777" w:rsidR="00DD2B31" w:rsidRDefault="00DD2B31" w:rsidP="00DD2B31">
      <w:pPr>
        <w:pStyle w:val="3"/>
        <w:numPr>
          <w:ilvl w:val="2"/>
          <w:numId w:val="5"/>
        </w:numPr>
        <w:ind w:leftChars="272" w:left="850" w:hangingChars="133" w:hanging="279"/>
      </w:pPr>
      <w:r w:rsidRPr="00BE0892">
        <w:rPr>
          <w:rFonts w:hint="eastAsia"/>
        </w:rPr>
        <w:t>「</w:t>
      </w:r>
      <w:r>
        <w:rPr>
          <w:rFonts w:hint="eastAsia"/>
        </w:rPr>
        <w:t>ページ指定印刷</w:t>
      </w:r>
      <w:r w:rsidRPr="00BE0892">
        <w:rPr>
          <w:rFonts w:hint="eastAsia"/>
        </w:rPr>
        <w:t>」</w:t>
      </w:r>
      <w:r w:rsidRPr="005C2254">
        <w:rPr>
          <w:rFonts w:hint="eastAsia"/>
        </w:rPr>
        <w:t>コマンドアイコン</w:t>
      </w:r>
      <w:r>
        <w:rPr>
          <w:rFonts w:hint="eastAsia"/>
        </w:rPr>
        <w:t>をクリックします。</w:t>
      </w:r>
    </w:p>
    <w:p w14:paraId="7F082A31" w14:textId="4D9794B0" w:rsidR="00DD2B31" w:rsidRDefault="00DD2B31" w:rsidP="00DD2B31">
      <w:pPr>
        <w:pStyle w:val="3"/>
        <w:numPr>
          <w:ilvl w:val="2"/>
          <w:numId w:val="5"/>
        </w:numPr>
        <w:ind w:leftChars="272" w:left="850" w:hangingChars="133" w:hanging="279"/>
      </w:pPr>
      <w:r w:rsidRPr="009A3388">
        <w:rPr>
          <w:rFonts w:hint="eastAsia"/>
          <w:color w:val="0070C0"/>
        </w:rPr>
        <w:lastRenderedPageBreak/>
        <w:t>「</w:t>
      </w:r>
      <w:r w:rsidRPr="00E8101F">
        <w:rPr>
          <w:color w:val="0070C0"/>
        </w:rPr>
        <w:fldChar w:fldCharType="begin"/>
      </w:r>
      <w:r w:rsidRPr="00E8101F">
        <w:rPr>
          <w:color w:val="0070C0"/>
        </w:rPr>
        <w:instrText xml:space="preserve"> </w:instrText>
      </w:r>
      <w:r w:rsidRPr="00E8101F">
        <w:rPr>
          <w:rFonts w:hint="eastAsia"/>
          <w:color w:val="0070C0"/>
        </w:rPr>
        <w:instrText>REF _Ref46343228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33</w:t>
      </w:r>
      <w:r w:rsidR="00A21F19" w:rsidRPr="00E8101F">
        <w:rPr>
          <w:rFonts w:hint="eastAsia"/>
          <w:color w:val="0070C0"/>
        </w:rPr>
        <w:t xml:space="preserve">　ページ指定印刷</w:t>
      </w:r>
      <w:r w:rsidRPr="00E8101F">
        <w:rPr>
          <w:color w:val="0070C0"/>
        </w:rPr>
        <w:fldChar w:fldCharType="end"/>
      </w:r>
      <w:r w:rsidRPr="00773120">
        <w:rPr>
          <w:rFonts w:hint="eastAsia"/>
        </w:rPr>
        <w:t>」の図が開きます。</w:t>
      </w:r>
    </w:p>
    <w:p w14:paraId="77478D7D" w14:textId="77777777" w:rsidR="00DD2B31" w:rsidRPr="004A0212" w:rsidRDefault="00DD2B31" w:rsidP="00DD2B31">
      <w:pPr>
        <w:ind w:leftChars="700" w:left="1470"/>
        <w:rPr>
          <w:lang w:val="ja-JP"/>
        </w:rPr>
      </w:pPr>
      <w:r>
        <w:rPr>
          <w:rFonts w:hint="eastAsia"/>
          <w:noProof/>
        </w:rPr>
        <mc:AlternateContent>
          <mc:Choice Requires="wpg">
            <w:drawing>
              <wp:inline distT="0" distB="0" distL="0" distR="0" wp14:anchorId="527BFD9E" wp14:editId="79BD69DE">
                <wp:extent cx="4182110" cy="2057400"/>
                <wp:effectExtent l="0" t="0" r="8890" b="0"/>
                <wp:docPr id="631308648" name="グループ化 42"/>
                <wp:cNvGraphicFramePr/>
                <a:graphic xmlns:a="http://schemas.openxmlformats.org/drawingml/2006/main">
                  <a:graphicData uri="http://schemas.microsoft.com/office/word/2010/wordprocessingGroup">
                    <wpg:wgp>
                      <wpg:cNvGrpSpPr/>
                      <wpg:grpSpPr>
                        <a:xfrm>
                          <a:off x="0" y="0"/>
                          <a:ext cx="4182110" cy="2057400"/>
                          <a:chOff x="0" y="0"/>
                          <a:chExt cx="4182110" cy="2057400"/>
                        </a:xfrm>
                      </wpg:grpSpPr>
                      <wps:wsp>
                        <wps:cNvPr id="353716403" name="テキスト ボックス 186"/>
                        <wps:cNvSpPr txBox="1"/>
                        <wps:spPr>
                          <a:xfrm>
                            <a:off x="0" y="1828800"/>
                            <a:ext cx="4182110" cy="228600"/>
                          </a:xfrm>
                          <a:prstGeom prst="rect">
                            <a:avLst/>
                          </a:prstGeom>
                          <a:solidFill>
                            <a:prstClr val="white"/>
                          </a:solidFill>
                          <a:ln>
                            <a:noFill/>
                          </a:ln>
                        </wps:spPr>
                        <wps:txbx>
                          <w:txbxContent>
                            <w:p w14:paraId="7ADF33DB" w14:textId="77777777" w:rsidR="00DD2B31" w:rsidRDefault="00DD2B31" w:rsidP="00DD2B31">
                              <w:pPr>
                                <w:pStyle w:val="ab"/>
                              </w:pPr>
                              <w:bookmarkStart w:id="341" w:name="_Ref4634322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33</w:t>
                              </w:r>
                              <w:r>
                                <w:fldChar w:fldCharType="end"/>
                              </w:r>
                              <w:r>
                                <w:rPr>
                                  <w:rFonts w:hint="eastAsia"/>
                                </w:rPr>
                                <w:t xml:space="preserve">　ページ指定印刷</w:t>
                              </w:r>
                              <w:bookmarkEnd w:id="34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691236384" name="図 41"/>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0" y="0"/>
                            <a:ext cx="4182110" cy="1818640"/>
                          </a:xfrm>
                          <a:prstGeom prst="rect">
                            <a:avLst/>
                          </a:prstGeom>
                        </pic:spPr>
                      </pic:pic>
                    </wpg:wgp>
                  </a:graphicData>
                </a:graphic>
              </wp:inline>
            </w:drawing>
          </mc:Choice>
          <mc:Fallback>
            <w:pict>
              <v:group w14:anchorId="527BFD9E" id="_x0000_s1124" style="width:329.3pt;height:162pt;mso-position-horizontal-relative:char;mso-position-vertical-relative:line" coordsize="41821,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">
                <v:shape id="テキスト ボックス 186" o:spid="_x0000_s1125" type="#_x0000_t202" style="position:absolute;top:18288;width:4182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" stroked="f">
                  <v:textbox style="mso-fit-shape-to-text:t" inset="0,0,0,0">
                    <w:txbxContent>
                      <w:p w14:paraId="7ADF33DB" w14:textId="77777777" w:rsidR="00DD2B31" w:rsidRDefault="00DD2B31" w:rsidP="00DD2B31">
                        <w:pPr>
                          <w:pStyle w:val="ab"/>
                        </w:pPr>
                        <w:bookmarkStart w:id="374" w:name="_Ref46343228"/>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33</w:t>
                        </w:r>
                        <w:r>
                          <w:fldChar w:fldCharType="end"/>
                        </w:r>
                        <w:r>
                          <w:rPr>
                            <w:rFonts w:hint="eastAsia"/>
                          </w:rPr>
                          <w:t xml:space="preserve">　ページ指定印刷</w:t>
                        </w:r>
                        <w:bookmarkEnd w:id="374"/>
                      </w:p>
                    </w:txbxContent>
                  </v:textbox>
                </v:shape>
                <v:shape id="図 41" o:spid="_x0000_s1126" type="#_x0000_t75" style="position:absolute;width:41821;height:18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">
                  <v:imagedata r:id="rId71" o:title=""/>
                </v:shape>
                <w10:anchorlock/>
              </v:group>
            </w:pict>
          </mc:Fallback>
        </mc:AlternateContent>
      </w:r>
    </w:p>
    <w:p w14:paraId="0F0BDFA3" w14:textId="77777777" w:rsidR="00DD2B31" w:rsidRPr="00773120" w:rsidRDefault="00DD2B31" w:rsidP="00DD2B31">
      <w:pPr>
        <w:pStyle w:val="3"/>
        <w:numPr>
          <w:ilvl w:val="2"/>
          <w:numId w:val="5"/>
        </w:numPr>
        <w:ind w:leftChars="272" w:left="850" w:hangingChars="133" w:hanging="279"/>
      </w:pPr>
      <w:r w:rsidRPr="00773120">
        <w:rPr>
          <w:rFonts w:hint="eastAsia"/>
        </w:rPr>
        <w:t>同図</w:t>
      </w:r>
      <w:r w:rsidRPr="00272A78">
        <w:rPr>
          <w:rFonts w:hint="eastAsia"/>
          <w:b/>
          <w:bCs/>
          <w:color w:val="FF0000"/>
        </w:rPr>
        <w:t>①</w:t>
      </w:r>
      <w:r w:rsidRPr="00773120">
        <w:rPr>
          <w:rFonts w:hint="eastAsia"/>
        </w:rPr>
        <w:t>のように印刷する範囲を垂直にドラッグします。「列」は番地の列であっても番地と氏名の列を複数列にまたがっていても構いません。（行番号だけを取得</w:t>
      </w:r>
      <w:r>
        <w:rPr>
          <w:rFonts w:hint="eastAsia"/>
        </w:rPr>
        <w:t>しま</w:t>
      </w:r>
      <w:r w:rsidRPr="00773120">
        <w:rPr>
          <w:rFonts w:hint="eastAsia"/>
        </w:rPr>
        <w:t>す）。</w:t>
      </w:r>
    </w:p>
    <w:p w14:paraId="558F20FE" w14:textId="77777777" w:rsidR="00DD2B31" w:rsidRPr="00773120" w:rsidRDefault="00DD2B31" w:rsidP="00DD2B31">
      <w:pPr>
        <w:pStyle w:val="3"/>
        <w:numPr>
          <w:ilvl w:val="2"/>
          <w:numId w:val="5"/>
        </w:numPr>
        <w:ind w:leftChars="272" w:left="850" w:hangingChars="133" w:hanging="279"/>
      </w:pPr>
      <w:r w:rsidRPr="00773120">
        <w:rPr>
          <w:rFonts w:hint="eastAsia"/>
        </w:rPr>
        <w:t>同図の</w:t>
      </w:r>
      <w:r w:rsidRPr="00272A78">
        <w:rPr>
          <w:rFonts w:hint="eastAsia"/>
          <w:b/>
          <w:bCs/>
          <w:color w:val="FF0000"/>
        </w:rPr>
        <w:t>②</w:t>
      </w:r>
      <w:r w:rsidRPr="00773120">
        <w:rPr>
          <w:rFonts w:hint="eastAsia"/>
        </w:rPr>
        <w:t>のボタンをクリックすると「開始行－終了行」に印刷範囲の行番号を表示します。間違った場合はそのままシート上をドラッグし直してください</w:t>
      </w:r>
    </w:p>
    <w:p w14:paraId="6EF193A0" w14:textId="77777777" w:rsidR="00DD2B31" w:rsidRPr="00773120" w:rsidRDefault="00DD2B31" w:rsidP="00DD2B31">
      <w:pPr>
        <w:pStyle w:val="3"/>
        <w:numPr>
          <w:ilvl w:val="2"/>
          <w:numId w:val="5"/>
        </w:numPr>
        <w:ind w:leftChars="272" w:left="850" w:hangingChars="133" w:hanging="279"/>
      </w:pPr>
      <w:r w:rsidRPr="00773120">
        <w:rPr>
          <w:rFonts w:hint="eastAsia"/>
        </w:rPr>
        <w:t>同図の</w:t>
      </w:r>
      <w:r w:rsidRPr="00272A78">
        <w:rPr>
          <w:rFonts w:hint="eastAsia"/>
          <w:b/>
          <w:bCs/>
          <w:color w:val="FF0000"/>
        </w:rPr>
        <w:t>③</w:t>
      </w:r>
      <w:r w:rsidRPr="00773120">
        <w:rPr>
          <w:rFonts w:hint="eastAsia"/>
        </w:rPr>
        <w:t>に書いてあるように印刷するシートの「</w:t>
      </w:r>
      <w:r>
        <w:rPr>
          <w:rFonts w:hint="eastAsia"/>
        </w:rPr>
        <w:t>上期会費集金A4用紙</w:t>
      </w:r>
      <w:r w:rsidRPr="00773120">
        <w:rPr>
          <w:rFonts w:hint="eastAsia"/>
        </w:rPr>
        <w:t>」シートに移動してください。</w:t>
      </w:r>
    </w:p>
    <w:p w14:paraId="44B95BC8" w14:textId="77777777" w:rsidR="00DD2B31" w:rsidRPr="00773120" w:rsidRDefault="00DD2B31" w:rsidP="00DD2B31">
      <w:pPr>
        <w:pStyle w:val="3"/>
        <w:numPr>
          <w:ilvl w:val="2"/>
          <w:numId w:val="5"/>
        </w:numPr>
        <w:ind w:leftChars="272" w:left="850" w:hangingChars="133" w:hanging="279"/>
      </w:pPr>
      <w:r w:rsidRPr="00773120">
        <w:rPr>
          <w:rFonts w:hint="eastAsia"/>
        </w:rPr>
        <w:t>同図で＜実行＞をクリックすると指定のページが印刷されます。</w:t>
      </w:r>
    </w:p>
    <w:p w14:paraId="1602EED6" w14:textId="02A04A4D" w:rsidR="00DD2B31" w:rsidRDefault="00DD2B31" w:rsidP="00DD2B31">
      <w:pPr>
        <w:pStyle w:val="3"/>
        <w:numPr>
          <w:ilvl w:val="2"/>
          <w:numId w:val="5"/>
        </w:numPr>
        <w:ind w:leftChars="272" w:left="850" w:hangingChars="133" w:hanging="279"/>
      </w:pPr>
      <w:r w:rsidRPr="00773120">
        <w:rPr>
          <w:rFonts w:hint="eastAsia"/>
        </w:rPr>
        <w:t>＜Esc＞キーを</w:t>
      </w:r>
      <w:r>
        <w:rPr>
          <w:rFonts w:hint="eastAsia"/>
        </w:rPr>
        <w:t>1</w:t>
      </w:r>
      <w:r w:rsidRPr="00773120">
        <w:rPr>
          <w:rFonts w:hint="eastAsia"/>
        </w:rPr>
        <w:t>秒程度押すと印刷は中止できますが、印刷ドキュメントが印刷ジョブに入るのが早いので試す場合は電源OFFで実行し</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_Ref46344640 \r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(3)</w:t>
      </w:r>
      <w:r w:rsidRPr="00E8101F">
        <w:rPr>
          <w:color w:val="0070C0"/>
        </w:rPr>
        <w:fldChar w:fldCharType="end"/>
      </w:r>
      <w:r w:rsidRPr="00E8101F">
        <w:rPr>
          <w:color w:val="0070C0"/>
        </w:rPr>
        <w:fldChar w:fldCharType="begin"/>
      </w:r>
      <w:r w:rsidRPr="00E8101F">
        <w:rPr>
          <w:color w:val="0070C0"/>
        </w:rPr>
        <w:instrText xml:space="preserve"> REF _Ref46344644 \h  \* MERGEFORMAT </w:instrText>
      </w:r>
      <w:r w:rsidRPr="00E8101F">
        <w:rPr>
          <w:color w:val="0070C0"/>
        </w:rPr>
      </w:r>
      <w:r w:rsidRPr="00E8101F">
        <w:rPr>
          <w:color w:val="0070C0"/>
        </w:rPr>
        <w:fldChar w:fldCharType="separate"/>
      </w:r>
      <w:r w:rsidR="00A21F19" w:rsidRPr="00E8101F">
        <w:rPr>
          <w:rFonts w:hint="eastAsia"/>
          <w:color w:val="0070C0"/>
        </w:rPr>
        <w:t>「デバイスとプリンター」を表示して「印刷ジョブ」を＜キャンセル＞する</w:t>
      </w:r>
      <w:r w:rsidRPr="00E8101F">
        <w:rPr>
          <w:color w:val="0070C0"/>
        </w:rPr>
        <w:fldChar w:fldCharType="end"/>
      </w:r>
      <w:r>
        <w:rPr>
          <w:rFonts w:hint="eastAsia"/>
        </w:rPr>
        <w:t>」を実行する必要があります。</w:t>
      </w:r>
    </w:p>
    <w:p w14:paraId="09913FCB" w14:textId="77777777" w:rsidR="00DD2B31" w:rsidRDefault="00DD2B31" w:rsidP="00A21F19">
      <w:pPr>
        <w:pStyle w:val="2"/>
      </w:pPr>
      <w:bookmarkStart w:id="342" w:name="_Toc199337509"/>
      <w:bookmarkStart w:id="343" w:name="_Toc199337850"/>
      <w:bookmarkStart w:id="344" w:name="_Toc199337894"/>
      <w:bookmarkStart w:id="345" w:name="_Toc199338138"/>
      <w:bookmarkStart w:id="346" w:name="_Toc199339285"/>
      <w:bookmarkStart w:id="347" w:name="_Toc219981504"/>
      <w:bookmarkStart w:id="348" w:name="_Toc219984297"/>
      <w:r w:rsidRPr="00773120">
        <w:rPr>
          <w:rFonts w:hint="eastAsia"/>
        </w:rPr>
        <w:t>選択範囲対象セル転送コマンドアイコン</w:t>
      </w:r>
      <w:bookmarkEnd w:id="342"/>
      <w:bookmarkEnd w:id="343"/>
      <w:bookmarkEnd w:id="344"/>
      <w:bookmarkEnd w:id="345"/>
      <w:bookmarkEnd w:id="346"/>
      <w:bookmarkEnd w:id="347"/>
      <w:bookmarkEnd w:id="348"/>
    </w:p>
    <w:p w14:paraId="2448FD21" w14:textId="1F3A8553" w:rsidR="00DD2B31" w:rsidRPr="00C862F4" w:rsidRDefault="00DD2B31" w:rsidP="00DD2B31">
      <w:pPr>
        <w:ind w:leftChars="405" w:left="850"/>
      </w:pPr>
      <w:r w:rsidRPr="00773120">
        <w:rPr>
          <w:rFonts w:hint="eastAsia"/>
        </w:rPr>
        <w:t>「上期会費領収書差込データ」シートを表示してください。</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_Ref46558240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34</w:t>
      </w:r>
      <w:r w:rsidR="00A21F19" w:rsidRPr="00E8101F">
        <w:rPr>
          <w:rFonts w:hint="eastAsia"/>
          <w:color w:val="0070C0"/>
        </w:rPr>
        <w:t>選択範囲対象セル転送</w:t>
      </w:r>
      <w:r w:rsidRPr="00E8101F">
        <w:rPr>
          <w:color w:val="0070C0"/>
        </w:rPr>
        <w:fldChar w:fldCharType="end"/>
      </w:r>
      <w:r w:rsidRPr="00773120">
        <w:rPr>
          <w:rFonts w:hint="eastAsia"/>
        </w:rPr>
        <w:t>」の図</w:t>
      </w:r>
      <w:r>
        <w:rPr>
          <w:rFonts w:hint="eastAsia"/>
        </w:rPr>
        <w:t>のダイアログが表示します</w:t>
      </w:r>
      <w:r w:rsidRPr="00773120">
        <w:rPr>
          <w:rFonts w:hint="eastAsia"/>
        </w:rPr>
        <w:t>。</w:t>
      </w:r>
      <w:r w:rsidRPr="00773120">
        <w:br/>
      </w:r>
      <w:bookmarkStart w:id="349" w:name="_Hlk46563203"/>
      <w:r w:rsidRPr="00C862F4">
        <w:rPr>
          <w:rFonts w:hint="eastAsia"/>
        </w:rPr>
        <w:t>「L2：M16」の「番地」と「氏名」を「D2：I7」の横方向に配列します</w:t>
      </w:r>
      <w:bookmarkEnd w:id="349"/>
      <w:r w:rsidRPr="00C862F4">
        <w:rPr>
          <w:rFonts w:hint="eastAsia"/>
        </w:rPr>
        <w:t>が、手作業では大変なので、本プログラムを使って配列する説明です。その前に次をご覧ください。</w:t>
      </w:r>
    </w:p>
    <w:p w14:paraId="1F239F2D" w14:textId="77777777" w:rsidR="00DD2B31" w:rsidRDefault="00DD2B31" w:rsidP="00DD2B31">
      <w:pPr>
        <w:ind w:leftChars="405" w:left="850"/>
      </w:pPr>
      <w:r w:rsidRPr="00C862F4">
        <w:rPr>
          <w:rFonts w:hint="eastAsia"/>
        </w:rPr>
        <w:t>差し込み先シート「上期会費領収書」には1枚のページに3人分の印刷で、番地と氏名の位置に1人が2セルで3×2＝</w:t>
      </w:r>
      <w:r w:rsidRPr="00C862F4">
        <w:rPr>
          <w:rFonts w:hint="eastAsia"/>
          <w:color w:val="FF0000"/>
        </w:rPr>
        <w:t>6個</w:t>
      </w:r>
      <w:r w:rsidRPr="00C862F4">
        <w:rPr>
          <w:rFonts w:hint="eastAsia"/>
        </w:rPr>
        <w:t>の差し込みデータとなります。</w:t>
      </w:r>
    </w:p>
    <w:p w14:paraId="349E4010" w14:textId="77777777" w:rsidR="00DD2B31" w:rsidRDefault="00DD2B31" w:rsidP="00DD2B31">
      <w:pPr>
        <w:ind w:leftChars="405" w:left="850"/>
      </w:pPr>
      <w:r w:rsidRPr="00C862F4">
        <w:rPr>
          <w:rFonts w:hint="eastAsia"/>
        </w:rPr>
        <w:t>転送元シート「上期会費領収書差込データ」のA列でこのことが示されています。</w:t>
      </w:r>
    </w:p>
    <w:p w14:paraId="3532B427" w14:textId="6DAFE44A" w:rsidR="00A21F19" w:rsidRPr="00C862F4" w:rsidRDefault="00A21F19" w:rsidP="00DD2B31">
      <w:pPr>
        <w:ind w:leftChars="405" w:left="850"/>
      </w:pPr>
      <w:r>
        <w:rPr>
          <w:rFonts w:hint="eastAsia"/>
          <w:noProof/>
        </w:rPr>
        <mc:AlternateContent>
          <mc:Choice Requires="wpg">
            <w:drawing>
              <wp:inline distT="0" distB="0" distL="0" distR="0" wp14:anchorId="0FD5E312" wp14:editId="1B74EA81">
                <wp:extent cx="5194440" cy="1947600"/>
                <wp:effectExtent l="0" t="0" r="6350" b="0"/>
                <wp:docPr id="203" name="グループ化 203"/>
                <wp:cNvGraphicFramePr/>
                <a:graphic xmlns:a="http://schemas.openxmlformats.org/drawingml/2006/main">
                  <a:graphicData uri="http://schemas.microsoft.com/office/word/2010/wordprocessingGroup">
                    <wpg:wgp>
                      <wpg:cNvGrpSpPr/>
                      <wpg:grpSpPr>
                        <a:xfrm>
                          <a:off x="0" y="0"/>
                          <a:ext cx="5194440" cy="1947600"/>
                          <a:chOff x="0" y="0"/>
                          <a:chExt cx="5195570" cy="1947545"/>
                        </a:xfrm>
                      </wpg:grpSpPr>
                      <pic:pic xmlns:pic="http://schemas.openxmlformats.org/drawingml/2006/picture">
                        <pic:nvPicPr>
                          <pic:cNvPr id="188" name="図 188"/>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0" y="0"/>
                            <a:ext cx="5195570" cy="1659890"/>
                          </a:xfrm>
                          <a:prstGeom prst="rect">
                            <a:avLst/>
                          </a:prstGeom>
                        </pic:spPr>
                      </pic:pic>
                      <wps:wsp>
                        <wps:cNvPr id="193" name="テキスト ボックス 193"/>
                        <wps:cNvSpPr txBox="1"/>
                        <wps:spPr>
                          <a:xfrm>
                            <a:off x="0" y="1718945"/>
                            <a:ext cx="5195570" cy="228600"/>
                          </a:xfrm>
                          <a:prstGeom prst="rect">
                            <a:avLst/>
                          </a:prstGeom>
                          <a:solidFill>
                            <a:prstClr val="white"/>
                          </a:solidFill>
                          <a:ln>
                            <a:noFill/>
                          </a:ln>
                        </wps:spPr>
                        <wps:txbx>
                          <w:txbxContent>
                            <w:p w14:paraId="685706E1" w14:textId="77777777" w:rsidR="00A21F19" w:rsidRDefault="00A21F19" w:rsidP="00A21F19">
                              <w:pPr>
                                <w:pStyle w:val="ab"/>
                              </w:pPr>
                              <w:bookmarkStart w:id="350" w:name="_Ref4655824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34</w:t>
                              </w:r>
                              <w:r>
                                <w:fldChar w:fldCharType="end"/>
                              </w:r>
                              <w:r w:rsidRPr="00F11C3F">
                                <w:rPr>
                                  <w:rFonts w:hint="eastAsia"/>
                                </w:rPr>
                                <w:t>選択範囲対象セル転送</w:t>
                              </w:r>
                              <w:bookmarkEnd w:id="35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FD5E312" id="グループ化 203" o:spid="_x0000_s1127" style="width:409pt;height:153.35pt;mso-position-horizontal-relative:char;mso-position-vertical-relative:line" coordsize="51955,194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">
                <v:shape id="図 188" o:spid="_x0000_s1128" type="#_x0000_t75" style="position:absolute;width:51955;height:16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">
                  <v:imagedata r:id="rId73" o:title=""/>
                </v:shape>
                <v:shape id="テキスト ボックス 193" o:spid="_x0000_s1129" type="#_x0000_t202" style="position:absolute;top:17189;width:5195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" stroked="f">
                  <v:textbox style="mso-fit-shape-to-text:t" inset="0,0,0,0">
                    <w:txbxContent>
                      <w:p w14:paraId="685706E1" w14:textId="77777777" w:rsidR="00A21F19" w:rsidRDefault="00A21F19" w:rsidP="00A21F19">
                        <w:pPr>
                          <w:pStyle w:val="ab"/>
                        </w:pPr>
                        <w:bookmarkStart w:id="384" w:name="_Ref46558240"/>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34</w:t>
                        </w:r>
                        <w:r>
                          <w:fldChar w:fldCharType="end"/>
                        </w:r>
                        <w:r w:rsidRPr="00F11C3F">
                          <w:rPr>
                            <w:rFonts w:hint="eastAsia"/>
                          </w:rPr>
                          <w:t>選択範囲対象セル転送</w:t>
                        </w:r>
                        <w:bookmarkEnd w:id="384"/>
                      </w:p>
                    </w:txbxContent>
                  </v:textbox>
                </v:shape>
                <w10:anchorlock/>
              </v:group>
            </w:pict>
          </mc:Fallback>
        </mc:AlternateContent>
      </w:r>
    </w:p>
    <w:p w14:paraId="360C80ED" w14:textId="77777777" w:rsidR="00DD2B31" w:rsidRDefault="00DD2B31" w:rsidP="00DD2B31">
      <w:pPr>
        <w:ind w:leftChars="405" w:left="850"/>
      </w:pPr>
      <w:r w:rsidRPr="00C862F4">
        <w:rPr>
          <w:rFonts w:hint="eastAsia"/>
        </w:rPr>
        <w:t>「D：I」列の対象はA列の2行～7行になります。</w:t>
      </w:r>
    </w:p>
    <w:p w14:paraId="53291A23" w14:textId="77777777" w:rsidR="00DD2B31" w:rsidRDefault="00DD2B31" w:rsidP="00DD2B31">
      <w:pPr>
        <w:ind w:leftChars="405" w:left="850"/>
      </w:pPr>
      <w:r w:rsidRPr="00773120">
        <w:rPr>
          <w:rFonts w:hint="eastAsia"/>
        </w:rPr>
        <w:lastRenderedPageBreak/>
        <w:t>上記赤い文字の6個ですが仮にこの数が多い場合は、終了列は「I」列と言うことではなくデータの数によって右に増えていきます。従ってドラッグする側の「L</w:t>
      </w:r>
      <w:r>
        <w:rPr>
          <w:rFonts w:hint="eastAsia"/>
        </w:rPr>
        <w:t>：</w:t>
      </w:r>
      <w:r w:rsidRPr="00773120">
        <w:rPr>
          <w:rFonts w:hint="eastAsia"/>
        </w:rPr>
        <w:t>N」は右に移動すればよいのです。</w:t>
      </w:r>
    </w:p>
    <w:p w14:paraId="6ADC854E" w14:textId="77777777" w:rsidR="00DD2B31" w:rsidRDefault="00DD2B31" w:rsidP="00DD2B31">
      <w:pPr>
        <w:ind w:leftChars="405" w:left="850"/>
      </w:pPr>
      <w:r>
        <w:rPr>
          <w:rFonts w:hint="eastAsia"/>
        </w:rPr>
        <w:t>配列が「D列」から始まるのは、どんな場合でも固定です。</w:t>
      </w:r>
    </w:p>
    <w:p w14:paraId="28F30450" w14:textId="77777777" w:rsidR="00DD2B31" w:rsidRDefault="00DD2B31" w:rsidP="00DD2B31">
      <w:pPr>
        <w:ind w:left="840"/>
      </w:pPr>
      <w:r w:rsidRPr="007B5D5E">
        <w:rPr>
          <w:rFonts w:hint="eastAsia"/>
          <w:b/>
          <w:bCs/>
        </w:rPr>
        <w:t>終了列の計算：</w:t>
      </w:r>
      <w:r w:rsidRPr="00AF3AEA">
        <w:tab/>
      </w:r>
      <w:r w:rsidRPr="00AF3AEA">
        <w:rPr>
          <w:rFonts w:hint="eastAsia"/>
        </w:rPr>
        <w:t>「転送先」シートへの挿入数はA列</w:t>
      </w:r>
      <w:r>
        <w:rPr>
          <w:rFonts w:hint="eastAsia"/>
        </w:rPr>
        <w:t>で縦方向の数が</w:t>
      </w:r>
      <w:r w:rsidRPr="00AF3AEA">
        <w:rPr>
          <w:rFonts w:hint="eastAsia"/>
        </w:rPr>
        <w:t>6個</w:t>
      </w:r>
    </w:p>
    <w:p w14:paraId="0DF93806" w14:textId="77777777" w:rsidR="00DD2B31" w:rsidRDefault="00DD2B31" w:rsidP="00DD2B31">
      <w:pPr>
        <w:tabs>
          <w:tab w:val="left" w:pos="2694"/>
        </w:tabs>
        <w:ind w:left="840"/>
      </w:pPr>
      <w:r>
        <w:tab/>
      </w:r>
      <w:r w:rsidRPr="00AF3AEA">
        <w:rPr>
          <w:rFonts w:hint="eastAsia"/>
        </w:rPr>
        <w:t>D列から数えて右</w:t>
      </w:r>
      <w:r>
        <w:rPr>
          <w:rFonts w:hint="eastAsia"/>
        </w:rPr>
        <w:t>横</w:t>
      </w:r>
      <w:r w:rsidRPr="00AF3AEA">
        <w:rPr>
          <w:rFonts w:hint="eastAsia"/>
        </w:rPr>
        <w:t>に6列の「I」列</w:t>
      </w:r>
      <w:r>
        <w:rPr>
          <w:rFonts w:hint="eastAsia"/>
        </w:rPr>
        <w:t>までが差し込みされます</w:t>
      </w:r>
      <w:r w:rsidRPr="00AF3AEA">
        <w:rPr>
          <w:rFonts w:hint="eastAsia"/>
        </w:rPr>
        <w:t>。</w:t>
      </w:r>
    </w:p>
    <w:p w14:paraId="2CE6F22E" w14:textId="77777777" w:rsidR="00DD2B31" w:rsidRPr="00AF3AEA" w:rsidRDefault="00DD2B31" w:rsidP="00DD2B31">
      <w:pPr>
        <w:ind w:left="840"/>
      </w:pPr>
      <w:r>
        <w:rPr>
          <w:rFonts w:hint="eastAsia"/>
        </w:rPr>
        <w:t>簡単に配列するため</w:t>
      </w:r>
      <w:r w:rsidRPr="00AF3AEA">
        <w:rPr>
          <w:rFonts w:hint="eastAsia"/>
        </w:rPr>
        <w:t>以下の操作説明で「L2</w:t>
      </w:r>
      <w:r>
        <w:rPr>
          <w:rFonts w:hint="eastAsia"/>
        </w:rPr>
        <w:t>：</w:t>
      </w:r>
      <w:r w:rsidRPr="00AF3AEA">
        <w:rPr>
          <w:rFonts w:hint="eastAsia"/>
        </w:rPr>
        <w:t>M16」の「番地」と「氏名」を「D2</w:t>
      </w:r>
      <w:r>
        <w:rPr>
          <w:rFonts w:hint="eastAsia"/>
        </w:rPr>
        <w:t>：</w:t>
      </w:r>
      <w:r w:rsidRPr="00AF3AEA">
        <w:rPr>
          <w:rFonts w:hint="eastAsia"/>
        </w:rPr>
        <w:t>I7」の横方向</w:t>
      </w:r>
      <w:r>
        <w:rPr>
          <w:rFonts w:hint="eastAsia"/>
        </w:rPr>
        <w:t>と縦方向</w:t>
      </w:r>
      <w:r w:rsidRPr="00AF3AEA">
        <w:rPr>
          <w:rFonts w:hint="eastAsia"/>
        </w:rPr>
        <w:t>に配列します。</w:t>
      </w:r>
    </w:p>
    <w:p w14:paraId="32E5AACD" w14:textId="77777777" w:rsidR="00DD2B31" w:rsidRPr="00AF3AEA" w:rsidRDefault="00DD2B31" w:rsidP="00DD2B31">
      <w:pPr>
        <w:pStyle w:val="3"/>
        <w:numPr>
          <w:ilvl w:val="2"/>
          <w:numId w:val="5"/>
        </w:numPr>
        <w:ind w:leftChars="272" w:left="850" w:hangingChars="133" w:hanging="279"/>
      </w:pPr>
      <w:bookmarkStart w:id="351" w:name="_Ref199572479"/>
      <w:r w:rsidRPr="00AF3AEA">
        <w:rPr>
          <w:rFonts w:hint="eastAsia"/>
        </w:rPr>
        <w:t>最初に</w:t>
      </w:r>
      <w:bookmarkStart w:id="352" w:name="_Hlk46350495"/>
      <w:r w:rsidRPr="00AF3AEA">
        <w:rPr>
          <w:rFonts w:hint="eastAsia"/>
        </w:rPr>
        <w:t>「</w:t>
      </w:r>
      <w:r w:rsidRPr="00A31C79">
        <w:rPr>
          <w:rFonts w:hint="eastAsia"/>
        </w:rPr>
        <w:t>差込元データ_上期会費領収書</w:t>
      </w:r>
      <w:r w:rsidRPr="00AF3AEA">
        <w:rPr>
          <w:rFonts w:hint="eastAsia"/>
        </w:rPr>
        <w:t>」シートに移動して</w:t>
      </w:r>
      <w:bookmarkEnd w:id="352"/>
      <w:r w:rsidRPr="00AF3AEA">
        <w:rPr>
          <w:rFonts w:hint="eastAsia"/>
        </w:rPr>
        <w:t>ください。</w:t>
      </w:r>
      <w:bookmarkEnd w:id="351"/>
    </w:p>
    <w:p w14:paraId="2FD63704" w14:textId="77777777" w:rsidR="00DD2B31" w:rsidRPr="00AF3AEA" w:rsidRDefault="00DD2B31" w:rsidP="00DD2B31">
      <w:pPr>
        <w:pStyle w:val="3"/>
        <w:numPr>
          <w:ilvl w:val="2"/>
          <w:numId w:val="5"/>
        </w:numPr>
        <w:ind w:leftChars="272" w:left="850" w:hangingChars="133" w:hanging="279"/>
      </w:pPr>
      <w:bookmarkStart w:id="353" w:name="_Ref46349126"/>
      <w:r w:rsidRPr="00AF3AEA">
        <w:rPr>
          <w:rFonts w:hint="eastAsia"/>
        </w:rPr>
        <w:t>「選択範囲対象セル転送」コマンドアイコンをクリックします。</w:t>
      </w:r>
      <w:bookmarkEnd w:id="353"/>
    </w:p>
    <w:p w14:paraId="4809654D" w14:textId="49615D66" w:rsidR="00DD2B31" w:rsidRPr="00AF3AEA" w:rsidRDefault="00DD2B31" w:rsidP="00DD2B31">
      <w:pPr>
        <w:pStyle w:val="3"/>
        <w:numPr>
          <w:ilvl w:val="2"/>
          <w:numId w:val="5"/>
        </w:numPr>
        <w:ind w:leftChars="272" w:left="850" w:hangingChars="133" w:hanging="279"/>
      </w:pPr>
      <w:r w:rsidRPr="00AF3AEA">
        <w:rPr>
          <w:rFonts w:hint="eastAsia"/>
        </w:rPr>
        <w:t>「</w:t>
      </w:r>
      <w:r w:rsidRPr="00E8101F">
        <w:rPr>
          <w:color w:val="0070C0"/>
        </w:rPr>
        <w:fldChar w:fldCharType="begin"/>
      </w:r>
      <w:r w:rsidRPr="00E8101F">
        <w:rPr>
          <w:color w:val="0070C0"/>
        </w:rPr>
        <w:instrText xml:space="preserve"> </w:instrText>
      </w:r>
      <w:r w:rsidRPr="00E8101F">
        <w:rPr>
          <w:rFonts w:hint="eastAsia"/>
          <w:color w:val="0070C0"/>
        </w:rPr>
        <w:instrText>REF _Ref199572142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noProof/>
          <w:color w:val="0070C0"/>
        </w:rPr>
        <w:t>35</w:t>
      </w:r>
      <w:r w:rsidR="00A21F19" w:rsidRPr="00E8101F">
        <w:rPr>
          <w:rFonts w:hint="eastAsia"/>
          <w:color w:val="0070C0"/>
        </w:rPr>
        <w:t xml:space="preserve"> 選択範囲対象セル転送</w:t>
      </w:r>
      <w:r w:rsidRPr="00E8101F">
        <w:rPr>
          <w:color w:val="0070C0"/>
        </w:rPr>
        <w:fldChar w:fldCharType="end"/>
      </w:r>
      <w:r w:rsidRPr="00AF3AEA">
        <w:rPr>
          <w:rFonts w:hint="eastAsia"/>
        </w:rPr>
        <w:t>」の図が開きます。</w:t>
      </w:r>
    </w:p>
    <w:p w14:paraId="2B801470" w14:textId="77777777" w:rsidR="00DD2B31" w:rsidRPr="00AF3AEA" w:rsidRDefault="00DD2B31" w:rsidP="00DD2B31">
      <w:pPr>
        <w:pStyle w:val="3"/>
        <w:numPr>
          <w:ilvl w:val="2"/>
          <w:numId w:val="5"/>
        </w:numPr>
        <w:ind w:leftChars="272" w:left="850" w:hangingChars="133" w:hanging="279"/>
      </w:pPr>
      <w:r w:rsidRPr="00AF3AEA">
        <w:rPr>
          <w:rFonts w:hint="eastAsia"/>
        </w:rPr>
        <w:t>以下は読むだけとして最後まで目を通した後、「D2</w:t>
      </w:r>
      <w:r>
        <w:rPr>
          <w:rFonts w:hint="eastAsia"/>
        </w:rPr>
        <w:t>：</w:t>
      </w:r>
      <w:r w:rsidRPr="00AF3AEA">
        <w:rPr>
          <w:rFonts w:hint="eastAsia"/>
        </w:rPr>
        <w:t>I7」をドラッグして文字列を削除してからお試しください。</w:t>
      </w:r>
    </w:p>
    <w:bookmarkStart w:id="354" w:name="_Hlk46558316"/>
    <w:p w14:paraId="6B9CE1E1" w14:textId="784746E4" w:rsidR="00DD2B31" w:rsidRPr="00AF3AEA" w:rsidRDefault="00DD2B31" w:rsidP="00DD2B31">
      <w:pPr>
        <w:pStyle w:val="3"/>
        <w:numPr>
          <w:ilvl w:val="2"/>
          <w:numId w:val="5"/>
        </w:numPr>
        <w:ind w:leftChars="272" w:left="850" w:hangingChars="133" w:hanging="279"/>
      </w:pPr>
      <w:r>
        <w:rPr>
          <w:rFonts w:hint="eastAsia"/>
          <w:noProof/>
        </w:rPr>
        <mc:AlternateContent>
          <mc:Choice Requires="wpg">
            <w:drawing>
              <wp:anchor distT="0" distB="0" distL="114300" distR="114300" simplePos="0" relativeHeight="251692032" behindDoc="0" locked="0" layoutInCell="1" allowOverlap="1" wp14:anchorId="7C835380" wp14:editId="0DB47DAA">
                <wp:simplePos x="0" y="0"/>
                <wp:positionH relativeFrom="column">
                  <wp:posOffset>3539632</wp:posOffset>
                </wp:positionH>
                <wp:positionV relativeFrom="paragraph">
                  <wp:posOffset>-196442</wp:posOffset>
                </wp:positionV>
                <wp:extent cx="2148205" cy="1689100"/>
                <wp:effectExtent l="0" t="0" r="4445" b="6350"/>
                <wp:wrapSquare wrapText="bothSides"/>
                <wp:docPr id="1876697827" name="グループ化 42"/>
                <wp:cNvGraphicFramePr/>
                <a:graphic xmlns:a="http://schemas.openxmlformats.org/drawingml/2006/main">
                  <a:graphicData uri="http://schemas.microsoft.com/office/word/2010/wordprocessingGroup">
                    <wpg:wgp>
                      <wpg:cNvGrpSpPr/>
                      <wpg:grpSpPr>
                        <a:xfrm>
                          <a:off x="0" y="0"/>
                          <a:ext cx="2148205" cy="1689100"/>
                          <a:chOff x="0" y="0"/>
                          <a:chExt cx="2148205" cy="1689100"/>
                        </a:xfrm>
                      </wpg:grpSpPr>
                      <pic:pic xmlns:pic="http://schemas.openxmlformats.org/drawingml/2006/picture">
                        <pic:nvPicPr>
                          <pic:cNvPr id="809269532" name="図 41"/>
                          <pic:cNvPicPr>
                            <a:picLocks noChangeAspect="1"/>
                          </pic:cNvPicPr>
                        </pic:nvPicPr>
                        <pic:blipFill>
                          <a:blip r:embed="rId74">
                            <a:extLst>
                              <a:ext uri="{28A0092B-C50C-407E-A947-70E740481C1C}">
                                <a14:useLocalDpi xmlns:a14="http://schemas.microsoft.com/office/drawing/2010/main" val="0"/>
                              </a:ext>
                            </a:extLst>
                          </a:blip>
                          <a:stretch>
                            <a:fillRect/>
                          </a:stretch>
                        </pic:blipFill>
                        <pic:spPr>
                          <a:xfrm>
                            <a:off x="0" y="0"/>
                            <a:ext cx="2148205" cy="1422400"/>
                          </a:xfrm>
                          <a:prstGeom prst="rect">
                            <a:avLst/>
                          </a:prstGeom>
                        </pic:spPr>
                      </pic:pic>
                      <wps:wsp>
                        <wps:cNvPr id="1712949045" name="テキスト ボックス 1"/>
                        <wps:cNvSpPr txBox="1"/>
                        <wps:spPr>
                          <a:xfrm>
                            <a:off x="0" y="1460500"/>
                            <a:ext cx="2148205" cy="228600"/>
                          </a:xfrm>
                          <a:prstGeom prst="rect">
                            <a:avLst/>
                          </a:prstGeom>
                          <a:solidFill>
                            <a:prstClr val="white"/>
                          </a:solidFill>
                          <a:ln>
                            <a:noFill/>
                          </a:ln>
                        </wps:spPr>
                        <wps:txbx>
                          <w:txbxContent>
                            <w:p w14:paraId="677AA2DB" w14:textId="77777777" w:rsidR="00DD2B31" w:rsidRPr="00B15F42" w:rsidRDefault="00DD2B31" w:rsidP="00DD2B31">
                              <w:pPr>
                                <w:pStyle w:val="ab"/>
                                <w:rPr>
                                  <w:rFonts w:ascii="ＭＳ 明朝" w:eastAsia="ＭＳ 明朝"/>
                                  <w:noProof/>
                                  <w:szCs w:val="22"/>
                                  <w:lang w:val="ja-JP"/>
                                </w:rPr>
                              </w:pPr>
                              <w:bookmarkStart w:id="355" w:name="_Ref199572142"/>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35</w:t>
                              </w:r>
                              <w:r>
                                <w:fldChar w:fldCharType="end"/>
                              </w:r>
                              <w:r>
                                <w:rPr>
                                  <w:rFonts w:hint="eastAsia"/>
                                </w:rPr>
                                <w:t xml:space="preserve"> </w:t>
                              </w:r>
                              <w:r w:rsidRPr="00AF16EE">
                                <w:rPr>
                                  <w:rFonts w:hint="eastAsia"/>
                                </w:rPr>
                                <w:t>選択範囲対象セル転送</w:t>
                              </w:r>
                              <w:bookmarkEnd w:id="35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C835380" id="_x0000_s1130" style="position:absolute;left:0;text-align:left;margin-left:278.7pt;margin-top:-15.45pt;width:169.15pt;height:133pt;z-index:251692032;mso-position-horizontal-relative:text;mso-position-vertical-relative:text" coordsize="21482,16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">
                <v:shape id="図 41" o:spid="_x0000_s1131" type="#_x0000_t75" style="position:absolute;width:21482;height:14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">
                  <v:imagedata r:id="rId75" o:title=""/>
                </v:shape>
                <v:shape id="テキスト ボックス 1" o:spid="_x0000_s1132" type="#_x0000_t202" style="position:absolute;top:14605;width:2148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" stroked="f">
                  <v:textbox style="mso-fit-shape-to-text:t" inset="0,0,0,0">
                    <w:txbxContent>
                      <w:p w14:paraId="677AA2DB" w14:textId="77777777" w:rsidR="00DD2B31" w:rsidRPr="00B15F42" w:rsidRDefault="00DD2B31" w:rsidP="00DD2B31">
                        <w:pPr>
                          <w:pStyle w:val="ab"/>
                          <w:rPr>
                            <w:rFonts w:ascii="ＭＳ 明朝" w:eastAsia="ＭＳ 明朝"/>
                            <w:noProof/>
                            <w:szCs w:val="22"/>
                            <w:lang w:val="ja-JP"/>
                          </w:rPr>
                        </w:pPr>
                        <w:bookmarkStart w:id="390" w:name="_Ref199572142"/>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35</w:t>
                        </w:r>
                        <w:r>
                          <w:fldChar w:fldCharType="end"/>
                        </w:r>
                        <w:r>
                          <w:rPr>
                            <w:rFonts w:hint="eastAsia"/>
                          </w:rPr>
                          <w:t xml:space="preserve"> </w:t>
                        </w:r>
                        <w:r w:rsidRPr="00AF16EE">
                          <w:rPr>
                            <w:rFonts w:hint="eastAsia"/>
                          </w:rPr>
                          <w:t>選択範囲対象セル転送</w:t>
                        </w:r>
                        <w:bookmarkEnd w:id="390"/>
                      </w:p>
                    </w:txbxContent>
                  </v:textbox>
                </v:shape>
                <w10:wrap type="square"/>
              </v:group>
            </w:pict>
          </mc:Fallback>
        </mc:AlternateConten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_Ref46558240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34</w:t>
      </w:r>
      <w:r w:rsidR="00A21F19" w:rsidRPr="00E8101F">
        <w:rPr>
          <w:rFonts w:hint="eastAsia"/>
          <w:color w:val="0070C0"/>
        </w:rPr>
        <w:t>選択範囲対象セル転送</w:t>
      </w:r>
      <w:r w:rsidRPr="00E8101F">
        <w:rPr>
          <w:color w:val="0070C0"/>
        </w:rPr>
        <w:fldChar w:fldCharType="end"/>
      </w:r>
      <w:r w:rsidRPr="00AF3AEA">
        <w:rPr>
          <w:rFonts w:hint="eastAsia"/>
        </w:rPr>
        <w:t>」</w:t>
      </w:r>
      <w:bookmarkEnd w:id="354"/>
      <w:r w:rsidRPr="00AF3AEA">
        <w:rPr>
          <w:rFonts w:hint="eastAsia"/>
        </w:rPr>
        <w:t>の図の</w:t>
      </w:r>
      <w:r w:rsidRPr="007B5D5E">
        <w:rPr>
          <w:rFonts w:hint="eastAsia"/>
          <w:b/>
          <w:bCs/>
          <w:color w:val="FF0000"/>
        </w:rPr>
        <w:t>①</w:t>
      </w:r>
      <w:r w:rsidRPr="00AF3AEA">
        <w:rPr>
          <w:rFonts w:hint="eastAsia"/>
        </w:rPr>
        <w:t>の「L2</w:t>
      </w:r>
      <w:r>
        <w:rPr>
          <w:rFonts w:hint="eastAsia"/>
        </w:rPr>
        <w:t>：</w:t>
      </w:r>
      <w:r w:rsidRPr="00AF3AEA">
        <w:rPr>
          <w:rFonts w:hint="eastAsia"/>
        </w:rPr>
        <w:t>M16」の範囲をドラッグします。（逆に先に範囲をドラッグしてから</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_Ref46349126 \r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color w:val="0070C0"/>
        </w:rPr>
        <w:t>2)</w:t>
      </w:r>
      <w:r w:rsidRPr="00E8101F">
        <w:rPr>
          <w:color w:val="0070C0"/>
        </w:rPr>
        <w:fldChar w:fldCharType="end"/>
      </w:r>
      <w:r w:rsidRPr="00AF3AEA">
        <w:rPr>
          <w:rFonts w:hint="eastAsia"/>
        </w:rPr>
        <w:t>」項の「選択範囲対象セル転送」コマンドアイコンをクリックしても構いません。</w:t>
      </w:r>
    </w:p>
    <w:p w14:paraId="7C9262BB" w14:textId="77777777" w:rsidR="00DD2B31" w:rsidRPr="00AF3AEA" w:rsidRDefault="00DD2B31" w:rsidP="00DD2B31">
      <w:pPr>
        <w:pStyle w:val="3"/>
        <w:numPr>
          <w:ilvl w:val="2"/>
          <w:numId w:val="5"/>
        </w:numPr>
        <w:ind w:leftChars="272" w:left="851" w:hangingChars="133" w:hanging="280"/>
      </w:pPr>
      <w:r w:rsidRPr="007B5D5E">
        <w:rPr>
          <w:rFonts w:hint="eastAsia"/>
          <w:b/>
          <w:bCs/>
          <w:color w:val="FF0000"/>
        </w:rPr>
        <w:t>②</w:t>
      </w:r>
      <w:r w:rsidRPr="00AF3AEA">
        <w:rPr>
          <w:rFonts w:hint="eastAsia"/>
        </w:rPr>
        <w:t>の赤いボタンをクリックすると「縦列－選択範囲」に「L2:M16」とドラッグした範囲を表示します。</w:t>
      </w:r>
    </w:p>
    <w:p w14:paraId="16E292A7" w14:textId="77777777" w:rsidR="00DD2B31" w:rsidRPr="00AF3AEA" w:rsidRDefault="00DD2B31" w:rsidP="00DD2B31">
      <w:pPr>
        <w:pStyle w:val="3"/>
        <w:numPr>
          <w:ilvl w:val="2"/>
          <w:numId w:val="5"/>
        </w:numPr>
        <w:ind w:leftChars="272" w:left="851" w:hangingChars="133" w:hanging="280"/>
      </w:pPr>
      <w:r w:rsidRPr="007B5D5E">
        <w:rPr>
          <w:rFonts w:hint="eastAsia"/>
          <w:b/>
          <w:bCs/>
          <w:color w:val="FF0000"/>
        </w:rPr>
        <w:t>③</w:t>
      </w:r>
      <w:r w:rsidRPr="00AF3AEA">
        <w:rPr>
          <w:rFonts w:hint="eastAsia"/>
        </w:rPr>
        <w:t>の「対象セルへ差し込み数（D列から右の列数）」に「6」と入力します。この意味は前述した「D</w:t>
      </w:r>
      <w:r>
        <w:rPr>
          <w:rFonts w:hint="eastAsia"/>
        </w:rPr>
        <w:t>：</w:t>
      </w:r>
      <w:r w:rsidRPr="00AF3AEA">
        <w:rPr>
          <w:rFonts w:hint="eastAsia"/>
        </w:rPr>
        <w:t>I」列が6列ありその対象セル「A2</w:t>
      </w:r>
      <w:r>
        <w:rPr>
          <w:rFonts w:hint="eastAsia"/>
        </w:rPr>
        <w:t>：</w:t>
      </w:r>
      <w:r w:rsidRPr="00AF3AEA">
        <w:rPr>
          <w:rFonts w:hint="eastAsia"/>
        </w:rPr>
        <w:t>A7」が6個あり転送する数となります。</w:t>
      </w:r>
    </w:p>
    <w:p w14:paraId="0D20C7BE" w14:textId="77777777" w:rsidR="00DD2B31" w:rsidRPr="00AF3AEA" w:rsidRDefault="00DD2B31" w:rsidP="00DD2B31">
      <w:pPr>
        <w:pStyle w:val="3"/>
        <w:numPr>
          <w:ilvl w:val="2"/>
          <w:numId w:val="5"/>
        </w:numPr>
        <w:ind w:leftChars="272" w:left="851" w:hangingChars="133" w:hanging="280"/>
      </w:pPr>
      <w:r w:rsidRPr="007B5D5E">
        <w:rPr>
          <w:rFonts w:hint="eastAsia"/>
          <w:b/>
          <w:bCs/>
          <w:color w:val="FF0000"/>
        </w:rPr>
        <w:t>④</w:t>
      </w:r>
      <w:r w:rsidRPr="00AF3AEA">
        <w:rPr>
          <w:rFonts w:hint="eastAsia"/>
        </w:rPr>
        <w:t>の＜実行＞をクリックします。</w:t>
      </w:r>
    </w:p>
    <w:p w14:paraId="3D9B8AE8" w14:textId="77777777" w:rsidR="00DD2B31" w:rsidRPr="00AF3AEA" w:rsidRDefault="00DD2B31" w:rsidP="00DD2B31">
      <w:pPr>
        <w:pStyle w:val="3"/>
        <w:numPr>
          <w:ilvl w:val="2"/>
          <w:numId w:val="5"/>
        </w:numPr>
        <w:ind w:leftChars="272" w:left="850" w:hangingChars="133" w:hanging="279"/>
      </w:pPr>
      <w:r w:rsidRPr="00AF3AEA">
        <w:rPr>
          <w:rFonts w:hint="eastAsia"/>
        </w:rPr>
        <w:t>「D</w:t>
      </w:r>
      <w:r>
        <w:rPr>
          <w:rFonts w:hint="eastAsia"/>
        </w:rPr>
        <w:t>2：</w:t>
      </w:r>
      <w:r w:rsidRPr="00AF3AEA">
        <w:rPr>
          <w:rFonts w:hint="eastAsia"/>
        </w:rPr>
        <w:t>I</w:t>
      </w:r>
      <w:r>
        <w:rPr>
          <w:rFonts w:hint="eastAsia"/>
        </w:rPr>
        <w:t>7</w:t>
      </w:r>
      <w:r w:rsidRPr="00AF3AEA">
        <w:rPr>
          <w:rFonts w:hint="eastAsia"/>
        </w:rPr>
        <w:t>」列にデータがコピーされます。</w:t>
      </w:r>
    </w:p>
    <w:p w14:paraId="132CB9AE" w14:textId="77777777" w:rsidR="00DD2B31" w:rsidRDefault="00DD2B31" w:rsidP="00DD2B31">
      <w:pPr>
        <w:pStyle w:val="3"/>
        <w:numPr>
          <w:ilvl w:val="2"/>
          <w:numId w:val="5"/>
        </w:numPr>
        <w:ind w:leftChars="272" w:left="850" w:hangingChars="133" w:hanging="279"/>
      </w:pPr>
      <w:r w:rsidRPr="00AF3AEA">
        <w:rPr>
          <w:rFonts w:hint="eastAsia"/>
        </w:rPr>
        <w:t>以上の説明では既にデータが入っていたので実際に文字列が転送されたかはよく分かりませんので「D2</w:t>
      </w:r>
      <w:r>
        <w:rPr>
          <w:rFonts w:hint="eastAsia"/>
        </w:rPr>
        <w:t>：</w:t>
      </w:r>
      <w:r w:rsidRPr="00AF3AEA">
        <w:rPr>
          <w:rFonts w:hint="eastAsia"/>
        </w:rPr>
        <w:t>I7」をドラッグして文字列を削除してお試しください。</w:t>
      </w:r>
    </w:p>
    <w:p w14:paraId="35DC020E" w14:textId="77777777" w:rsidR="00DD2B31" w:rsidRDefault="00DD2B31" w:rsidP="00DD2B31">
      <w:pPr>
        <w:pStyle w:val="a8"/>
        <w:numPr>
          <w:ilvl w:val="0"/>
          <w:numId w:val="46"/>
        </w:numPr>
        <w:ind w:leftChars="0"/>
        <w:jc w:val="both"/>
      </w:pPr>
      <w:r w:rsidRPr="00943F9B">
        <w:rPr>
          <w:rFonts w:hint="eastAsia"/>
        </w:rPr>
        <w:t>この機能は便利なので</w:t>
      </w:r>
      <w:r w:rsidRPr="00530FC8">
        <w:rPr>
          <w:rFonts w:hint="eastAsia"/>
        </w:rPr>
        <w:t>差し込み印刷</w:t>
      </w:r>
      <w:r w:rsidRPr="00943F9B">
        <w:rPr>
          <w:rFonts w:hint="eastAsia"/>
        </w:rPr>
        <w:t>以外にも縦から横の並べ替えに応用でき</w:t>
      </w:r>
      <w:r>
        <w:rPr>
          <w:rFonts w:hint="eastAsia"/>
        </w:rPr>
        <w:t>、Wordの差し込み元デーにも使えるので</w:t>
      </w:r>
      <w:r w:rsidRPr="00943F9B">
        <w:rPr>
          <w:rFonts w:hint="eastAsia"/>
        </w:rPr>
        <w:t>ご利用ください。</w:t>
      </w:r>
      <w:r>
        <w:rPr>
          <w:rFonts w:hint="eastAsia"/>
        </w:rPr>
        <w:t>この例では</w:t>
      </w:r>
      <w:r w:rsidRPr="00943F9B">
        <w:rPr>
          <w:rFonts w:hint="eastAsia"/>
        </w:rPr>
        <w:t>ドラッグの列は2列にデータがありますが文字を入力すれば何列でも横列指定の折り返し転送できます</w:t>
      </w:r>
      <w:r>
        <w:rPr>
          <w:rFonts w:hint="eastAsia"/>
        </w:rPr>
        <w:t>。</w:t>
      </w:r>
    </w:p>
    <w:p w14:paraId="5447B59E" w14:textId="77777777" w:rsidR="00DD2B31" w:rsidRDefault="00DD2B31" w:rsidP="00DD2B31"/>
    <w:p w14:paraId="5E0F42C4" w14:textId="77777777" w:rsidR="00DD2B31" w:rsidRPr="001F1C06" w:rsidRDefault="00DD2B31" w:rsidP="001F1C06">
      <w:pPr>
        <w:pStyle w:val="1"/>
      </w:pPr>
      <w:bookmarkStart w:id="356" w:name="_Toc62148919"/>
      <w:bookmarkStart w:id="357" w:name="_Toc199337510"/>
      <w:bookmarkStart w:id="358" w:name="_Toc199337851"/>
      <w:bookmarkStart w:id="359" w:name="_Toc199337895"/>
      <w:bookmarkStart w:id="360" w:name="_Toc199338139"/>
      <w:bookmarkStart w:id="361" w:name="_Toc199339286"/>
      <w:bookmarkStart w:id="362" w:name="_Toc219981505"/>
      <w:bookmarkStart w:id="363" w:name="_Toc219984298"/>
      <w:r w:rsidRPr="001F1C06">
        <w:rPr>
          <w:rFonts w:hint="eastAsia"/>
        </w:rPr>
        <w:t>トラブルが起きた場合</w:t>
      </w:r>
      <w:bookmarkEnd w:id="356"/>
      <w:bookmarkEnd w:id="357"/>
      <w:bookmarkEnd w:id="358"/>
      <w:bookmarkEnd w:id="359"/>
      <w:bookmarkEnd w:id="360"/>
      <w:bookmarkEnd w:id="361"/>
      <w:bookmarkEnd w:id="362"/>
      <w:bookmarkEnd w:id="363"/>
    </w:p>
    <w:p w14:paraId="0A814747" w14:textId="77777777" w:rsidR="00DD2B31" w:rsidRPr="0058624D" w:rsidRDefault="00DD2B31" w:rsidP="00A21F19">
      <w:pPr>
        <w:pStyle w:val="2"/>
        <w:numPr>
          <w:ilvl w:val="1"/>
          <w:numId w:val="62"/>
        </w:numPr>
      </w:pPr>
      <w:bookmarkStart w:id="364" w:name="_Ref482889090"/>
      <w:bookmarkStart w:id="365" w:name="_Toc62148920"/>
      <w:bookmarkStart w:id="366" w:name="_Toc199337511"/>
      <w:bookmarkStart w:id="367" w:name="_Toc199337852"/>
      <w:bookmarkStart w:id="368" w:name="_Toc199337896"/>
      <w:bookmarkStart w:id="369" w:name="_Toc199338140"/>
      <w:bookmarkStart w:id="370" w:name="_Toc199339287"/>
      <w:bookmarkStart w:id="371" w:name="_Toc219981506"/>
      <w:bookmarkStart w:id="372" w:name="_Toc219984299"/>
      <w:r>
        <w:rPr>
          <w:rFonts w:hint="eastAsia"/>
        </w:rPr>
        <w:t>差し込み文書タブ</w:t>
      </w:r>
      <w:r w:rsidRPr="0058624D">
        <w:rPr>
          <w:rFonts w:hint="eastAsia"/>
        </w:rPr>
        <w:t>が表示しない、ダイアログが操作できない、その他の異常</w:t>
      </w:r>
      <w:bookmarkEnd w:id="364"/>
      <w:bookmarkEnd w:id="365"/>
      <w:bookmarkEnd w:id="366"/>
      <w:bookmarkEnd w:id="367"/>
      <w:bookmarkEnd w:id="368"/>
      <w:bookmarkEnd w:id="369"/>
      <w:bookmarkEnd w:id="370"/>
      <w:bookmarkEnd w:id="371"/>
      <w:bookmarkEnd w:id="372"/>
    </w:p>
    <w:p w14:paraId="1C981BC1" w14:textId="45A1A1F3" w:rsidR="00DD2B31" w:rsidRPr="0058624D" w:rsidRDefault="00DD2B31" w:rsidP="00DD2B31">
      <w:pPr>
        <w:ind w:leftChars="337" w:left="708"/>
      </w:pPr>
      <w:r w:rsidRPr="0058624D">
        <w:rPr>
          <w:rFonts w:hint="eastAsia"/>
        </w:rPr>
        <w:t>予期しない誤り操作</w:t>
      </w:r>
      <w:r>
        <w:rPr>
          <w:rFonts w:hint="eastAsia"/>
        </w:rPr>
        <w:t>や</w:t>
      </w:r>
      <w:r w:rsidRPr="0058624D">
        <w:rPr>
          <w:rFonts w:hint="eastAsia"/>
        </w:rPr>
        <w:t>プログラムが処理に対応できない場合、いわゆる「こけて」しまって</w:t>
      </w:r>
      <w:r>
        <w:rPr>
          <w:rFonts w:hint="eastAsia"/>
        </w:rPr>
        <w:t>「差し込み文書」</w:t>
      </w:r>
      <w:r w:rsidRPr="0058624D">
        <w:rPr>
          <w:rFonts w:hint="eastAsia"/>
        </w:rPr>
        <w:t>タブが操作できなくなったなどの場合は、そのまま次の「</w:t>
      </w:r>
      <w:bookmarkStart w:id="373" w:name="アドインを再起動"/>
      <w:r w:rsidRPr="00311710">
        <w:rPr>
          <w:rFonts w:hint="eastAsia"/>
        </w:rPr>
        <w:t>アドインを再起動</w:t>
      </w:r>
      <w:bookmarkEnd w:id="373"/>
      <w:r w:rsidRPr="0058624D">
        <w:rPr>
          <w:rFonts w:hint="eastAsia"/>
        </w:rPr>
        <w:t>」の操作で復旧できます。</w:t>
      </w:r>
      <w:bookmarkStart w:id="374" w:name="_Hlk51162425"/>
    </w:p>
    <w:p w14:paraId="126D6DFE" w14:textId="17306B46" w:rsidR="00DD2B31" w:rsidRPr="0058624D" w:rsidRDefault="00DD2B31" w:rsidP="00DD2B31">
      <w:pPr>
        <w:pStyle w:val="3"/>
        <w:numPr>
          <w:ilvl w:val="2"/>
          <w:numId w:val="5"/>
        </w:numPr>
        <w:ind w:leftChars="272" w:left="850" w:hangingChars="133" w:hanging="279"/>
      </w:pPr>
      <w:bookmarkStart w:id="375" w:name="_Ref199669633"/>
      <w:r w:rsidRPr="0058624D">
        <w:rPr>
          <w:rFonts w:hint="eastAsia"/>
        </w:rPr>
        <w:t>＜Alt＞－＜t＞－＜</w:t>
      </w:r>
      <w:r w:rsidRPr="0058624D">
        <w:t>I</w:t>
      </w:r>
      <w:r w:rsidRPr="0058624D">
        <w:rPr>
          <w:rFonts w:hint="eastAsia"/>
        </w:rPr>
        <w:t>＞の順にキーを押してください。</w:t>
      </w:r>
      <w:bookmarkEnd w:id="375"/>
    </w:p>
    <w:p w14:paraId="0B216991" w14:textId="4EC5EA73" w:rsidR="00DD2B31" w:rsidRPr="0058624D" w:rsidRDefault="00A21F19" w:rsidP="00DD2B31">
      <w:pPr>
        <w:pStyle w:val="3"/>
        <w:numPr>
          <w:ilvl w:val="2"/>
          <w:numId w:val="5"/>
        </w:numPr>
        <w:ind w:leftChars="272" w:left="850" w:hangingChars="133" w:hanging="279"/>
      </w:pPr>
      <w:r>
        <w:rPr>
          <w:rFonts w:hint="eastAsia"/>
          <w:noProof/>
        </w:rPr>
        <w:lastRenderedPageBreak/>
        <mc:AlternateContent>
          <mc:Choice Requires="wpg">
            <w:drawing>
              <wp:anchor distT="0" distB="0" distL="114300" distR="114300" simplePos="0" relativeHeight="251676672" behindDoc="0" locked="0" layoutInCell="1" allowOverlap="1" wp14:anchorId="5E3E2C86" wp14:editId="301724E7">
                <wp:simplePos x="0" y="0"/>
                <wp:positionH relativeFrom="margin">
                  <wp:posOffset>3182583</wp:posOffset>
                </wp:positionH>
                <wp:positionV relativeFrom="paragraph">
                  <wp:posOffset>412489</wp:posOffset>
                </wp:positionV>
                <wp:extent cx="2579370" cy="2752725"/>
                <wp:effectExtent l="0" t="0" r="0" b="9525"/>
                <wp:wrapSquare wrapText="bothSides"/>
                <wp:docPr id="5" name="グループ化 5"/>
                <wp:cNvGraphicFramePr/>
                <a:graphic xmlns:a="http://schemas.openxmlformats.org/drawingml/2006/main">
                  <a:graphicData uri="http://schemas.microsoft.com/office/word/2010/wordprocessingGroup">
                    <wpg:wgp>
                      <wpg:cNvGrpSpPr/>
                      <wpg:grpSpPr>
                        <a:xfrm>
                          <a:off x="0" y="0"/>
                          <a:ext cx="2579370" cy="2752725"/>
                          <a:chOff x="0" y="0"/>
                          <a:chExt cx="2579370" cy="2752725"/>
                        </a:xfrm>
                      </wpg:grpSpPr>
                      <pic:pic xmlns:pic="http://schemas.openxmlformats.org/drawingml/2006/picture">
                        <pic:nvPicPr>
                          <pic:cNvPr id="2" name="図 2"/>
                          <pic:cNvPicPr>
                            <a:picLocks noChangeAspect="1"/>
                          </pic:cNvPicPr>
                        </pic:nvPicPr>
                        <pic:blipFill>
                          <a:blip r:embed="rId76">
                            <a:extLst>
                              <a:ext uri="{28A0092B-C50C-407E-A947-70E740481C1C}">
                                <a14:useLocalDpi xmlns:a14="http://schemas.microsoft.com/office/drawing/2010/main" val="0"/>
                              </a:ext>
                            </a:extLst>
                          </a:blip>
                          <a:stretch>
                            <a:fillRect/>
                          </a:stretch>
                        </pic:blipFill>
                        <pic:spPr>
                          <a:xfrm>
                            <a:off x="0" y="0"/>
                            <a:ext cx="2550795" cy="2543810"/>
                          </a:xfrm>
                          <a:prstGeom prst="rect">
                            <a:avLst/>
                          </a:prstGeom>
                        </pic:spPr>
                      </pic:pic>
                      <wps:wsp>
                        <wps:cNvPr id="3" name="テキスト ボックス 3"/>
                        <wps:cNvSpPr txBox="1"/>
                        <wps:spPr>
                          <a:xfrm>
                            <a:off x="28575" y="2524125"/>
                            <a:ext cx="2550795" cy="228600"/>
                          </a:xfrm>
                          <a:prstGeom prst="rect">
                            <a:avLst/>
                          </a:prstGeom>
                          <a:solidFill>
                            <a:prstClr val="white"/>
                          </a:solidFill>
                          <a:ln>
                            <a:noFill/>
                          </a:ln>
                        </wps:spPr>
                        <wps:txbx>
                          <w:txbxContent>
                            <w:p w14:paraId="6965A6CF" w14:textId="77777777" w:rsidR="00DD2B31" w:rsidRDefault="00DD2B31" w:rsidP="00DD2B31">
                              <w:pPr>
                                <w:pStyle w:val="ab"/>
                              </w:pPr>
                              <w:bookmarkStart w:id="376" w:name="_Ref6246178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36</w:t>
                              </w:r>
                              <w:r>
                                <w:fldChar w:fldCharType="end"/>
                              </w:r>
                              <w:r>
                                <w:t xml:space="preserve"> </w:t>
                              </w:r>
                              <w:bookmarkStart w:id="377" w:name="_Hlk62461641"/>
                              <w:r>
                                <w:rPr>
                                  <w:rFonts w:hint="eastAsia"/>
                                </w:rPr>
                                <w:t>アドインを終了し再起動する</w:t>
                              </w:r>
                              <w:bookmarkEnd w:id="376"/>
                              <w:bookmarkEnd w:id="37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E3E2C86" id="グループ化 5" o:spid="_x0000_s1133" style="position:absolute;left:0;text-align:left;margin-left:250.6pt;margin-top:32.5pt;width:203.1pt;height:216.75pt;z-index:251676672;mso-position-horizontal-relative:margin;mso-position-vertical-relative:text" coordsize="25793,2752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">
                <v:shape id="図 2" o:spid="_x0000_s1134" type="#_x0000_t75" style="position:absolute;width:25507;height:2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">
                  <v:imagedata r:id="rId77" o:title=""/>
                </v:shape>
                <v:shape id="テキスト ボックス 3" o:spid="_x0000_s1135" type="#_x0000_t202" style="position:absolute;left:285;top:25241;width:2550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" stroked="f">
                  <v:textbox style="mso-fit-shape-to-text:t" inset="0,0,0,0">
                    <w:txbxContent>
                      <w:p w14:paraId="6965A6CF" w14:textId="77777777" w:rsidR="00DD2B31" w:rsidRDefault="00DD2B31" w:rsidP="00DD2B31">
                        <w:pPr>
                          <w:pStyle w:val="ab"/>
                        </w:pPr>
                        <w:bookmarkStart w:id="413" w:name="_Ref62461784"/>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Pr>
                            <w:noProof/>
                          </w:rPr>
                          <w:t>36</w:t>
                        </w:r>
                        <w:r>
                          <w:fldChar w:fldCharType="end"/>
                        </w:r>
                        <w:r>
                          <w:t xml:space="preserve"> </w:t>
                        </w:r>
                        <w:bookmarkStart w:id="414" w:name="_Hlk62461641"/>
                        <w:r>
                          <w:rPr>
                            <w:rFonts w:hint="eastAsia"/>
                          </w:rPr>
                          <w:t>アドインを終了し再起動する</w:t>
                        </w:r>
                        <w:bookmarkEnd w:id="413"/>
                        <w:bookmarkEnd w:id="414"/>
                      </w:p>
                    </w:txbxContent>
                  </v:textbox>
                </v:shape>
                <w10:wrap type="square" anchorx="margin"/>
              </v:group>
            </w:pict>
          </mc:Fallback>
        </mc:AlternateContent>
      </w:r>
      <w:r w:rsidR="00DD2B31" w:rsidRPr="009A3388">
        <w:rPr>
          <w:rFonts w:hint="eastAsia"/>
          <w:color w:val="0070C0"/>
        </w:rPr>
        <w:t>「</w:t>
      </w:r>
      <w:r w:rsidR="00DD2B31" w:rsidRPr="00E8101F">
        <w:rPr>
          <w:color w:val="0070C0"/>
        </w:rPr>
        <w:fldChar w:fldCharType="begin"/>
      </w:r>
      <w:r w:rsidR="00DD2B31" w:rsidRPr="00E8101F">
        <w:rPr>
          <w:color w:val="0070C0"/>
        </w:rPr>
        <w:instrText xml:space="preserve"> </w:instrText>
      </w:r>
      <w:r w:rsidR="00DD2B31" w:rsidRPr="00E8101F">
        <w:rPr>
          <w:rFonts w:hint="eastAsia"/>
          <w:color w:val="0070C0"/>
        </w:rPr>
        <w:instrText>REF _Ref62461784 \h</w:instrText>
      </w:r>
      <w:r w:rsidR="00DD2B31" w:rsidRPr="00E8101F">
        <w:rPr>
          <w:color w:val="0070C0"/>
        </w:rPr>
        <w:instrText xml:space="preserve">  \* MERGEFORMAT </w:instrText>
      </w:r>
      <w:r w:rsidR="00DD2B31" w:rsidRPr="00E8101F">
        <w:rPr>
          <w:color w:val="0070C0"/>
        </w:rPr>
      </w:r>
      <w:r w:rsidR="00DD2B31" w:rsidRPr="00E8101F">
        <w:rPr>
          <w:color w:val="0070C0"/>
        </w:rPr>
        <w:fldChar w:fldCharType="separate"/>
      </w:r>
      <w:r w:rsidRPr="00E8101F">
        <w:rPr>
          <w:rFonts w:hint="eastAsia"/>
          <w:color w:val="0070C0"/>
        </w:rPr>
        <w:t xml:space="preserve">図 </w:t>
      </w:r>
      <w:r w:rsidRPr="00E8101F">
        <w:rPr>
          <w:color w:val="0070C0"/>
        </w:rPr>
        <w:t xml:space="preserve">36 </w:t>
      </w:r>
      <w:r w:rsidRPr="00E8101F">
        <w:rPr>
          <w:rFonts w:hint="eastAsia"/>
          <w:color w:val="0070C0"/>
        </w:rPr>
        <w:t>アドインを終了し再起動する</w:t>
      </w:r>
      <w:r w:rsidR="00DD2B31" w:rsidRPr="00E8101F">
        <w:rPr>
          <w:color w:val="0070C0"/>
        </w:rPr>
        <w:fldChar w:fldCharType="end"/>
      </w:r>
      <w:r w:rsidR="00DD2B31" w:rsidRPr="0058624D">
        <w:rPr>
          <w:rFonts w:hint="eastAsia"/>
        </w:rPr>
        <w:t>」</w:t>
      </w:r>
      <w:r w:rsidR="00DD2B31">
        <w:rPr>
          <w:rFonts w:hint="eastAsia"/>
        </w:rPr>
        <w:t>の</w:t>
      </w:r>
      <w:r w:rsidR="00DD2B31" w:rsidRPr="0058624D">
        <w:rPr>
          <w:rFonts w:hint="eastAsia"/>
        </w:rPr>
        <w:t>図の「アドイン」ダイアログが開くので「</w:t>
      </w:r>
      <w:bookmarkStart w:id="378" w:name="_Hlk62461892"/>
      <w:r w:rsidR="00DD2B31" w:rsidRPr="0058624D">
        <w:rPr>
          <w:rFonts w:hint="eastAsia"/>
        </w:rPr>
        <w:t>Excel</w:t>
      </w:r>
      <w:r w:rsidR="00DD2B31">
        <w:rPr>
          <w:rFonts w:hint="eastAsia"/>
        </w:rPr>
        <w:t>差し込み印刷</w:t>
      </w:r>
      <w:bookmarkEnd w:id="378"/>
      <w:r w:rsidR="00DD2B31" w:rsidRPr="0058624D">
        <w:rPr>
          <w:rFonts w:hint="eastAsia"/>
        </w:rPr>
        <w:t>」のチェックを外し＜OK＞を押すとアドインダイアログが消えます。</w:t>
      </w:r>
    </w:p>
    <w:p w14:paraId="1BDB8D4F" w14:textId="1EBAE726" w:rsidR="00DD2B31" w:rsidRPr="0058624D" w:rsidRDefault="00DD2B31" w:rsidP="00DD2B31">
      <w:pPr>
        <w:pStyle w:val="3"/>
        <w:numPr>
          <w:ilvl w:val="2"/>
          <w:numId w:val="5"/>
        </w:numPr>
        <w:ind w:leftChars="272" w:left="850" w:hangingChars="133" w:hanging="279"/>
      </w:pPr>
      <w:r w:rsidRPr="0058624D">
        <w:rPr>
          <w:rFonts w:hint="eastAsia"/>
        </w:rPr>
        <w:t>再度＜Alt＞－＜t＞－＜</w:t>
      </w:r>
      <w:r w:rsidRPr="0058624D">
        <w:t>I</w:t>
      </w:r>
      <w:r w:rsidRPr="0058624D">
        <w:rPr>
          <w:rFonts w:hint="eastAsia"/>
        </w:rPr>
        <w:t>＞の順にキーを押してください。</w:t>
      </w:r>
    </w:p>
    <w:p w14:paraId="50C8DAED" w14:textId="77777777" w:rsidR="00DD2B31" w:rsidRPr="0058624D" w:rsidRDefault="00DD2B31" w:rsidP="00DD2B31">
      <w:pPr>
        <w:pStyle w:val="3"/>
        <w:numPr>
          <w:ilvl w:val="2"/>
          <w:numId w:val="5"/>
        </w:numPr>
        <w:ind w:leftChars="272" w:left="850" w:hangingChars="133" w:hanging="279"/>
      </w:pPr>
      <w:r w:rsidRPr="0058624D">
        <w:rPr>
          <w:rFonts w:hint="eastAsia"/>
        </w:rPr>
        <w:t>「アドイン」ダイアログが開くので「</w:t>
      </w:r>
      <w:r w:rsidRPr="006D1E9D">
        <w:rPr>
          <w:rFonts w:hint="eastAsia"/>
        </w:rPr>
        <w:t>Excel差し込み印刷</w:t>
      </w:r>
      <w:r w:rsidRPr="0058624D">
        <w:rPr>
          <w:rFonts w:hint="eastAsia"/>
        </w:rPr>
        <w:t>」のチェックを「ON」にして＜OK＞を押すとアドインダイアログが消えます。</w:t>
      </w:r>
    </w:p>
    <w:p w14:paraId="44839E06" w14:textId="77777777" w:rsidR="00DD2B31" w:rsidRDefault="00DD2B31" w:rsidP="00DD2B31">
      <w:pPr>
        <w:pStyle w:val="3"/>
        <w:numPr>
          <w:ilvl w:val="2"/>
          <w:numId w:val="5"/>
        </w:numPr>
        <w:ind w:leftChars="272" w:left="850" w:hangingChars="133" w:hanging="279"/>
      </w:pPr>
      <w:r w:rsidRPr="0058624D">
        <w:rPr>
          <w:rFonts w:hint="eastAsia"/>
        </w:rPr>
        <w:t>以上で「</w:t>
      </w:r>
      <w:r>
        <w:rPr>
          <w:rFonts w:hint="eastAsia"/>
        </w:rPr>
        <w:t>差し込み文書</w:t>
      </w:r>
      <w:r w:rsidRPr="0058624D">
        <w:rPr>
          <w:rFonts w:hint="eastAsia"/>
        </w:rPr>
        <w:t>」タブが復旧して修復します。</w:t>
      </w:r>
    </w:p>
    <w:p w14:paraId="0852238D" w14:textId="77777777" w:rsidR="00DD2B31" w:rsidRPr="006776C5" w:rsidRDefault="00DD2B31" w:rsidP="00DD2B31">
      <w:pPr>
        <w:rPr>
          <w:lang w:val="ja-JP"/>
        </w:rPr>
      </w:pPr>
    </w:p>
    <w:p w14:paraId="522A83C1" w14:textId="77777777" w:rsidR="00DD2B31" w:rsidRPr="001F1C06" w:rsidRDefault="00DD2B31" w:rsidP="001F1C06">
      <w:pPr>
        <w:pStyle w:val="1"/>
      </w:pPr>
      <w:bookmarkStart w:id="379" w:name="_Toc219981507"/>
      <w:bookmarkStart w:id="380" w:name="_Toc219984300"/>
      <w:bookmarkEnd w:id="374"/>
      <w:r w:rsidRPr="001F1C06">
        <w:rPr>
          <w:rFonts w:hint="eastAsia"/>
        </w:rPr>
        <w:t>必要な時だけ「差し込み文書」タブを表示する方法</w:t>
      </w:r>
      <w:bookmarkEnd w:id="379"/>
      <w:bookmarkEnd w:id="380"/>
    </w:p>
    <w:p w14:paraId="440D7168" w14:textId="241F49E6" w:rsidR="00DD2B31" w:rsidRDefault="00DD2B31" w:rsidP="00DD2B31">
      <w:pPr>
        <w:pStyle w:val="3"/>
        <w:numPr>
          <w:ilvl w:val="2"/>
          <w:numId w:val="8"/>
        </w:numPr>
        <w:ind w:left="851"/>
      </w:pPr>
      <w:r w:rsidRPr="005B5FAF">
        <w:rPr>
          <w:rFonts w:hint="eastAsia"/>
        </w:rPr>
        <w:t>「</w:t>
      </w:r>
      <w:r w:rsidRPr="00E8101F">
        <w:rPr>
          <w:color w:val="0070C0"/>
        </w:rPr>
        <w:fldChar w:fldCharType="begin"/>
      </w:r>
      <w:r w:rsidRPr="00E8101F">
        <w:rPr>
          <w:color w:val="0070C0"/>
        </w:rPr>
        <w:instrText xml:space="preserve"> </w:instrText>
      </w:r>
      <w:r w:rsidRPr="00E8101F">
        <w:rPr>
          <w:rFonts w:hint="eastAsia"/>
          <w:color w:val="0070C0"/>
        </w:rPr>
        <w:instrText>REF _Ref47967143 \w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１</w:t>
      </w:r>
      <w:r w:rsidR="00A21F19" w:rsidRPr="00E8101F">
        <w:rPr>
          <w:color w:val="0070C0"/>
        </w:rPr>
        <w:t>(2)</w:t>
      </w:r>
      <w:r w:rsidRPr="00E8101F">
        <w:rPr>
          <w:color w:val="0070C0"/>
        </w:rPr>
        <w:fldChar w:fldCharType="end"/>
      </w:r>
      <w:r w:rsidRPr="00E8101F">
        <w:rPr>
          <w:color w:val="0070C0"/>
        </w:rPr>
        <w:fldChar w:fldCharType="begin"/>
      </w:r>
      <w:r w:rsidRPr="00E8101F">
        <w:rPr>
          <w:color w:val="0070C0"/>
        </w:rPr>
        <w:instrText xml:space="preserve"> REF _Ref47967143 \h  \* MERGEFORMAT </w:instrText>
      </w:r>
      <w:r w:rsidRPr="00E8101F">
        <w:rPr>
          <w:color w:val="0070C0"/>
        </w:rPr>
      </w:r>
      <w:r w:rsidRPr="00E8101F">
        <w:rPr>
          <w:color w:val="0070C0"/>
        </w:rPr>
        <w:fldChar w:fldCharType="separate"/>
      </w:r>
      <w:r w:rsidR="00A21F19" w:rsidRPr="00E8101F">
        <w:rPr>
          <w:rFonts w:hint="eastAsia"/>
          <w:color w:val="0070C0"/>
        </w:rPr>
        <w:t>インストール</w:t>
      </w:r>
      <w:r w:rsidRPr="00E8101F">
        <w:rPr>
          <w:color w:val="0070C0"/>
        </w:rPr>
        <w:fldChar w:fldCharType="end"/>
      </w:r>
      <w:r w:rsidRPr="005B5FAF">
        <w:rPr>
          <w:rFonts w:hint="eastAsia"/>
        </w:rPr>
        <w:t>」</w:t>
      </w:r>
      <w:r>
        <w:rPr>
          <w:rFonts w:hint="eastAsia"/>
        </w:rPr>
        <w:t>の</w:t>
      </w:r>
      <w:r w:rsidRPr="005B5FAF">
        <w:rPr>
          <w:rFonts w:hint="eastAsia"/>
        </w:rPr>
        <w:t>項で</w:t>
      </w:r>
      <w:r w:rsidRPr="005B5FAF">
        <w:t>インストールが済んでいる必要があり</w:t>
      </w:r>
      <w:r>
        <w:rPr>
          <w:rFonts w:hint="eastAsia"/>
        </w:rPr>
        <w:t>ま</w:t>
      </w:r>
      <w:r w:rsidRPr="005B5FAF">
        <w:t>す</w:t>
      </w:r>
      <w:r>
        <w:rPr>
          <w:rFonts w:hint="eastAsia"/>
        </w:rPr>
        <w:t>。</w:t>
      </w:r>
    </w:p>
    <w:p w14:paraId="52C48B01" w14:textId="6BE4C816" w:rsidR="00DD2B31" w:rsidRDefault="00DD2B31" w:rsidP="00DD2B31">
      <w:pPr>
        <w:pStyle w:val="3"/>
        <w:numPr>
          <w:ilvl w:val="2"/>
          <w:numId w:val="8"/>
        </w:numPr>
        <w:ind w:left="851"/>
      </w:pPr>
      <w:r>
        <w:rPr>
          <w:rFonts w:hint="eastAsia"/>
        </w:rPr>
        <w:t>前項「</w:t>
      </w:r>
      <w:r w:rsidRPr="00E8101F">
        <w:rPr>
          <w:color w:val="0070C0"/>
        </w:rPr>
        <w:fldChar w:fldCharType="begin"/>
      </w:r>
      <w:r w:rsidRPr="00E8101F">
        <w:rPr>
          <w:color w:val="0070C0"/>
        </w:rPr>
        <w:instrText xml:space="preserve"> </w:instrText>
      </w:r>
      <w:r w:rsidRPr="00E8101F">
        <w:rPr>
          <w:rFonts w:hint="eastAsia"/>
          <w:color w:val="0070C0"/>
        </w:rPr>
        <w:instrText>REF _Ref199669633 \n \h</w:instrText>
      </w:r>
      <w:r w:rsidRPr="00E8101F">
        <w:rPr>
          <w:color w:val="0070C0"/>
        </w:rPr>
        <w:instrText xml:space="preserve"> </w:instrText>
      </w:r>
      <w:r w:rsidRPr="00E8101F">
        <w:rPr>
          <w:color w:val="0070C0"/>
        </w:rPr>
      </w:r>
      <w:r w:rsidRPr="00E8101F">
        <w:rPr>
          <w:color w:val="0070C0"/>
        </w:rPr>
        <w:fldChar w:fldCharType="separate"/>
      </w:r>
      <w:r w:rsidR="00A21F19" w:rsidRPr="00E8101F">
        <w:rPr>
          <w:color w:val="0070C0"/>
        </w:rPr>
        <w:t>1)</w:t>
      </w:r>
      <w:r w:rsidRPr="00E8101F">
        <w:rPr>
          <w:color w:val="0070C0"/>
        </w:rPr>
        <w:fldChar w:fldCharType="end"/>
      </w:r>
      <w:r>
        <w:rPr>
          <w:rFonts w:hint="eastAsia"/>
        </w:rPr>
        <w:t>」項のように</w:t>
      </w:r>
      <w:r w:rsidRPr="0058624D">
        <w:rPr>
          <w:rFonts w:hint="eastAsia"/>
        </w:rPr>
        <w:t>＜Alt＞－＜t＞－＜</w:t>
      </w:r>
      <w:r w:rsidRPr="0058624D">
        <w:t>I</w:t>
      </w:r>
      <w:r w:rsidRPr="0058624D">
        <w:rPr>
          <w:rFonts w:hint="eastAsia"/>
        </w:rPr>
        <w:t>＞の順にキーを押してください。</w:t>
      </w:r>
    </w:p>
    <w:p w14:paraId="5915989A" w14:textId="510C4AFA" w:rsidR="00DD2B31" w:rsidRDefault="00DD2B31" w:rsidP="00DD2B31">
      <w:pPr>
        <w:pStyle w:val="3"/>
        <w:numPr>
          <w:ilvl w:val="2"/>
          <w:numId w:val="8"/>
        </w:numPr>
        <w:ind w:left="851"/>
      </w:pP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_Ref62461784 \h</w:instrText>
      </w:r>
      <w:r w:rsidRPr="00E8101F">
        <w:rPr>
          <w:color w:val="0070C0"/>
        </w:rPr>
        <w:instrText xml:space="preserve">  \* MERGEFORMAT </w:instrText>
      </w:r>
      <w:r w:rsidRPr="00E8101F">
        <w:rPr>
          <w:color w:val="0070C0"/>
        </w:rPr>
      </w:r>
      <w:r w:rsidRPr="00E8101F">
        <w:rPr>
          <w:color w:val="0070C0"/>
        </w:rPr>
        <w:fldChar w:fldCharType="separate"/>
      </w:r>
      <w:r w:rsidR="00A21F19" w:rsidRPr="00E8101F">
        <w:rPr>
          <w:rFonts w:hint="eastAsia"/>
          <w:color w:val="0070C0"/>
        </w:rPr>
        <w:t xml:space="preserve">図 </w:t>
      </w:r>
      <w:r w:rsidR="00A21F19" w:rsidRPr="00E8101F">
        <w:rPr>
          <w:color w:val="0070C0"/>
        </w:rPr>
        <w:t xml:space="preserve">36 </w:t>
      </w:r>
      <w:r w:rsidR="00A21F19" w:rsidRPr="00E8101F">
        <w:rPr>
          <w:rFonts w:hint="eastAsia"/>
          <w:color w:val="0070C0"/>
        </w:rPr>
        <w:t>アドインを終了し再起動する</w:t>
      </w:r>
      <w:r w:rsidRPr="00E8101F">
        <w:rPr>
          <w:color w:val="0070C0"/>
        </w:rPr>
        <w:fldChar w:fldCharType="end"/>
      </w:r>
      <w:r w:rsidRPr="0058624D">
        <w:rPr>
          <w:rFonts w:hint="eastAsia"/>
        </w:rPr>
        <w:t>」</w:t>
      </w:r>
      <w:r>
        <w:rPr>
          <w:rFonts w:hint="eastAsia"/>
        </w:rPr>
        <w:t>の図により「アドイン」ダイアログを表示して</w:t>
      </w:r>
      <w:r w:rsidRPr="0058624D">
        <w:rPr>
          <w:rFonts w:hint="eastAsia"/>
        </w:rPr>
        <w:t>「Excel</w:t>
      </w:r>
      <w:r>
        <w:rPr>
          <w:rFonts w:hint="eastAsia"/>
        </w:rPr>
        <w:t>差し込み印刷</w:t>
      </w:r>
      <w:r w:rsidRPr="0058624D">
        <w:rPr>
          <w:rFonts w:hint="eastAsia"/>
        </w:rPr>
        <w:t>」のチェックを</w:t>
      </w:r>
      <w:r>
        <w:rPr>
          <w:rFonts w:hint="eastAsia"/>
        </w:rPr>
        <w:t>「OFF」にして</w:t>
      </w:r>
      <w:r w:rsidRPr="0058624D">
        <w:rPr>
          <w:rFonts w:hint="eastAsia"/>
        </w:rPr>
        <w:t>＜OK＞を押</w:t>
      </w:r>
      <w:r>
        <w:rPr>
          <w:rFonts w:hint="eastAsia"/>
        </w:rPr>
        <w:t>すと「差し込み文書」タブは消えます。</w:t>
      </w:r>
    </w:p>
    <w:p w14:paraId="2C8C33B9" w14:textId="77777777" w:rsidR="00DD2B31" w:rsidRDefault="00DD2B31" w:rsidP="00DD2B31">
      <w:pPr>
        <w:pStyle w:val="3"/>
        <w:numPr>
          <w:ilvl w:val="2"/>
          <w:numId w:val="8"/>
        </w:numPr>
        <w:ind w:left="851"/>
      </w:pPr>
      <w:r>
        <w:rPr>
          <w:rFonts w:hint="eastAsia"/>
        </w:rPr>
        <w:t>再度「差し込み文書」タブ</w:t>
      </w:r>
      <w:r w:rsidRPr="005B5FAF">
        <w:rPr>
          <w:rFonts w:hint="eastAsia"/>
        </w:rPr>
        <w:t>を表示する</w:t>
      </w:r>
      <w:r>
        <w:rPr>
          <w:rFonts w:hint="eastAsia"/>
        </w:rPr>
        <w:t>場合は</w:t>
      </w:r>
      <w:r w:rsidRPr="0058624D">
        <w:rPr>
          <w:rFonts w:hint="eastAsia"/>
        </w:rPr>
        <w:t>＜Alt＞－＜t＞－＜</w:t>
      </w:r>
      <w:r w:rsidRPr="0058624D">
        <w:t>I</w:t>
      </w:r>
      <w:r w:rsidRPr="0058624D">
        <w:rPr>
          <w:rFonts w:hint="eastAsia"/>
        </w:rPr>
        <w:t>＞の順にキーを押して</w:t>
      </w:r>
      <w:r>
        <w:rPr>
          <w:rFonts w:hint="eastAsia"/>
        </w:rPr>
        <w:t>「アドイン」ダイアログを表示し</w:t>
      </w:r>
      <w:r w:rsidRPr="0058624D">
        <w:rPr>
          <w:rFonts w:hint="eastAsia"/>
        </w:rPr>
        <w:t>チェックを</w:t>
      </w:r>
      <w:r>
        <w:rPr>
          <w:rFonts w:hint="eastAsia"/>
        </w:rPr>
        <w:t>「ON」にして</w:t>
      </w:r>
      <w:r w:rsidRPr="0058624D">
        <w:rPr>
          <w:rFonts w:hint="eastAsia"/>
        </w:rPr>
        <w:t>＜OK＞</w:t>
      </w:r>
      <w:r>
        <w:rPr>
          <w:rFonts w:hint="eastAsia"/>
        </w:rPr>
        <w:t>を押すと「</w:t>
      </w:r>
      <w:r w:rsidRPr="00363523">
        <w:rPr>
          <w:rFonts w:hint="eastAsia"/>
        </w:rPr>
        <w:t>差し込み文書</w:t>
      </w:r>
      <w:r>
        <w:rPr>
          <w:rFonts w:hint="eastAsia"/>
        </w:rPr>
        <w:t>」タブが追加します。クリックしないとコマンドアイコンは表示しません。</w:t>
      </w:r>
    </w:p>
    <w:p w14:paraId="19A909A4" w14:textId="25D2454C" w:rsidR="00DD2B31" w:rsidRDefault="00DD2B31" w:rsidP="00DD2B31">
      <w:pPr>
        <w:pStyle w:val="3"/>
        <w:numPr>
          <w:ilvl w:val="2"/>
          <w:numId w:val="8"/>
        </w:numPr>
        <w:ind w:left="851"/>
      </w:pPr>
      <w:r>
        <w:rPr>
          <w:rFonts w:hint="eastAsia"/>
        </w:rPr>
        <w:t>これらの操作は</w:t>
      </w:r>
      <w:r w:rsidRPr="008C6A9F">
        <w:rPr>
          <w:rFonts w:hAnsi="ＭＳ 明朝" w:hint="eastAsia"/>
        </w:rPr>
        <w:t>「</w:t>
      </w:r>
      <w:r w:rsidRPr="008C6A9F">
        <w:rPr>
          <w:rFonts w:hAnsi="ＭＳ 明朝"/>
        </w:rPr>
        <w:t>C:\Users\</w:t>
      </w:r>
      <w:r w:rsidRPr="008C6A9F">
        <w:rPr>
          <w:rFonts w:hAnsi="ＭＳ 明朝" w:hint="eastAsia"/>
        </w:rPr>
        <w:t>ユーザー名</w:t>
      </w:r>
      <w:r w:rsidRPr="008C6A9F">
        <w:rPr>
          <w:rFonts w:hAnsi="ＭＳ 明朝"/>
        </w:rPr>
        <w:t>\AppData\Roaming\Microsoft\AddIns\</w:t>
      </w:r>
      <w:r w:rsidRPr="008C6A9F">
        <w:rPr>
          <w:rFonts w:hAnsi="ＭＳ 明朝" w:hint="eastAsia"/>
        </w:rPr>
        <w:t>」に保存された「</w:t>
      </w:r>
      <w:r w:rsidRPr="00E8101F">
        <w:rPr>
          <w:rFonts w:hAnsi="ＭＳ 明朝"/>
          <w:color w:val="0070C0"/>
        </w:rPr>
        <w:fldChar w:fldCharType="begin"/>
      </w:r>
      <w:r w:rsidRPr="00E8101F">
        <w:rPr>
          <w:rFonts w:hAnsi="ＭＳ 明朝"/>
          <w:color w:val="0070C0"/>
        </w:rPr>
        <w:instrText xml:space="preserve"> </w:instrText>
      </w:r>
      <w:r w:rsidRPr="00E8101F">
        <w:rPr>
          <w:rFonts w:hAnsi="ＭＳ 明朝" w:hint="eastAsia"/>
          <w:color w:val="0070C0"/>
        </w:rPr>
        <w:instrText>REF _Ref62314192 \r \h</w:instrText>
      </w:r>
      <w:r w:rsidRPr="00E8101F">
        <w:rPr>
          <w:rFonts w:hAnsi="ＭＳ 明朝"/>
          <w:color w:val="0070C0"/>
        </w:rPr>
        <w:instrText xml:space="preserve"> </w:instrText>
      </w:r>
      <w:r w:rsidRPr="00E8101F">
        <w:rPr>
          <w:rFonts w:hAnsi="ＭＳ 明朝"/>
          <w:color w:val="0070C0"/>
        </w:rPr>
      </w:r>
      <w:r w:rsidRPr="00E8101F">
        <w:rPr>
          <w:rFonts w:hAnsi="ＭＳ 明朝"/>
          <w:color w:val="0070C0"/>
        </w:rPr>
        <w:fldChar w:fldCharType="separate"/>
      </w:r>
      <w:r w:rsidR="00A21F19" w:rsidRPr="00E8101F">
        <w:rPr>
          <w:rFonts w:hAnsi="ＭＳ 明朝"/>
          <w:color w:val="0070C0"/>
        </w:rPr>
        <w:t>1)</w:t>
      </w:r>
      <w:r w:rsidRPr="00E8101F">
        <w:rPr>
          <w:rFonts w:hAnsi="ＭＳ 明朝"/>
          <w:color w:val="0070C0"/>
        </w:rPr>
        <w:fldChar w:fldCharType="end"/>
      </w:r>
      <w:r w:rsidRPr="00E8101F">
        <w:rPr>
          <w:rFonts w:hAnsi="ＭＳ 明朝"/>
          <w:color w:val="0070C0"/>
        </w:rPr>
        <w:fldChar w:fldCharType="begin"/>
      </w:r>
      <w:r w:rsidRPr="00E8101F">
        <w:rPr>
          <w:rFonts w:hAnsi="ＭＳ 明朝"/>
          <w:color w:val="0070C0"/>
        </w:rPr>
        <w:instrText xml:space="preserve"> REF _Ref62314192 \h </w:instrText>
      </w:r>
      <w:r w:rsidRPr="00E8101F">
        <w:rPr>
          <w:rFonts w:hAnsi="ＭＳ 明朝"/>
          <w:color w:val="0070C0"/>
        </w:rPr>
      </w:r>
      <w:r w:rsidRPr="00E8101F">
        <w:rPr>
          <w:rFonts w:hAnsi="ＭＳ 明朝"/>
          <w:color w:val="0070C0"/>
        </w:rPr>
        <w:fldChar w:fldCharType="separate"/>
      </w:r>
      <w:r w:rsidR="00A21F19" w:rsidRPr="00E8101F">
        <w:rPr>
          <w:rFonts w:hint="eastAsia"/>
          <w:color w:val="0070C0"/>
        </w:rPr>
        <w:t>Excel差し込み印刷.xlam</w:t>
      </w:r>
      <w:r w:rsidRPr="00E8101F">
        <w:rPr>
          <w:rFonts w:hAnsi="ＭＳ 明朝"/>
          <w:color w:val="0070C0"/>
        </w:rPr>
        <w:fldChar w:fldCharType="end"/>
      </w:r>
      <w:r w:rsidRPr="008C6A9F">
        <w:rPr>
          <w:rFonts w:hAnsi="ＭＳ 明朝" w:hint="eastAsia"/>
        </w:rPr>
        <w:t>」をチェック「ON」で読み込みしたり、「OFF」で読み込みを外したりする操作になります</w:t>
      </w:r>
      <w:r>
        <w:rPr>
          <w:rFonts w:hint="eastAsia"/>
        </w:rPr>
        <w:t>。</w:t>
      </w:r>
    </w:p>
    <w:p w14:paraId="04E38C5C" w14:textId="77777777" w:rsidR="00DD2B31" w:rsidRPr="005B5FAF" w:rsidRDefault="00DD2B31" w:rsidP="00DD2B31"/>
    <w:p w14:paraId="288C463E" w14:textId="77777777" w:rsidR="00DD2B31" w:rsidRPr="001F1C06" w:rsidRDefault="00DD2B31" w:rsidP="001F1C06">
      <w:pPr>
        <w:pStyle w:val="1"/>
      </w:pPr>
      <w:bookmarkStart w:id="381" w:name="_Toc158482652"/>
      <w:bookmarkStart w:id="382" w:name="_Toc328308550"/>
      <w:bookmarkStart w:id="383" w:name="_Ref446359421"/>
      <w:bookmarkStart w:id="384" w:name="_Ref446359428"/>
      <w:bookmarkStart w:id="385" w:name="_Ref43629151"/>
      <w:bookmarkStart w:id="386" w:name="_Toc62148923"/>
      <w:bookmarkStart w:id="387" w:name="_Ref62373870"/>
      <w:bookmarkStart w:id="388" w:name="_Ref199318275"/>
      <w:bookmarkStart w:id="389" w:name="_Ref199318283"/>
      <w:bookmarkStart w:id="390" w:name="_Toc199337512"/>
      <w:bookmarkStart w:id="391" w:name="_Toc199337853"/>
      <w:bookmarkStart w:id="392" w:name="_Toc199337897"/>
      <w:bookmarkStart w:id="393" w:name="_Toc199338141"/>
      <w:bookmarkStart w:id="394" w:name="_Toc199339288"/>
      <w:bookmarkStart w:id="395" w:name="_Ref199669090"/>
      <w:bookmarkStart w:id="396" w:name="_Toc219981508"/>
      <w:bookmarkStart w:id="397" w:name="_Toc219984301"/>
      <w:r w:rsidRPr="001F1C06">
        <w:rPr>
          <w:rFonts w:hint="eastAsia"/>
        </w:rPr>
        <w:t>バージョンの変更内容</w:t>
      </w:r>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286F816E" w14:textId="77777777" w:rsidR="00DD2B31" w:rsidRDefault="00DD2B31" w:rsidP="00DD2B31">
      <w:pPr>
        <w:ind w:leftChars="135" w:left="283"/>
      </w:pPr>
      <w:r>
        <w:rPr>
          <w:rFonts w:hint="eastAsia"/>
        </w:rPr>
        <w:t>バージョンは「バージョン情報」ボタンを押して確認できます。</w:t>
      </w:r>
      <w:r>
        <w:br/>
      </w:r>
      <w:r w:rsidRPr="0051188F">
        <w:rPr>
          <w:rFonts w:hint="eastAsia"/>
        </w:rPr>
        <w:t>初版</w:t>
      </w:r>
      <w:r>
        <w:rPr>
          <w:rFonts w:hint="eastAsia"/>
        </w:rPr>
        <w:t>は</w:t>
      </w:r>
      <w:r w:rsidRPr="0051188F">
        <w:t>2020.06.14</w:t>
      </w:r>
      <w:r>
        <w:rPr>
          <w:rFonts w:hint="eastAsia"/>
        </w:rPr>
        <w:t>で</w:t>
      </w:r>
      <w:r w:rsidRPr="0051188F">
        <w:rPr>
          <w:rFonts w:hint="eastAsia"/>
        </w:rPr>
        <w:t>Ver.1.00</w:t>
      </w:r>
      <w:r>
        <w:rPr>
          <w:rFonts w:hint="eastAsia"/>
        </w:rPr>
        <w:t>開発、Ver1.01はバク修正をしていますが何れもベクターなどには公開していません。</w:t>
      </w:r>
    </w:p>
    <w:p w14:paraId="58C528AF" w14:textId="77777777" w:rsidR="00DD2B31" w:rsidRPr="00CB320B" w:rsidRDefault="00DD2B31" w:rsidP="00A21F19">
      <w:pPr>
        <w:pStyle w:val="2"/>
        <w:numPr>
          <w:ilvl w:val="1"/>
          <w:numId w:val="63"/>
        </w:numPr>
      </w:pPr>
      <w:bookmarkStart w:id="398" w:name="_Ref176496483"/>
      <w:bookmarkStart w:id="399" w:name="_Toc328308551"/>
      <w:bookmarkStart w:id="400" w:name="_Toc199076283"/>
      <w:bookmarkStart w:id="401" w:name="_Toc199337513"/>
      <w:bookmarkStart w:id="402" w:name="_Toc199337854"/>
      <w:bookmarkStart w:id="403" w:name="_Toc199337898"/>
      <w:bookmarkStart w:id="404" w:name="_Toc199338142"/>
      <w:bookmarkStart w:id="405" w:name="_Toc199339289"/>
      <w:bookmarkStart w:id="406" w:name="_Toc219981509"/>
      <w:bookmarkStart w:id="407" w:name="_Toc219984302"/>
      <w:r w:rsidRPr="00032E2C">
        <w:rPr>
          <w:rFonts w:hint="eastAsia"/>
        </w:rPr>
        <w:t>バージョンアップについてシートなどの変更内容</w:t>
      </w:r>
      <w:bookmarkEnd w:id="398"/>
      <w:bookmarkEnd w:id="399"/>
      <w:bookmarkEnd w:id="400"/>
      <w:bookmarkEnd w:id="401"/>
      <w:bookmarkEnd w:id="402"/>
      <w:bookmarkEnd w:id="403"/>
      <w:bookmarkEnd w:id="404"/>
      <w:bookmarkEnd w:id="405"/>
      <w:bookmarkEnd w:id="406"/>
      <w:bookmarkEnd w:id="407"/>
    </w:p>
    <w:p w14:paraId="1EB6A59B" w14:textId="77777777" w:rsidR="00DD2B31" w:rsidRPr="002E576F" w:rsidRDefault="00DD2B31" w:rsidP="00DD2B31">
      <w:pPr>
        <w:pStyle w:val="3"/>
        <w:numPr>
          <w:ilvl w:val="2"/>
          <w:numId w:val="8"/>
        </w:numPr>
        <w:ind w:left="851"/>
      </w:pPr>
      <w:r w:rsidRPr="002E576F">
        <w:rPr>
          <w:rFonts w:hint="eastAsia"/>
        </w:rPr>
        <w:t>Ver1.02バージョンアップの内容</w:t>
      </w:r>
    </w:p>
    <w:p w14:paraId="5FFBF197" w14:textId="77777777" w:rsidR="00DD2B31" w:rsidRPr="00A7269A" w:rsidRDefault="00DD2B31" w:rsidP="00DD2B31">
      <w:pPr>
        <w:pStyle w:val="4"/>
        <w:numPr>
          <w:ilvl w:val="3"/>
          <w:numId w:val="5"/>
        </w:numPr>
        <w:jc w:val="both"/>
      </w:pPr>
      <w:r w:rsidRPr="00CB320B">
        <w:rPr>
          <w:rFonts w:hint="eastAsia"/>
        </w:rPr>
        <w:t>ボタン方式をリボンにして公開発行し事実上の初版です</w:t>
      </w:r>
      <w:r w:rsidRPr="00A7269A">
        <w:rPr>
          <w:rFonts w:hint="eastAsia"/>
        </w:rPr>
        <w:t>。</w:t>
      </w:r>
    </w:p>
    <w:p w14:paraId="5F70163B" w14:textId="77777777" w:rsidR="00DD2B31" w:rsidRDefault="00DD2B31" w:rsidP="00DD2B31">
      <w:pPr>
        <w:pStyle w:val="3"/>
        <w:numPr>
          <w:ilvl w:val="2"/>
          <w:numId w:val="8"/>
        </w:numPr>
        <w:ind w:left="851"/>
      </w:pPr>
      <w:r w:rsidRPr="00CB320B">
        <w:rPr>
          <w:rFonts w:hint="eastAsia"/>
        </w:rPr>
        <w:t>Ver1.0</w:t>
      </w:r>
      <w:r>
        <w:rPr>
          <w:rFonts w:hint="eastAsia"/>
        </w:rPr>
        <w:t>3</w:t>
      </w:r>
      <w:r w:rsidRPr="00032E2C">
        <w:rPr>
          <w:rFonts w:hint="eastAsia"/>
        </w:rPr>
        <w:t>バージョンアップの内容</w:t>
      </w:r>
    </w:p>
    <w:p w14:paraId="6A11B03F" w14:textId="77777777" w:rsidR="00DD2B31" w:rsidRPr="00500DE7" w:rsidRDefault="00DD2B31" w:rsidP="00DD2B31">
      <w:pPr>
        <w:pStyle w:val="4"/>
        <w:numPr>
          <w:ilvl w:val="3"/>
          <w:numId w:val="5"/>
        </w:numPr>
        <w:jc w:val="both"/>
      </w:pPr>
      <w:r>
        <w:rPr>
          <w:rFonts w:hint="eastAsia"/>
        </w:rPr>
        <w:t>日付がかなり経ったため</w:t>
      </w:r>
      <w:r w:rsidRPr="00CB320B">
        <w:rPr>
          <w:rFonts w:hint="eastAsia"/>
        </w:rPr>
        <w:t>Ver</w:t>
      </w:r>
      <w:r>
        <w:rPr>
          <w:rFonts w:hint="eastAsia"/>
        </w:rPr>
        <w:t>2</w:t>
      </w:r>
      <w:r w:rsidRPr="00CB320B">
        <w:rPr>
          <w:rFonts w:hint="eastAsia"/>
        </w:rPr>
        <w:t>.0</w:t>
      </w:r>
      <w:r>
        <w:rPr>
          <w:rFonts w:hint="eastAsia"/>
        </w:rPr>
        <w:t>0で説明の内容が変わったため省略します。</w:t>
      </w:r>
    </w:p>
    <w:p w14:paraId="43A3406C" w14:textId="77777777" w:rsidR="00DD2B31" w:rsidRDefault="00DD2B31" w:rsidP="00DD2B31">
      <w:pPr>
        <w:pStyle w:val="3"/>
        <w:numPr>
          <w:ilvl w:val="2"/>
          <w:numId w:val="8"/>
        </w:numPr>
        <w:ind w:left="851"/>
      </w:pPr>
      <w:r w:rsidRPr="00CB320B">
        <w:rPr>
          <w:rFonts w:hint="eastAsia"/>
        </w:rPr>
        <w:t>Ver</w:t>
      </w:r>
      <w:r>
        <w:rPr>
          <w:rFonts w:hint="eastAsia"/>
        </w:rPr>
        <w:t>2</w:t>
      </w:r>
      <w:r w:rsidRPr="00CB320B">
        <w:rPr>
          <w:rFonts w:hint="eastAsia"/>
        </w:rPr>
        <w:t>.0</w:t>
      </w:r>
      <w:r>
        <w:rPr>
          <w:rFonts w:hint="eastAsia"/>
        </w:rPr>
        <w:t>0</w:t>
      </w:r>
      <w:r w:rsidRPr="00032E2C">
        <w:rPr>
          <w:rFonts w:hint="eastAsia"/>
        </w:rPr>
        <w:t>バージョンアップの内容</w:t>
      </w:r>
    </w:p>
    <w:p w14:paraId="68EB3969" w14:textId="77777777" w:rsidR="00DD2B31" w:rsidRPr="00F07197" w:rsidRDefault="00DD2B31" w:rsidP="00DD2B31">
      <w:pPr>
        <w:pStyle w:val="4"/>
        <w:numPr>
          <w:ilvl w:val="3"/>
          <w:numId w:val="8"/>
        </w:numPr>
        <w:jc w:val="both"/>
      </w:pPr>
      <w:r w:rsidRPr="00F07197">
        <w:rPr>
          <w:rFonts w:hint="eastAsia"/>
        </w:rPr>
        <w:t>「C:\Users\ユーザー名\OneDrive」フォルダに配布の「Excel差し込み印刷 *」（*：</w:t>
      </w:r>
      <w:r w:rsidRPr="00F07197">
        <w:rPr>
          <w:rFonts w:hint="eastAsia"/>
        </w:rPr>
        <w:lastRenderedPageBreak/>
        <w:t>バージョン番号）を保存し「Excel差し込み印刷インストール・アンインストール.xlsm」を実行した場合、OneDriveの「https://～～」のクラウドを参照してインストールができない事態があり、「Excel差し込み印刷インストール・アンインストール.xlsm」を修正し、インストールを可能にしました。OneDrive</w:t>
      </w:r>
      <w:r>
        <w:rPr>
          <w:rFonts w:hint="eastAsia"/>
        </w:rPr>
        <w:t>フォルダにインストールしてない場合は問題ありません。</w:t>
      </w:r>
    </w:p>
    <w:p w14:paraId="23066A9B" w14:textId="3B9F0C9E" w:rsidR="00DD2B31" w:rsidRDefault="00DD2B31" w:rsidP="00DD2B31">
      <w:pPr>
        <w:pStyle w:val="4"/>
        <w:numPr>
          <w:ilvl w:val="3"/>
          <w:numId w:val="8"/>
        </w:numPr>
        <w:jc w:val="both"/>
      </w:pPr>
      <w:r w:rsidRPr="00F07197">
        <w:rPr>
          <w:rFonts w:hint="eastAsia"/>
          <w:color w:val="FF0000"/>
        </w:rPr>
        <w:t>重要！ これまでご使用のバージョンがある場合はシート名の変更が必要です。</w:t>
      </w:r>
      <w:r w:rsidRPr="00F07197">
        <w:rPr>
          <w:color w:val="FF0000"/>
        </w:rPr>
        <w:br/>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_Ref199319618 \w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１</w:t>
      </w:r>
      <w:r w:rsidR="00A21F19" w:rsidRPr="00E8101F">
        <w:rPr>
          <w:color w:val="0070C0"/>
        </w:rPr>
        <w:t>(9)1)</w:t>
      </w:r>
      <w:r w:rsidRPr="00E8101F">
        <w:rPr>
          <w:color w:val="0070C0"/>
        </w:rPr>
        <w:fldChar w:fldCharType="end"/>
      </w:r>
      <w:r>
        <w:rPr>
          <w:rFonts w:hint="eastAsia"/>
        </w:rPr>
        <w:t>」によりシート名を変更してください。</w:t>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_Ref199319653 \w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１</w:t>
      </w:r>
      <w:r w:rsidR="00A21F19" w:rsidRPr="00E8101F">
        <w:rPr>
          <w:color w:val="0070C0"/>
        </w:rPr>
        <w:t>(9)2)</w:t>
      </w:r>
      <w:r w:rsidRPr="00E8101F">
        <w:rPr>
          <w:color w:val="0070C0"/>
        </w:rPr>
        <w:fldChar w:fldCharType="end"/>
      </w:r>
      <w:r>
        <w:rPr>
          <w:rFonts w:hint="eastAsia"/>
        </w:rPr>
        <w:t>」項は参考事項です。</w:t>
      </w:r>
      <w:r>
        <w:br/>
      </w:r>
      <w:r w:rsidRPr="009A3388">
        <w:rPr>
          <w:rFonts w:hint="eastAsia"/>
          <w:color w:val="0070C0"/>
        </w:rPr>
        <w:t>「</w:t>
      </w:r>
      <w:r w:rsidRPr="00E8101F">
        <w:rPr>
          <w:color w:val="0070C0"/>
        </w:rPr>
        <w:fldChar w:fldCharType="begin"/>
      </w:r>
      <w:r w:rsidRPr="00E8101F">
        <w:rPr>
          <w:color w:val="0070C0"/>
        </w:rPr>
        <w:instrText xml:space="preserve"> </w:instrText>
      </w:r>
      <w:r w:rsidRPr="00E8101F">
        <w:rPr>
          <w:rFonts w:hint="eastAsia"/>
          <w:color w:val="0070C0"/>
        </w:rPr>
        <w:instrText>REF _Ref199088724 \w \h</w:instrText>
      </w:r>
      <w:r w:rsidRPr="00E8101F">
        <w:rPr>
          <w:color w:val="0070C0"/>
        </w:rPr>
        <w:instrText xml:space="preserve"> </w:instrText>
      </w:r>
      <w:r w:rsidRPr="00E8101F">
        <w:rPr>
          <w:color w:val="0070C0"/>
        </w:rPr>
      </w:r>
      <w:r w:rsidRPr="00E8101F">
        <w:rPr>
          <w:color w:val="0070C0"/>
        </w:rPr>
        <w:fldChar w:fldCharType="separate"/>
      </w:r>
      <w:r w:rsidR="00A21F19" w:rsidRPr="00E8101F">
        <w:rPr>
          <w:rFonts w:hint="eastAsia"/>
          <w:color w:val="0070C0"/>
        </w:rPr>
        <w:t>１</w:t>
      </w:r>
      <w:r w:rsidR="00A21F19" w:rsidRPr="00E8101F">
        <w:rPr>
          <w:color w:val="0070C0"/>
        </w:rPr>
        <w:t>(4)</w:t>
      </w:r>
      <w:r w:rsidRPr="00E8101F">
        <w:rPr>
          <w:color w:val="0070C0"/>
        </w:rPr>
        <w:fldChar w:fldCharType="end"/>
      </w:r>
      <w:r w:rsidRPr="00E8101F">
        <w:rPr>
          <w:color w:val="0070C0"/>
        </w:rPr>
        <w:fldChar w:fldCharType="begin"/>
      </w:r>
      <w:r w:rsidRPr="00E8101F">
        <w:rPr>
          <w:color w:val="0070C0"/>
        </w:rPr>
        <w:instrText xml:space="preserve"> REF _Ref199088731 \h </w:instrText>
      </w:r>
      <w:r w:rsidRPr="00E8101F">
        <w:rPr>
          <w:color w:val="0070C0"/>
        </w:rPr>
      </w:r>
      <w:r w:rsidRPr="00E8101F">
        <w:rPr>
          <w:color w:val="0070C0"/>
        </w:rPr>
        <w:fldChar w:fldCharType="separate"/>
      </w:r>
      <w:r w:rsidR="00A21F19" w:rsidRPr="00E8101F">
        <w:rPr>
          <w:rFonts w:hint="eastAsia"/>
          <w:color w:val="0070C0"/>
        </w:rPr>
        <w:t>新バージョンに更新する場合</w:t>
      </w:r>
      <w:r w:rsidRPr="00E8101F">
        <w:rPr>
          <w:color w:val="0070C0"/>
        </w:rPr>
        <w:fldChar w:fldCharType="end"/>
      </w:r>
      <w:r>
        <w:rPr>
          <w:rFonts w:hint="eastAsia"/>
        </w:rPr>
        <w:t>」</w:t>
      </w:r>
      <w:r w:rsidRPr="00032E2C">
        <w:rPr>
          <w:rFonts w:hint="eastAsia"/>
        </w:rPr>
        <w:t>で説明した、プログラムをダウンロードファイルのプロパティから「セキュリティ」で「許可する」にチェックマークを付けた後、「アンインストール」し、再度「インストール」により新バージョンに修正できます</w:t>
      </w:r>
      <w:r>
        <w:rPr>
          <w:rFonts w:hint="eastAsia"/>
        </w:rPr>
        <w:t>。</w:t>
      </w:r>
    </w:p>
    <w:p w14:paraId="483480A5" w14:textId="77777777" w:rsidR="00DD2B31" w:rsidRDefault="00DD2B31" w:rsidP="00DD2B31">
      <w:pPr>
        <w:pStyle w:val="4"/>
        <w:numPr>
          <w:ilvl w:val="3"/>
          <w:numId w:val="8"/>
        </w:numPr>
        <w:jc w:val="both"/>
      </w:pPr>
      <w:r w:rsidRPr="00693326">
        <w:rPr>
          <w:rFonts w:hint="eastAsia"/>
        </w:rPr>
        <w:t>説明書</w:t>
      </w:r>
      <w:r>
        <w:rPr>
          <w:rFonts w:hint="eastAsia"/>
        </w:rPr>
        <w:t>がわかりにくかったために全面的に修正しています</w:t>
      </w:r>
      <w:r w:rsidRPr="00693326">
        <w:rPr>
          <w:rFonts w:hint="eastAsia"/>
        </w:rPr>
        <w:t>。</w:t>
      </w:r>
      <w:r>
        <w:rPr>
          <w:rFonts w:hint="eastAsia"/>
        </w:rPr>
        <w:t>誤操作した場合に通知表示をしてできるだけわかり易くしました。</w:t>
      </w:r>
    </w:p>
    <w:p w14:paraId="21380698" w14:textId="77777777" w:rsidR="00DD2B31" w:rsidRPr="00693326" w:rsidRDefault="00DD2B31" w:rsidP="00DD2B31">
      <w:pPr>
        <w:pStyle w:val="4"/>
        <w:numPr>
          <w:ilvl w:val="3"/>
          <w:numId w:val="8"/>
        </w:numPr>
        <w:jc w:val="both"/>
      </w:pPr>
      <w:r>
        <w:rPr>
          <w:rFonts w:hint="eastAsia"/>
        </w:rPr>
        <w:t>2026/01/20　の本説明書の修正と</w:t>
      </w:r>
      <w:r w:rsidRPr="00B10FC1">
        <w:rPr>
          <w:rFonts w:hint="eastAsia"/>
        </w:rPr>
        <w:t>「Readme.txt」に記載のように E-Mail: アドレスを変更しました</w:t>
      </w:r>
      <w:r>
        <w:rPr>
          <w:rFonts w:hint="eastAsia"/>
        </w:rPr>
        <w:t>。</w:t>
      </w:r>
    </w:p>
    <w:p w14:paraId="7D61C816" w14:textId="77777777" w:rsidR="00DD2B31" w:rsidRDefault="00DD2B31" w:rsidP="00DD2B31"/>
    <w:p w14:paraId="2B45F026" w14:textId="77777777" w:rsidR="00DD2B31" w:rsidRPr="00BF375F" w:rsidRDefault="00DD2B31" w:rsidP="001F1C06">
      <w:pPr>
        <w:pStyle w:val="1"/>
      </w:pPr>
      <w:bookmarkStart w:id="408" w:name="_Toc199076284"/>
      <w:bookmarkStart w:id="409" w:name="_Toc199337514"/>
      <w:bookmarkStart w:id="410" w:name="_Toc199337855"/>
      <w:bookmarkStart w:id="411" w:name="_Toc199337899"/>
      <w:bookmarkStart w:id="412" w:name="_Toc199338143"/>
      <w:bookmarkStart w:id="413" w:name="_Toc199339290"/>
      <w:bookmarkStart w:id="414" w:name="_Toc219981510"/>
      <w:bookmarkStart w:id="415" w:name="_Toc219984303"/>
      <w:r w:rsidRPr="00BF375F">
        <w:rPr>
          <w:rFonts w:hint="eastAsia"/>
        </w:rPr>
        <w:t>拡張子の説明</w:t>
      </w:r>
      <w:bookmarkEnd w:id="408"/>
      <w:bookmarkEnd w:id="409"/>
      <w:bookmarkEnd w:id="410"/>
      <w:bookmarkEnd w:id="411"/>
      <w:bookmarkEnd w:id="412"/>
      <w:bookmarkEnd w:id="413"/>
      <w:bookmarkEnd w:id="414"/>
      <w:bookmarkEnd w:id="415"/>
    </w:p>
    <w:p w14:paraId="351ABAE5" w14:textId="77777777" w:rsidR="00DD2B31" w:rsidRPr="00FF34A7" w:rsidRDefault="00DD2B31" w:rsidP="00FF34A7">
      <w:pPr>
        <w:pStyle w:val="2"/>
        <w:numPr>
          <w:ilvl w:val="1"/>
          <w:numId w:val="64"/>
        </w:numPr>
      </w:pPr>
      <w:bookmarkStart w:id="416" w:name="拡張子"/>
      <w:bookmarkStart w:id="417" w:name="_Toc168625508"/>
      <w:bookmarkStart w:id="418" w:name="_Toc143160249"/>
      <w:bookmarkStart w:id="419" w:name="_Toc328308556"/>
      <w:bookmarkStart w:id="420" w:name="_Ref421360841"/>
      <w:bookmarkStart w:id="421" w:name="_Ref421360847"/>
      <w:bookmarkStart w:id="422" w:name="_Ref483052395"/>
      <w:bookmarkStart w:id="423" w:name="_Ref483052427"/>
      <w:bookmarkStart w:id="424" w:name="_Toc53778999"/>
      <w:bookmarkStart w:id="425" w:name="_Toc56535432"/>
      <w:bookmarkStart w:id="426" w:name="_Toc169698437"/>
      <w:bookmarkStart w:id="427" w:name="_Toc199076285"/>
      <w:bookmarkStart w:id="428" w:name="_Toc199337515"/>
      <w:bookmarkStart w:id="429" w:name="_Toc199337856"/>
      <w:bookmarkStart w:id="430" w:name="_Toc199337900"/>
      <w:bookmarkStart w:id="431" w:name="_Toc199338144"/>
      <w:bookmarkStart w:id="432" w:name="_Toc199339291"/>
      <w:bookmarkStart w:id="433" w:name="_Ref199750936"/>
      <w:bookmarkStart w:id="434" w:name="_Ref199750942"/>
      <w:bookmarkStart w:id="435" w:name="_Toc219981511"/>
      <w:bookmarkStart w:id="436" w:name="_Toc219984304"/>
      <w:r w:rsidRPr="00FF34A7">
        <w:rPr>
          <w:rFonts w:hint="eastAsia"/>
        </w:rPr>
        <w:t>拡張子</w:t>
      </w:r>
      <w:bookmarkEnd w:id="416"/>
      <w:r w:rsidRPr="00FF34A7">
        <w:rPr>
          <w:rFonts w:hint="eastAsia"/>
        </w:rPr>
        <w:t>について</w:t>
      </w:r>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14:paraId="5D80BBE8"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r w:rsidRPr="00BF375F">
        <w:rPr>
          <w:rFonts w:ascii="ＭＳ 明朝" w:eastAsia="ＭＳ 明朝" w:hAnsiTheme="majorHAnsi" w:cstheme="majorBidi"/>
        </w:rPr>
        <w:t>ファイル名の例</w:t>
      </w:r>
    </w:p>
    <w:p w14:paraId="2EB58F85" w14:textId="77777777" w:rsidR="00DD2B31" w:rsidRPr="00BF375F" w:rsidRDefault="00DD2B31" w:rsidP="00DD2B31">
      <w:pPr>
        <w:ind w:leftChars="438" w:left="920"/>
        <w:outlineLvl w:val="2"/>
        <w:rPr>
          <w:rFonts w:ascii="ＭＳ 明朝" w:eastAsia="ＭＳ 明朝" w:hAnsiTheme="majorHAnsi" w:cstheme="majorBidi"/>
        </w:rPr>
      </w:pPr>
      <w:r>
        <w:rPr>
          <w:rFonts w:ascii="ＭＳ 明朝" w:eastAsia="ＭＳ 明朝" w:hAnsiTheme="majorHAnsi" w:cstheme="majorBidi" w:hint="eastAsia"/>
        </w:rPr>
        <w:t>「サンプル1_上期会費集金A4用紙</w:t>
      </w:r>
      <w:r w:rsidRPr="00BF375F">
        <w:rPr>
          <w:rFonts w:ascii="ＭＳ 明朝" w:eastAsia="ＭＳ 明朝" w:hAnsiTheme="majorHAnsi" w:cstheme="majorBidi" w:hint="eastAsia"/>
        </w:rPr>
        <w:t>.xlsx」（この場合「xlsx」が拡張子です）</w:t>
      </w:r>
      <w:r w:rsidRPr="00BF375F">
        <w:rPr>
          <w:rFonts w:ascii="ＭＳ 明朝" w:eastAsia="ＭＳ 明朝" w:hAnsiTheme="majorHAnsi" w:cstheme="majorBidi"/>
        </w:rPr>
        <w:br/>
      </w:r>
      <w:r w:rsidRPr="00BF375F">
        <w:rPr>
          <w:rFonts w:ascii="ＭＳ 明朝" w:eastAsia="ＭＳ 明朝" w:hAnsiTheme="majorHAnsi" w:cstheme="majorBidi" w:hint="eastAsia"/>
        </w:rPr>
        <w:t>ファイル名の最後に表示する「．」から右側に表示した文字列で、ファイルの種類または形式を識別する目的ですExcel2000～2003では「xls」、Excel2007以降のバージョンの場合は「</w:t>
      </w:r>
      <w:r w:rsidRPr="00BF375F">
        <w:rPr>
          <w:rFonts w:ascii="ＭＳ 明朝" w:eastAsia="ＭＳ 明朝" w:hAnsiTheme="majorHAnsi" w:cstheme="majorBidi"/>
        </w:rPr>
        <w:t>xlsx</w:t>
      </w:r>
      <w:r w:rsidRPr="00BF375F">
        <w:rPr>
          <w:rFonts w:ascii="ＭＳ 明朝" w:eastAsia="ＭＳ 明朝" w:hAnsiTheme="majorHAnsi" w:cstheme="majorBidi" w:hint="eastAsia"/>
        </w:rPr>
        <w:t>」となります。</w:t>
      </w:r>
      <w:r w:rsidRPr="00BF375F">
        <w:rPr>
          <w:rFonts w:ascii="ＭＳ 明朝" w:eastAsia="ＭＳ 明朝" w:hAnsiTheme="majorHAnsi" w:cstheme="majorBidi"/>
        </w:rPr>
        <w:br/>
      </w:r>
      <w:r w:rsidRPr="00BF375F">
        <w:rPr>
          <w:rFonts w:ascii="ＭＳ 明朝" w:eastAsia="ＭＳ 明朝" w:hAnsiTheme="majorHAnsi" w:cstheme="majorBidi" w:hint="eastAsia"/>
        </w:rPr>
        <w:t>Word2000～2003の場合は「doc」Word2007以降では「docx」となります。</w:t>
      </w:r>
      <w:r w:rsidRPr="00BF375F">
        <w:rPr>
          <w:rFonts w:ascii="ＭＳ 明朝" w:eastAsia="ＭＳ 明朝" w:hAnsiTheme="majorHAnsi" w:cstheme="majorBidi"/>
        </w:rPr>
        <w:br/>
      </w:r>
      <w:r w:rsidRPr="00BF375F">
        <w:rPr>
          <w:rFonts w:ascii="ＭＳ 明朝" w:eastAsia="ＭＳ 明朝" w:hAnsiTheme="majorHAnsi" w:cstheme="majorBidi" w:hint="eastAsia"/>
        </w:rPr>
        <w:t>Excel2007以降で、「</w:t>
      </w:r>
      <w:r w:rsidRPr="009B69A3">
        <w:rPr>
          <w:rFonts w:hint="eastAsia"/>
        </w:rPr>
        <w:t>Excel差し込み印刷インストール・アンインストール.xlsm</w:t>
      </w:r>
      <w:r w:rsidRPr="00BF375F">
        <w:rPr>
          <w:rFonts w:ascii="ＭＳ 明朝" w:eastAsia="ＭＳ 明朝" w:hAnsiTheme="majorHAnsi" w:cstheme="majorBidi" w:hint="eastAsia"/>
        </w:rPr>
        <w:t>」のようにマクロを含む場合は「</w:t>
      </w:r>
      <w:r w:rsidRPr="00BF375F">
        <w:rPr>
          <w:rFonts w:ascii="ＭＳ 明朝" w:eastAsia="ＭＳ 明朝" w:hAnsiTheme="majorHAnsi" w:cstheme="majorBidi"/>
        </w:rPr>
        <w:t>xlsm</w:t>
      </w:r>
      <w:r w:rsidRPr="00BF375F">
        <w:rPr>
          <w:rFonts w:ascii="ＭＳ 明朝" w:eastAsia="ＭＳ 明朝" w:hAnsiTheme="majorHAnsi" w:cstheme="majorBidi" w:hint="eastAsia"/>
        </w:rPr>
        <w:t>」となります。</w:t>
      </w:r>
    </w:p>
    <w:p w14:paraId="064FABCD"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bookmarkStart w:id="437" w:name="_Toc53779002"/>
      <w:bookmarkStart w:id="438" w:name="_Toc56535435"/>
      <w:bookmarkStart w:id="439" w:name="_Toc169698438"/>
      <w:r w:rsidRPr="00BF375F">
        <w:rPr>
          <w:rFonts w:ascii="ＭＳ 明朝" w:eastAsia="ＭＳ 明朝" w:hAnsiTheme="majorHAnsi" w:cstheme="majorBidi" w:hint="eastAsia"/>
        </w:rPr>
        <w:t>Windows10の拡張子の表示方法：</w:t>
      </w:r>
      <w:bookmarkEnd w:id="437"/>
      <w:bookmarkEnd w:id="438"/>
      <w:bookmarkEnd w:id="439"/>
    </w:p>
    <w:p w14:paraId="397E79B7"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r w:rsidRPr="00BF375F">
        <w:rPr>
          <w:rFonts w:ascii="ＭＳ 明朝" w:eastAsia="ＭＳ 明朝" w:hAnsiTheme="majorHAnsi" w:cstheme="majorBidi" w:hint="eastAsia"/>
        </w:rPr>
        <w:t>エクスプローラーを開きトップの＜表示＞タブを選択します。</w:t>
      </w:r>
    </w:p>
    <w:p w14:paraId="44103BB2"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r w:rsidRPr="00BF375F">
        <w:rPr>
          <w:rFonts w:ascii="ＭＳ 明朝" w:eastAsia="ＭＳ 明朝" w:hAnsiTheme="majorHAnsi" w:cstheme="majorBidi" w:hint="eastAsia"/>
        </w:rPr>
        <w:t>＜オプション＞を選択します。</w:t>
      </w:r>
    </w:p>
    <w:p w14:paraId="3DCEE9D1"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r w:rsidRPr="00BF375F">
        <w:rPr>
          <w:rFonts w:ascii="ＭＳ 明朝" w:eastAsia="ＭＳ 明朝" w:hAnsiTheme="majorHAnsi" w:cstheme="majorBidi" w:hint="eastAsia"/>
        </w:rPr>
        <w:t>「フォルダーオプション」が表示するのでトップの＜表示＞をクリックします。</w:t>
      </w:r>
    </w:p>
    <w:p w14:paraId="45ECBBB6"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r w:rsidRPr="00BF375F">
        <w:rPr>
          <w:rFonts w:ascii="ＭＳ 明朝" w:eastAsia="ＭＳ 明朝" w:hAnsiTheme="majorHAnsi" w:cstheme="majorBidi" w:hint="eastAsia"/>
        </w:rPr>
        <w:t>「詳細設定」ボックスから「登録されている拡張子は表示しない」のチェックを外して、「OK」をクリックします。</w:t>
      </w:r>
    </w:p>
    <w:p w14:paraId="25EA0538" w14:textId="77777777" w:rsidR="00DD2B31" w:rsidRPr="00BF375F" w:rsidRDefault="00DD2B31" w:rsidP="00FF34A7">
      <w:pPr>
        <w:pStyle w:val="2"/>
      </w:pPr>
      <w:bookmarkStart w:id="440" w:name="_Toc169698439"/>
      <w:bookmarkStart w:id="441" w:name="_Toc199076286"/>
      <w:bookmarkStart w:id="442" w:name="_Toc199337516"/>
      <w:bookmarkStart w:id="443" w:name="_Toc199337857"/>
      <w:bookmarkStart w:id="444" w:name="_Toc199337901"/>
      <w:bookmarkStart w:id="445" w:name="_Toc199338145"/>
      <w:bookmarkStart w:id="446" w:name="_Toc199339292"/>
      <w:bookmarkStart w:id="447" w:name="_Toc219981512"/>
      <w:bookmarkStart w:id="448" w:name="_Toc219984305"/>
      <w:r w:rsidRPr="00BF375F">
        <w:rPr>
          <w:rFonts w:hint="eastAsia"/>
        </w:rPr>
        <w:t>Windows11の拡張子の表示方法：</w:t>
      </w:r>
      <w:bookmarkEnd w:id="440"/>
      <w:bookmarkEnd w:id="441"/>
      <w:bookmarkEnd w:id="442"/>
      <w:bookmarkEnd w:id="443"/>
      <w:bookmarkEnd w:id="444"/>
      <w:bookmarkEnd w:id="445"/>
      <w:bookmarkEnd w:id="446"/>
      <w:bookmarkEnd w:id="447"/>
      <w:bookmarkEnd w:id="448"/>
    </w:p>
    <w:p w14:paraId="1DD6EF7E"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r w:rsidRPr="00BF375F">
        <w:rPr>
          <w:rFonts w:ascii="ＭＳ 明朝" w:eastAsia="ＭＳ 明朝" w:hAnsiTheme="majorHAnsi" w:cstheme="majorBidi" w:hint="eastAsia"/>
        </w:rPr>
        <w:t>エクスプローラーを開きトップの「…」をクリックして＜オプション＞を選択します。</w:t>
      </w:r>
    </w:p>
    <w:p w14:paraId="59AE6673" w14:textId="77777777" w:rsidR="00DD2B31" w:rsidRPr="00BF375F" w:rsidRDefault="00DD2B31" w:rsidP="00DD2B31">
      <w:pPr>
        <w:numPr>
          <w:ilvl w:val="2"/>
          <w:numId w:val="8"/>
        </w:numPr>
        <w:ind w:left="993"/>
        <w:jc w:val="both"/>
        <w:outlineLvl w:val="2"/>
        <w:rPr>
          <w:rFonts w:ascii="ＭＳ 明朝" w:eastAsia="ＭＳ 明朝" w:hAnsiTheme="majorHAnsi" w:cstheme="majorBidi"/>
        </w:rPr>
      </w:pPr>
      <w:r w:rsidRPr="00BF375F">
        <w:rPr>
          <w:rFonts w:ascii="ＭＳ 明朝" w:eastAsia="ＭＳ 明朝" w:hAnsiTheme="majorHAnsi" w:cstheme="majorBidi" w:hint="eastAsia"/>
        </w:rPr>
        <w:t>「フォルダーオプション」が表示するのでトップの＜表示＞をクリックします。</w:t>
      </w:r>
    </w:p>
    <w:p w14:paraId="1111234A" w14:textId="047A26CB" w:rsidR="00452D7A" w:rsidRPr="007E3A0F" w:rsidRDefault="00DD2B31" w:rsidP="00232113">
      <w:pPr>
        <w:numPr>
          <w:ilvl w:val="2"/>
          <w:numId w:val="8"/>
        </w:numPr>
        <w:ind w:left="993"/>
        <w:jc w:val="both"/>
        <w:outlineLvl w:val="2"/>
      </w:pPr>
      <w:r w:rsidRPr="00A21F19">
        <w:rPr>
          <w:rFonts w:ascii="ＭＳ 明朝" w:eastAsia="ＭＳ 明朝" w:hAnsiTheme="majorHAnsi" w:cstheme="majorBidi" w:hint="eastAsia"/>
        </w:rPr>
        <w:t>「詳細設定」ボックスから「登録されている拡張子は表示しない」のチェックを外して、「OK」をクリックします。</w:t>
      </w:r>
    </w:p>
    <w:sectPr w:rsidR="00452D7A" w:rsidRPr="007E3A0F" w:rsidSect="00DD2B31">
      <w:pgSz w:w="11906" w:h="16838"/>
      <w:pgMar w:top="1701" w:right="1134" w:bottom="1418" w:left="1701" w:header="851" w:footer="567" w:gutter="0"/>
      <w:pgNumType w:fmt="numberInDash"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8A5AA9" w14:textId="77777777" w:rsidR="00C378A6" w:rsidRPr="00D03215" w:rsidRDefault="00C378A6" w:rsidP="00AC71EA">
      <w:r w:rsidRPr="00D03215">
        <w:separator/>
      </w:r>
    </w:p>
    <w:p w14:paraId="25C4BC2B" w14:textId="77777777" w:rsidR="00C378A6" w:rsidRPr="00D03215" w:rsidRDefault="00C378A6" w:rsidP="00AC71EA"/>
    <w:p w14:paraId="07738EFF" w14:textId="77777777" w:rsidR="00C378A6" w:rsidRPr="00D03215" w:rsidRDefault="00C378A6" w:rsidP="00AC71EA"/>
  </w:endnote>
  <w:endnote w:type="continuationSeparator" w:id="0">
    <w:p w14:paraId="285DD8E1" w14:textId="77777777" w:rsidR="00C378A6" w:rsidRPr="00D03215" w:rsidRDefault="00C378A6" w:rsidP="00AC71EA">
      <w:r w:rsidRPr="00D03215">
        <w:continuationSeparator/>
      </w:r>
    </w:p>
    <w:p w14:paraId="3355F9FE" w14:textId="77777777" w:rsidR="00C378A6" w:rsidRPr="00D03215" w:rsidRDefault="00C378A6" w:rsidP="00AC71EA"/>
    <w:p w14:paraId="04645F57" w14:textId="77777777" w:rsidR="00C378A6" w:rsidRPr="00D03215" w:rsidRDefault="00C378A6" w:rsidP="00AC71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94099992"/>
      <w:docPartObj>
        <w:docPartGallery w:val="Page Numbers (Bottom of Page)"/>
        <w:docPartUnique/>
      </w:docPartObj>
    </w:sdtPr>
    <w:sdtContent>
      <w:p w14:paraId="285EEC67" w14:textId="77777777" w:rsidR="0033563C" w:rsidRPr="00D03215" w:rsidRDefault="0033563C">
        <w:pPr>
          <w:pStyle w:val="a3"/>
          <w:jc w:val="center"/>
        </w:pPr>
        <w:r w:rsidRPr="00D03215">
          <w:fldChar w:fldCharType="begin"/>
        </w:r>
        <w:r w:rsidRPr="00D03215">
          <w:instrText>PAGE   \* MERGEFORMAT</w:instrText>
        </w:r>
        <w:r w:rsidRPr="00D03215">
          <w:fldChar w:fldCharType="separate"/>
        </w:r>
        <w:r w:rsidRPr="00D03215">
          <w:t>2</w:t>
        </w:r>
        <w:r w:rsidRPr="00D03215">
          <w:fldChar w:fldCharType="end"/>
        </w:r>
      </w:p>
    </w:sdtContent>
  </w:sdt>
  <w:p w14:paraId="5C9FEEA1" w14:textId="77777777" w:rsidR="0033563C" w:rsidRPr="00D03215" w:rsidRDefault="0033563C" w:rsidP="00AC71E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77CB7" w14:textId="77777777" w:rsidR="0033563C" w:rsidRPr="00D03215" w:rsidRDefault="0033563C" w:rsidP="00AC71EA">
    <w:pPr>
      <w:pStyle w:val="a3"/>
    </w:pPr>
  </w:p>
  <w:p w14:paraId="32C848BB" w14:textId="77777777" w:rsidR="0033563C" w:rsidRPr="00D03215" w:rsidRDefault="00000000" w:rsidP="00AC71EA">
    <w:pPr>
      <w:pStyle w:val="a3"/>
    </w:pPr>
    <w:sdt>
      <w:sdtPr>
        <w:id w:val="1483047162"/>
        <w:docPartObj>
          <w:docPartGallery w:val="Page Numbers (Bottom of Page)"/>
          <w:docPartUnique/>
        </w:docPartObj>
      </w:sdtPr>
      <w:sdtContent>
        <w:r w:rsidR="0033563C" w:rsidRPr="00D03215">
          <w:fldChar w:fldCharType="begin"/>
        </w:r>
        <w:r w:rsidR="0033563C" w:rsidRPr="00D03215">
          <w:instrText>PAGE   \* MERGEFORMAT</w:instrText>
        </w:r>
        <w:r w:rsidR="0033563C" w:rsidRPr="00D03215">
          <w:fldChar w:fldCharType="separate"/>
        </w:r>
        <w:r w:rsidR="0033563C" w:rsidRPr="00D03215">
          <w:t xml:space="preserve"> </w:t>
        </w:r>
        <w:r w:rsidR="0033563C" w:rsidRPr="00D03215">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DBBDB6" w14:textId="77777777" w:rsidR="00C378A6" w:rsidRPr="00D03215" w:rsidRDefault="00C378A6" w:rsidP="00AC71EA">
      <w:r w:rsidRPr="00D03215">
        <w:separator/>
      </w:r>
    </w:p>
    <w:p w14:paraId="5209C6DC" w14:textId="77777777" w:rsidR="00C378A6" w:rsidRPr="00D03215" w:rsidRDefault="00C378A6" w:rsidP="00AC71EA"/>
    <w:p w14:paraId="5C1EB44C" w14:textId="77777777" w:rsidR="00C378A6" w:rsidRPr="00D03215" w:rsidRDefault="00C378A6" w:rsidP="00AC71EA"/>
  </w:footnote>
  <w:footnote w:type="continuationSeparator" w:id="0">
    <w:p w14:paraId="56F3CAB5" w14:textId="77777777" w:rsidR="00C378A6" w:rsidRPr="00D03215" w:rsidRDefault="00C378A6" w:rsidP="00AC71EA">
      <w:r w:rsidRPr="00D03215">
        <w:continuationSeparator/>
      </w:r>
    </w:p>
    <w:p w14:paraId="61B46362" w14:textId="77777777" w:rsidR="00C378A6" w:rsidRPr="00D03215" w:rsidRDefault="00C378A6" w:rsidP="00AC71EA"/>
    <w:p w14:paraId="60559A70" w14:textId="77777777" w:rsidR="00C378A6" w:rsidRPr="00D03215" w:rsidRDefault="00C378A6" w:rsidP="00AC71E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30DE9"/>
    <w:multiLevelType w:val="hybridMultilevel"/>
    <w:tmpl w:val="C4EC271E"/>
    <w:lvl w:ilvl="0" w:tplc="2A289CF0">
      <w:start w:val="1"/>
      <w:numFmt w:val="decimal"/>
      <w:lvlText w:val="(%1)"/>
      <w:lvlJc w:val="left"/>
      <w:pPr>
        <w:ind w:left="780" w:hanging="420"/>
      </w:pPr>
      <w:rPr>
        <w:rFonts w:hint="eastAsia"/>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 w15:restartNumberingAfterBreak="0">
    <w:nsid w:val="01861FE8"/>
    <w:multiLevelType w:val="hybridMultilevel"/>
    <w:tmpl w:val="5C8A9056"/>
    <w:lvl w:ilvl="0" w:tplc="5028924E">
      <w:numFmt w:val="bullet"/>
      <w:lvlText w:val="※"/>
      <w:lvlJc w:val="left"/>
      <w:pPr>
        <w:ind w:left="1636" w:hanging="360"/>
      </w:pPr>
      <w:rPr>
        <w:rFonts w:ascii="ＭＳ 明朝" w:eastAsia="ＭＳ 明朝" w:hAnsi="ＭＳ 明朝" w:cstheme="majorBidi" w:hint="eastAsia"/>
      </w:rPr>
    </w:lvl>
    <w:lvl w:ilvl="1" w:tplc="0409000B" w:tentative="1">
      <w:start w:val="1"/>
      <w:numFmt w:val="bullet"/>
      <w:lvlText w:val=""/>
      <w:lvlJc w:val="left"/>
      <w:pPr>
        <w:ind w:left="2116" w:hanging="420"/>
      </w:pPr>
      <w:rPr>
        <w:rFonts w:ascii="Wingdings" w:hAnsi="Wingdings" w:hint="default"/>
      </w:rPr>
    </w:lvl>
    <w:lvl w:ilvl="2" w:tplc="0409000D" w:tentative="1">
      <w:start w:val="1"/>
      <w:numFmt w:val="bullet"/>
      <w:lvlText w:val=""/>
      <w:lvlJc w:val="left"/>
      <w:pPr>
        <w:ind w:left="2536" w:hanging="420"/>
      </w:pPr>
      <w:rPr>
        <w:rFonts w:ascii="Wingdings" w:hAnsi="Wingdings" w:hint="default"/>
      </w:rPr>
    </w:lvl>
    <w:lvl w:ilvl="3" w:tplc="04090001" w:tentative="1">
      <w:start w:val="1"/>
      <w:numFmt w:val="bullet"/>
      <w:lvlText w:val=""/>
      <w:lvlJc w:val="left"/>
      <w:pPr>
        <w:ind w:left="2956" w:hanging="420"/>
      </w:pPr>
      <w:rPr>
        <w:rFonts w:ascii="Wingdings" w:hAnsi="Wingdings" w:hint="default"/>
      </w:rPr>
    </w:lvl>
    <w:lvl w:ilvl="4" w:tplc="0409000B" w:tentative="1">
      <w:start w:val="1"/>
      <w:numFmt w:val="bullet"/>
      <w:lvlText w:val=""/>
      <w:lvlJc w:val="left"/>
      <w:pPr>
        <w:ind w:left="3376" w:hanging="420"/>
      </w:pPr>
      <w:rPr>
        <w:rFonts w:ascii="Wingdings" w:hAnsi="Wingdings" w:hint="default"/>
      </w:rPr>
    </w:lvl>
    <w:lvl w:ilvl="5" w:tplc="0409000D" w:tentative="1">
      <w:start w:val="1"/>
      <w:numFmt w:val="bullet"/>
      <w:lvlText w:val=""/>
      <w:lvlJc w:val="left"/>
      <w:pPr>
        <w:ind w:left="3796" w:hanging="420"/>
      </w:pPr>
      <w:rPr>
        <w:rFonts w:ascii="Wingdings" w:hAnsi="Wingdings" w:hint="default"/>
      </w:rPr>
    </w:lvl>
    <w:lvl w:ilvl="6" w:tplc="04090001" w:tentative="1">
      <w:start w:val="1"/>
      <w:numFmt w:val="bullet"/>
      <w:lvlText w:val=""/>
      <w:lvlJc w:val="left"/>
      <w:pPr>
        <w:ind w:left="4216" w:hanging="420"/>
      </w:pPr>
      <w:rPr>
        <w:rFonts w:ascii="Wingdings" w:hAnsi="Wingdings" w:hint="default"/>
      </w:rPr>
    </w:lvl>
    <w:lvl w:ilvl="7" w:tplc="0409000B" w:tentative="1">
      <w:start w:val="1"/>
      <w:numFmt w:val="bullet"/>
      <w:lvlText w:val=""/>
      <w:lvlJc w:val="left"/>
      <w:pPr>
        <w:ind w:left="4636" w:hanging="420"/>
      </w:pPr>
      <w:rPr>
        <w:rFonts w:ascii="Wingdings" w:hAnsi="Wingdings" w:hint="default"/>
      </w:rPr>
    </w:lvl>
    <w:lvl w:ilvl="8" w:tplc="0409000D" w:tentative="1">
      <w:start w:val="1"/>
      <w:numFmt w:val="bullet"/>
      <w:lvlText w:val=""/>
      <w:lvlJc w:val="left"/>
      <w:pPr>
        <w:ind w:left="5056" w:hanging="420"/>
      </w:pPr>
      <w:rPr>
        <w:rFonts w:ascii="Wingdings" w:hAnsi="Wingdings" w:hint="default"/>
      </w:rPr>
    </w:lvl>
  </w:abstractNum>
  <w:abstractNum w:abstractNumId="2" w15:restartNumberingAfterBreak="0">
    <w:nsid w:val="08263B3A"/>
    <w:multiLevelType w:val="hybridMultilevel"/>
    <w:tmpl w:val="2FEA84C2"/>
    <w:lvl w:ilvl="0" w:tplc="A4386D94">
      <w:start w:val="1"/>
      <w:numFmt w:val="decimal"/>
      <w:pStyle w:val="5"/>
      <w:lvlText w:val="%1."/>
      <w:lvlJc w:val="left"/>
      <w:pPr>
        <w:ind w:left="2100" w:hanging="420"/>
      </w:pPr>
    </w:lvl>
    <w:lvl w:ilvl="1" w:tplc="04090017" w:tentative="1">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3" w15:restartNumberingAfterBreak="0">
    <w:nsid w:val="0A43550B"/>
    <w:multiLevelType w:val="hybridMultilevel"/>
    <w:tmpl w:val="9E547DBE"/>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tentative="1">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tentative="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4" w15:restartNumberingAfterBreak="0">
    <w:nsid w:val="0A9F3472"/>
    <w:multiLevelType w:val="multilevel"/>
    <w:tmpl w:val="1B7E26BA"/>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5" w15:restartNumberingAfterBreak="0">
    <w:nsid w:val="170E2CA3"/>
    <w:multiLevelType w:val="multilevel"/>
    <w:tmpl w:val="3F565596"/>
    <w:lvl w:ilvl="0">
      <w:start w:val="1"/>
      <w:numFmt w:val="decimalFullWidth"/>
      <w:suff w:val="space"/>
      <w:lvlText w:val="%1"/>
      <w:lvlJc w:val="left"/>
      <w:pPr>
        <w:ind w:left="425" w:hanging="425"/>
      </w:pPr>
      <w:rPr>
        <w:rFonts w:hint="eastAsia"/>
        <w:lang w:val="en-US"/>
      </w:rPr>
    </w:lvl>
    <w:lvl w:ilvl="1">
      <w:start w:val="1"/>
      <w:numFmt w:val="decimal"/>
      <w:suff w:val="space"/>
      <w:lvlText w:val="(%2)"/>
      <w:lvlJc w:val="left"/>
      <w:pPr>
        <w:ind w:left="737"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suff w:val="space"/>
      <w:lvlText w:val="%3)"/>
      <w:lvlJc w:val="left"/>
      <w:pPr>
        <w:ind w:left="992" w:hanging="312"/>
      </w:pPr>
      <w:rPr>
        <w:rFonts w:hint="eastAsia"/>
        <w:b w:val="0"/>
      </w:rPr>
    </w:lvl>
    <w:lvl w:ilvl="3">
      <w:start w:val="1"/>
      <w:numFmt w:val="decimalEnclosedCircl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6" w15:restartNumberingAfterBreak="0">
    <w:nsid w:val="17AC61E8"/>
    <w:multiLevelType w:val="hybridMultilevel"/>
    <w:tmpl w:val="A394DCE0"/>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DBC6B99"/>
    <w:multiLevelType w:val="hybridMultilevel"/>
    <w:tmpl w:val="734ED61A"/>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10C7F43"/>
    <w:multiLevelType w:val="hybridMultilevel"/>
    <w:tmpl w:val="1B10A53C"/>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CF659C5"/>
    <w:multiLevelType w:val="multilevel"/>
    <w:tmpl w:val="4DDC56B6"/>
    <w:lvl w:ilvl="0">
      <w:start w:val="1"/>
      <w:numFmt w:val="decimalFullWidth"/>
      <w:suff w:val="space"/>
      <w:lvlText w:val="%1"/>
      <w:lvlJc w:val="left"/>
      <w:pPr>
        <w:ind w:left="425" w:hanging="425"/>
      </w:pPr>
      <w:rPr>
        <w:rFonts w:hint="eastAsia"/>
        <w:lang w:val="en-US"/>
      </w:rPr>
    </w:lvl>
    <w:lvl w:ilvl="1">
      <w:start w:val="1"/>
      <w:numFmt w:val="decimal"/>
      <w:pStyle w:val="2"/>
      <w:suff w:val="space"/>
      <w:lvlText w:val="(%2)"/>
      <w:lvlJc w:val="left"/>
      <w:pPr>
        <w:ind w:left="737"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3"/>
      <w:suff w:val="space"/>
      <w:lvlText w:val="%3)"/>
      <w:lvlJc w:val="left"/>
      <w:pPr>
        <w:ind w:left="738" w:hanging="312"/>
      </w:pPr>
      <w:rPr>
        <w:rFonts w:hint="eastAsia"/>
        <w:b w:val="0"/>
      </w:rPr>
    </w:lvl>
    <w:lvl w:ilvl="3">
      <w:start w:val="1"/>
      <w:numFmt w:val="lowerLetter"/>
      <w:pStyle w:val="4"/>
      <w:suff w:val="spac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0" w15:restartNumberingAfterBreak="0">
    <w:nsid w:val="41AC200C"/>
    <w:multiLevelType w:val="multilevel"/>
    <w:tmpl w:val="68A293BE"/>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1" w15:restartNumberingAfterBreak="0">
    <w:nsid w:val="437F1639"/>
    <w:multiLevelType w:val="hybridMultilevel"/>
    <w:tmpl w:val="46ACBF7C"/>
    <w:lvl w:ilvl="0" w:tplc="100C031E">
      <w:numFmt w:val="bullet"/>
      <w:lvlText w:val="※"/>
      <w:lvlJc w:val="left"/>
      <w:pPr>
        <w:ind w:left="219" w:hanging="360"/>
      </w:pPr>
      <w:rPr>
        <w:rFonts w:ascii="ＭＳ 明朝" w:eastAsia="ＭＳ 明朝" w:hAnsi="ＭＳ 明朝" w:cstheme="minorBidi" w:hint="eastAsia"/>
        <w:b/>
        <w:bCs w:val="0"/>
        <w:color w:val="FF0000"/>
        <w:sz w:val="24"/>
      </w:rPr>
    </w:lvl>
    <w:lvl w:ilvl="1" w:tplc="8F7C0D54">
      <w:numFmt w:val="bullet"/>
      <w:lvlText w:val="◆"/>
      <w:lvlJc w:val="left"/>
      <w:pPr>
        <w:ind w:left="639" w:hanging="360"/>
      </w:pPr>
      <w:rPr>
        <w:rFonts w:ascii="ＭＳ 明朝" w:eastAsia="ＭＳ 明朝" w:hAnsi="ＭＳ 明朝" w:cstheme="minorBidi" w:hint="eastAsia"/>
      </w:rPr>
    </w:lvl>
    <w:lvl w:ilvl="2" w:tplc="0409000D" w:tentative="1">
      <w:start w:val="1"/>
      <w:numFmt w:val="bullet"/>
      <w:lvlText w:val=""/>
      <w:lvlJc w:val="left"/>
      <w:pPr>
        <w:ind w:left="1119" w:hanging="420"/>
      </w:pPr>
      <w:rPr>
        <w:rFonts w:ascii="Wingdings" w:hAnsi="Wingdings" w:hint="default"/>
      </w:rPr>
    </w:lvl>
    <w:lvl w:ilvl="3" w:tplc="04090001" w:tentative="1">
      <w:start w:val="1"/>
      <w:numFmt w:val="bullet"/>
      <w:lvlText w:val=""/>
      <w:lvlJc w:val="left"/>
      <w:pPr>
        <w:ind w:left="1539" w:hanging="420"/>
      </w:pPr>
      <w:rPr>
        <w:rFonts w:ascii="Wingdings" w:hAnsi="Wingdings" w:hint="default"/>
      </w:rPr>
    </w:lvl>
    <w:lvl w:ilvl="4" w:tplc="0409000B" w:tentative="1">
      <w:start w:val="1"/>
      <w:numFmt w:val="bullet"/>
      <w:lvlText w:val=""/>
      <w:lvlJc w:val="left"/>
      <w:pPr>
        <w:ind w:left="1959" w:hanging="420"/>
      </w:pPr>
      <w:rPr>
        <w:rFonts w:ascii="Wingdings" w:hAnsi="Wingdings" w:hint="default"/>
      </w:rPr>
    </w:lvl>
    <w:lvl w:ilvl="5" w:tplc="0409000D" w:tentative="1">
      <w:start w:val="1"/>
      <w:numFmt w:val="bullet"/>
      <w:lvlText w:val=""/>
      <w:lvlJc w:val="left"/>
      <w:pPr>
        <w:ind w:left="2379" w:hanging="420"/>
      </w:pPr>
      <w:rPr>
        <w:rFonts w:ascii="Wingdings" w:hAnsi="Wingdings" w:hint="default"/>
      </w:rPr>
    </w:lvl>
    <w:lvl w:ilvl="6" w:tplc="04090001" w:tentative="1">
      <w:start w:val="1"/>
      <w:numFmt w:val="bullet"/>
      <w:lvlText w:val=""/>
      <w:lvlJc w:val="left"/>
      <w:pPr>
        <w:ind w:left="2799" w:hanging="420"/>
      </w:pPr>
      <w:rPr>
        <w:rFonts w:ascii="Wingdings" w:hAnsi="Wingdings" w:hint="default"/>
      </w:rPr>
    </w:lvl>
    <w:lvl w:ilvl="7" w:tplc="0409000B" w:tentative="1">
      <w:start w:val="1"/>
      <w:numFmt w:val="bullet"/>
      <w:lvlText w:val=""/>
      <w:lvlJc w:val="left"/>
      <w:pPr>
        <w:ind w:left="3219" w:hanging="420"/>
      </w:pPr>
      <w:rPr>
        <w:rFonts w:ascii="Wingdings" w:hAnsi="Wingdings" w:hint="default"/>
      </w:rPr>
    </w:lvl>
    <w:lvl w:ilvl="8" w:tplc="0409000D" w:tentative="1">
      <w:start w:val="1"/>
      <w:numFmt w:val="bullet"/>
      <w:lvlText w:val=""/>
      <w:lvlJc w:val="left"/>
      <w:pPr>
        <w:ind w:left="3639" w:hanging="420"/>
      </w:pPr>
      <w:rPr>
        <w:rFonts w:ascii="Wingdings" w:hAnsi="Wingdings" w:hint="default"/>
      </w:rPr>
    </w:lvl>
  </w:abstractNum>
  <w:abstractNum w:abstractNumId="12" w15:restartNumberingAfterBreak="0">
    <w:nsid w:val="46475849"/>
    <w:multiLevelType w:val="hybridMultilevel"/>
    <w:tmpl w:val="D688B2D6"/>
    <w:lvl w:ilvl="0" w:tplc="4B544B3E">
      <w:start w:val="2"/>
      <w:numFmt w:val="bullet"/>
      <w:lvlText w:val="※"/>
      <w:lvlJc w:val="left"/>
      <w:pPr>
        <w:ind w:left="927" w:hanging="360"/>
      </w:pPr>
      <w:rPr>
        <w:rFonts w:ascii="ＭＳ 明朝" w:eastAsia="ＭＳ 明朝" w:hAnsi="ＭＳ 明朝" w:cstheme="minorBidi" w:hint="eastAsia"/>
      </w:rPr>
    </w:lvl>
    <w:lvl w:ilvl="1" w:tplc="0409000B">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3" w15:restartNumberingAfterBreak="0">
    <w:nsid w:val="4E072344"/>
    <w:multiLevelType w:val="hybridMultilevel"/>
    <w:tmpl w:val="2AA087A2"/>
    <w:lvl w:ilvl="0" w:tplc="0409000F">
      <w:start w:val="1"/>
      <w:numFmt w:val="decimal"/>
      <w:lvlText w:val="%1."/>
      <w:lvlJc w:val="left"/>
      <w:pPr>
        <w:ind w:left="2100" w:hanging="420"/>
      </w:pPr>
    </w:lvl>
    <w:lvl w:ilvl="1" w:tplc="04090017">
      <w:start w:val="1"/>
      <w:numFmt w:val="aiueoFullWidth"/>
      <w:lvlText w:val="(%2)"/>
      <w:lvlJc w:val="left"/>
      <w:pPr>
        <w:ind w:left="2520" w:hanging="420"/>
      </w:pPr>
    </w:lvl>
    <w:lvl w:ilvl="2" w:tplc="04090011" w:tentative="1">
      <w:start w:val="1"/>
      <w:numFmt w:val="decimalEnclosedCircle"/>
      <w:lvlText w:val="%3"/>
      <w:lvlJc w:val="left"/>
      <w:pPr>
        <w:ind w:left="2940" w:hanging="420"/>
      </w:pPr>
    </w:lvl>
    <w:lvl w:ilvl="3" w:tplc="0409000F" w:tentative="1">
      <w:start w:val="1"/>
      <w:numFmt w:val="decimal"/>
      <w:lvlText w:val="%4."/>
      <w:lvlJc w:val="left"/>
      <w:pPr>
        <w:ind w:left="3360" w:hanging="420"/>
      </w:pPr>
    </w:lvl>
    <w:lvl w:ilvl="4" w:tplc="04090017" w:tentative="1">
      <w:start w:val="1"/>
      <w:numFmt w:val="aiueoFullWidth"/>
      <w:lvlText w:val="(%5)"/>
      <w:lvlJc w:val="left"/>
      <w:pPr>
        <w:ind w:left="3780" w:hanging="420"/>
      </w:pPr>
    </w:lvl>
    <w:lvl w:ilvl="5" w:tplc="04090011" w:tentative="1">
      <w:start w:val="1"/>
      <w:numFmt w:val="decimalEnclosedCircle"/>
      <w:lvlText w:val="%6"/>
      <w:lvlJc w:val="left"/>
      <w:pPr>
        <w:ind w:left="4200" w:hanging="420"/>
      </w:pPr>
    </w:lvl>
    <w:lvl w:ilvl="6" w:tplc="0409000F" w:tentative="1">
      <w:start w:val="1"/>
      <w:numFmt w:val="decimal"/>
      <w:lvlText w:val="%7."/>
      <w:lvlJc w:val="left"/>
      <w:pPr>
        <w:ind w:left="4620" w:hanging="420"/>
      </w:pPr>
    </w:lvl>
    <w:lvl w:ilvl="7" w:tplc="04090017" w:tentative="1">
      <w:start w:val="1"/>
      <w:numFmt w:val="aiueoFullWidth"/>
      <w:lvlText w:val="(%8)"/>
      <w:lvlJc w:val="left"/>
      <w:pPr>
        <w:ind w:left="5040" w:hanging="420"/>
      </w:pPr>
    </w:lvl>
    <w:lvl w:ilvl="8" w:tplc="04090011" w:tentative="1">
      <w:start w:val="1"/>
      <w:numFmt w:val="decimalEnclosedCircle"/>
      <w:lvlText w:val="%9"/>
      <w:lvlJc w:val="left"/>
      <w:pPr>
        <w:ind w:left="5460" w:hanging="420"/>
      </w:pPr>
    </w:lvl>
  </w:abstractNum>
  <w:abstractNum w:abstractNumId="14" w15:restartNumberingAfterBreak="0">
    <w:nsid w:val="4FBF2684"/>
    <w:multiLevelType w:val="multilevel"/>
    <w:tmpl w:val="74B027A4"/>
    <w:styleLink w:val="Excel"/>
    <w:lvl w:ilvl="0">
      <w:start w:val="1"/>
      <w:numFmt w:val="decimal"/>
      <w:lvlText w:val="%1."/>
      <w:lvlJc w:val="left"/>
      <w:pPr>
        <w:tabs>
          <w:tab w:val="num" w:pos="420"/>
        </w:tabs>
        <w:ind w:left="420" w:hanging="420"/>
      </w:pPr>
      <w:rPr>
        <w:rFonts w:ascii="Century" w:eastAsia="ＭＳ 明朝" w:hAnsi="Century"/>
        <w:kern w:val="2"/>
        <w:sz w:val="24"/>
      </w:rPr>
    </w:lvl>
    <w:lvl w:ilvl="1">
      <w:start w:val="1"/>
      <w:numFmt w:val="aiueoFullWidth"/>
      <w:lvlText w:val="(%2)"/>
      <w:lvlJc w:val="left"/>
      <w:pPr>
        <w:tabs>
          <w:tab w:val="num" w:pos="840"/>
        </w:tabs>
        <w:ind w:left="840" w:hanging="420"/>
      </w:pPr>
      <w:rPr>
        <w:rFonts w:eastAsia="ＭＳ 明朝"/>
        <w:sz w:val="21"/>
      </w:rPr>
    </w:lvl>
    <w:lvl w:ilvl="2">
      <w:start w:val="1"/>
      <w:numFmt w:val="decimalEnclosedCircle"/>
      <w:lvlText w:val="%3"/>
      <w:lvlJc w:val="left"/>
      <w:pPr>
        <w:tabs>
          <w:tab w:val="num" w:pos="1260"/>
        </w:tabs>
        <w:ind w:left="1260" w:hanging="420"/>
      </w:pPr>
      <w:rPr>
        <w:rFonts w:eastAsia="ＭＳ 明朝"/>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5" w15:restartNumberingAfterBreak="0">
    <w:nsid w:val="5624783F"/>
    <w:multiLevelType w:val="hybridMultilevel"/>
    <w:tmpl w:val="3BA6C6EE"/>
    <w:lvl w:ilvl="0" w:tplc="A99686EC">
      <w:start w:val="4"/>
      <w:numFmt w:val="decimal"/>
      <w:lvlText w:val="%1）"/>
      <w:lvlJc w:val="left"/>
      <w:pPr>
        <w:ind w:left="785" w:hanging="360"/>
      </w:pPr>
      <w:rPr>
        <w:rFonts w:hint="eastAsia"/>
      </w:rPr>
    </w:lvl>
    <w:lvl w:ilvl="1" w:tplc="04090017" w:tentative="1">
      <w:start w:val="1"/>
      <w:numFmt w:val="aiueoFullWidth"/>
      <w:lvlText w:val="(%2)"/>
      <w:lvlJc w:val="left"/>
      <w:pPr>
        <w:ind w:left="1305" w:hanging="440"/>
      </w:pPr>
    </w:lvl>
    <w:lvl w:ilvl="2" w:tplc="04090011" w:tentative="1">
      <w:start w:val="1"/>
      <w:numFmt w:val="decimalEnclosedCircle"/>
      <w:lvlText w:val="%3"/>
      <w:lvlJc w:val="left"/>
      <w:pPr>
        <w:ind w:left="1745" w:hanging="440"/>
      </w:pPr>
    </w:lvl>
    <w:lvl w:ilvl="3" w:tplc="0409000F" w:tentative="1">
      <w:start w:val="1"/>
      <w:numFmt w:val="decimal"/>
      <w:lvlText w:val="%4."/>
      <w:lvlJc w:val="left"/>
      <w:pPr>
        <w:ind w:left="2185" w:hanging="440"/>
      </w:pPr>
    </w:lvl>
    <w:lvl w:ilvl="4" w:tplc="04090017" w:tentative="1">
      <w:start w:val="1"/>
      <w:numFmt w:val="aiueoFullWidth"/>
      <w:lvlText w:val="(%5)"/>
      <w:lvlJc w:val="left"/>
      <w:pPr>
        <w:ind w:left="2625" w:hanging="440"/>
      </w:pPr>
    </w:lvl>
    <w:lvl w:ilvl="5" w:tplc="04090011" w:tentative="1">
      <w:start w:val="1"/>
      <w:numFmt w:val="decimalEnclosedCircle"/>
      <w:lvlText w:val="%6"/>
      <w:lvlJc w:val="left"/>
      <w:pPr>
        <w:ind w:left="3065" w:hanging="440"/>
      </w:pPr>
    </w:lvl>
    <w:lvl w:ilvl="6" w:tplc="0409000F" w:tentative="1">
      <w:start w:val="1"/>
      <w:numFmt w:val="decimal"/>
      <w:lvlText w:val="%7."/>
      <w:lvlJc w:val="left"/>
      <w:pPr>
        <w:ind w:left="3505" w:hanging="440"/>
      </w:pPr>
    </w:lvl>
    <w:lvl w:ilvl="7" w:tplc="04090017" w:tentative="1">
      <w:start w:val="1"/>
      <w:numFmt w:val="aiueoFullWidth"/>
      <w:lvlText w:val="(%8)"/>
      <w:lvlJc w:val="left"/>
      <w:pPr>
        <w:ind w:left="3945" w:hanging="440"/>
      </w:pPr>
    </w:lvl>
    <w:lvl w:ilvl="8" w:tplc="04090011" w:tentative="1">
      <w:start w:val="1"/>
      <w:numFmt w:val="decimalEnclosedCircle"/>
      <w:lvlText w:val="%9"/>
      <w:lvlJc w:val="left"/>
      <w:pPr>
        <w:ind w:left="4385" w:hanging="440"/>
      </w:pPr>
    </w:lvl>
  </w:abstractNum>
  <w:abstractNum w:abstractNumId="16" w15:restartNumberingAfterBreak="0">
    <w:nsid w:val="5D124856"/>
    <w:multiLevelType w:val="hybridMultilevel"/>
    <w:tmpl w:val="AF48E1E0"/>
    <w:lvl w:ilvl="0" w:tplc="B316D5CC">
      <w:start w:val="1"/>
      <w:numFmt w:val="upperLetter"/>
      <w:lvlText w:val="%1."/>
      <w:lvlJc w:val="left"/>
      <w:pPr>
        <w:ind w:left="1072" w:hanging="360"/>
      </w:pPr>
      <w:rPr>
        <w:rFonts w:hint="default"/>
      </w:rPr>
    </w:lvl>
    <w:lvl w:ilvl="1" w:tplc="04090017" w:tentative="1">
      <w:start w:val="1"/>
      <w:numFmt w:val="aiueoFullWidth"/>
      <w:lvlText w:val="(%2)"/>
      <w:lvlJc w:val="left"/>
      <w:pPr>
        <w:ind w:left="1592" w:hanging="440"/>
      </w:pPr>
    </w:lvl>
    <w:lvl w:ilvl="2" w:tplc="04090011" w:tentative="1">
      <w:start w:val="1"/>
      <w:numFmt w:val="decimalEnclosedCircle"/>
      <w:lvlText w:val="%3"/>
      <w:lvlJc w:val="left"/>
      <w:pPr>
        <w:ind w:left="2032" w:hanging="440"/>
      </w:pPr>
    </w:lvl>
    <w:lvl w:ilvl="3" w:tplc="0409000F" w:tentative="1">
      <w:start w:val="1"/>
      <w:numFmt w:val="decimal"/>
      <w:lvlText w:val="%4."/>
      <w:lvlJc w:val="left"/>
      <w:pPr>
        <w:ind w:left="2472" w:hanging="440"/>
      </w:pPr>
    </w:lvl>
    <w:lvl w:ilvl="4" w:tplc="04090017" w:tentative="1">
      <w:start w:val="1"/>
      <w:numFmt w:val="aiueoFullWidth"/>
      <w:lvlText w:val="(%5)"/>
      <w:lvlJc w:val="left"/>
      <w:pPr>
        <w:ind w:left="2912" w:hanging="440"/>
      </w:pPr>
    </w:lvl>
    <w:lvl w:ilvl="5" w:tplc="04090011" w:tentative="1">
      <w:start w:val="1"/>
      <w:numFmt w:val="decimalEnclosedCircle"/>
      <w:lvlText w:val="%6"/>
      <w:lvlJc w:val="left"/>
      <w:pPr>
        <w:ind w:left="3352" w:hanging="440"/>
      </w:pPr>
    </w:lvl>
    <w:lvl w:ilvl="6" w:tplc="0409000F" w:tentative="1">
      <w:start w:val="1"/>
      <w:numFmt w:val="decimal"/>
      <w:lvlText w:val="%7."/>
      <w:lvlJc w:val="left"/>
      <w:pPr>
        <w:ind w:left="3792" w:hanging="440"/>
      </w:pPr>
    </w:lvl>
    <w:lvl w:ilvl="7" w:tplc="04090017" w:tentative="1">
      <w:start w:val="1"/>
      <w:numFmt w:val="aiueoFullWidth"/>
      <w:lvlText w:val="(%8)"/>
      <w:lvlJc w:val="left"/>
      <w:pPr>
        <w:ind w:left="4232" w:hanging="440"/>
      </w:pPr>
    </w:lvl>
    <w:lvl w:ilvl="8" w:tplc="04090011" w:tentative="1">
      <w:start w:val="1"/>
      <w:numFmt w:val="decimalEnclosedCircle"/>
      <w:lvlText w:val="%9"/>
      <w:lvlJc w:val="left"/>
      <w:pPr>
        <w:ind w:left="4672" w:hanging="440"/>
      </w:pPr>
    </w:lvl>
  </w:abstractNum>
  <w:abstractNum w:abstractNumId="17" w15:restartNumberingAfterBreak="0">
    <w:nsid w:val="642815AD"/>
    <w:multiLevelType w:val="hybridMultilevel"/>
    <w:tmpl w:val="49B8A87A"/>
    <w:lvl w:ilvl="0" w:tplc="E8E893FA">
      <w:numFmt w:val="bullet"/>
      <w:lvlText w:val="※"/>
      <w:lvlJc w:val="left"/>
      <w:pPr>
        <w:ind w:left="360" w:hanging="360"/>
      </w:pPr>
      <w:rPr>
        <w:rFonts w:ascii="ＭＳ 明朝" w:eastAsia="ＭＳ 明朝" w:hAnsi="ＭＳ 明朝" w:cstheme="minorBidi" w:hint="eastAsia"/>
        <w:b/>
        <w:color w:val="FF0000"/>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66884094"/>
    <w:multiLevelType w:val="hybridMultilevel"/>
    <w:tmpl w:val="B03C6124"/>
    <w:lvl w:ilvl="0" w:tplc="AB6283CC">
      <w:numFmt w:val="bullet"/>
      <w:lvlText w:val="※"/>
      <w:lvlJc w:val="left"/>
      <w:pPr>
        <w:ind w:left="927" w:hanging="360"/>
      </w:pPr>
      <w:rPr>
        <w:rFonts w:ascii="ＭＳ 明朝" w:eastAsia="ＭＳ 明朝" w:hAnsi="ＭＳ 明朝" w:cstheme="minorBidi" w:hint="eastAsia"/>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9" w15:restartNumberingAfterBreak="0">
    <w:nsid w:val="6E9B7BAC"/>
    <w:multiLevelType w:val="hybridMultilevel"/>
    <w:tmpl w:val="E9FAE226"/>
    <w:lvl w:ilvl="0" w:tplc="7B32BCDC">
      <w:numFmt w:val="bullet"/>
      <w:lvlText w:val="◆"/>
      <w:lvlJc w:val="left"/>
      <w:pPr>
        <w:ind w:left="927" w:hanging="360"/>
      </w:pPr>
      <w:rPr>
        <w:rFonts w:ascii="ＭＳ 明朝" w:eastAsia="ＭＳ 明朝" w:hAnsi="ＭＳ 明朝" w:cstheme="minorBidi" w:hint="eastAsia"/>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20" w15:restartNumberingAfterBreak="0">
    <w:nsid w:val="74DD2208"/>
    <w:multiLevelType w:val="hybridMultilevel"/>
    <w:tmpl w:val="E49CC2BA"/>
    <w:lvl w:ilvl="0" w:tplc="C7385BF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abstractNum w:abstractNumId="22" w15:restartNumberingAfterBreak="0">
    <w:nsid w:val="773F7567"/>
    <w:multiLevelType w:val="multilevel"/>
    <w:tmpl w:val="2F96FDBA"/>
    <w:lvl w:ilvl="0">
      <w:start w:val="1"/>
      <w:numFmt w:val="decimalFullWidth"/>
      <w:pStyle w:val="1"/>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3" w15:restartNumberingAfterBreak="0">
    <w:nsid w:val="7F5D70CB"/>
    <w:multiLevelType w:val="hybridMultilevel"/>
    <w:tmpl w:val="CF823550"/>
    <w:lvl w:ilvl="0" w:tplc="E77C0C44">
      <w:start w:val="3"/>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7FE83C82"/>
    <w:multiLevelType w:val="hybridMultilevel"/>
    <w:tmpl w:val="F2FA0F68"/>
    <w:lvl w:ilvl="0" w:tplc="659470D4">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272780161">
    <w:abstractNumId w:val="14"/>
  </w:num>
  <w:num w:numId="2" w16cid:durableId="232129876">
    <w:abstractNumId w:val="21"/>
  </w:num>
  <w:num w:numId="3" w16cid:durableId="623924812">
    <w:abstractNumId w:val="12"/>
  </w:num>
  <w:num w:numId="4" w16cid:durableId="1103306263">
    <w:abstractNumId w:val="19"/>
  </w:num>
  <w:num w:numId="5" w16cid:durableId="1689873054">
    <w:abstractNumId w:val="9"/>
  </w:num>
  <w:num w:numId="6" w16cid:durableId="1832988064">
    <w:abstractNumId w:val="17"/>
  </w:num>
  <w:num w:numId="7" w16cid:durableId="1606308248">
    <w:abstractNumId w:val="11"/>
  </w:num>
  <w:num w:numId="8" w16cid:durableId="11163037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3009687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555209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0819013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23813037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937125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43616754">
    <w:abstractNumId w:val="2"/>
  </w:num>
  <w:num w:numId="15" w16cid:durableId="205534123">
    <w:abstractNumId w:val="6"/>
  </w:num>
  <w:num w:numId="16" w16cid:durableId="735512604">
    <w:abstractNumId w:val="5"/>
  </w:num>
  <w:num w:numId="17" w16cid:durableId="139115540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1516516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57999475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197020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301373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7147410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877187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0654749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3390938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63980000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11917786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7016355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109304715">
    <w:abstractNumId w:val="4"/>
  </w:num>
  <w:num w:numId="30" w16cid:durableId="15327202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332534207">
    <w:abstractNumId w:val="9"/>
  </w:num>
  <w:num w:numId="32" w16cid:durableId="925726811">
    <w:abstractNumId w:val="9"/>
    <w:lvlOverride w:ilvl="0">
      <w:startOverride w:val="3"/>
    </w:lvlOverride>
    <w:lvlOverride w:ilvl="1">
      <w:startOverride w:val="8"/>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900330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61502175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97223815">
    <w:abstractNumId w:val="1"/>
  </w:num>
  <w:num w:numId="36" w16cid:durableId="1995260886">
    <w:abstractNumId w:val="22"/>
  </w:num>
  <w:num w:numId="37" w16cid:durableId="390033093">
    <w:abstractNumId w:val="18"/>
  </w:num>
  <w:num w:numId="38" w16cid:durableId="36316240">
    <w:abstractNumId w:val="13"/>
  </w:num>
  <w:num w:numId="39" w16cid:durableId="196893148">
    <w:abstractNumId w:val="10"/>
  </w:num>
  <w:num w:numId="40" w16cid:durableId="1812282997">
    <w:abstractNumId w:val="20"/>
  </w:num>
  <w:num w:numId="41" w16cid:durableId="837964149">
    <w:abstractNumId w:val="8"/>
  </w:num>
  <w:num w:numId="42" w16cid:durableId="1325012639">
    <w:abstractNumId w:val="7"/>
  </w:num>
  <w:num w:numId="43" w16cid:durableId="1045131541">
    <w:abstractNumId w:val="3"/>
  </w:num>
  <w:num w:numId="44" w16cid:durableId="872815259">
    <w:abstractNumId w:val="24"/>
  </w:num>
  <w:num w:numId="45" w16cid:durableId="1037663292">
    <w:abstractNumId w:val="0"/>
  </w:num>
  <w:num w:numId="46" w16cid:durableId="2138059109">
    <w:abstractNumId w:val="23"/>
  </w:num>
  <w:num w:numId="47" w16cid:durableId="548499757">
    <w:abstractNumId w:val="9"/>
    <w:lvlOverride w:ilvl="0">
      <w:startOverride w:val="3"/>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37906316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509321890">
    <w:abstractNumId w:val="15"/>
  </w:num>
  <w:num w:numId="50" w16cid:durableId="850800203">
    <w:abstractNumId w:val="15"/>
    <w:lvlOverride w:ilvl="0">
      <w:startOverride w:val="1"/>
    </w:lvlOverride>
  </w:num>
  <w:num w:numId="51" w16cid:durableId="1087001014">
    <w:abstractNumId w:val="15"/>
    <w:lvlOverride w:ilvl="0">
      <w:startOverride w:val="1"/>
    </w:lvlOverride>
  </w:num>
  <w:num w:numId="52" w16cid:durableId="1935740905">
    <w:abstractNumId w:val="15"/>
    <w:lvlOverride w:ilvl="0">
      <w:startOverride w:val="1"/>
    </w:lvlOverride>
  </w:num>
  <w:num w:numId="53" w16cid:durableId="778764495">
    <w:abstractNumId w:val="15"/>
    <w:lvlOverride w:ilvl="0">
      <w:startOverride w:val="1"/>
    </w:lvlOverride>
  </w:num>
  <w:num w:numId="54" w16cid:durableId="800030390">
    <w:abstractNumId w:val="15"/>
    <w:lvlOverride w:ilvl="0">
      <w:startOverride w:val="5"/>
    </w:lvlOverride>
  </w:num>
  <w:num w:numId="55" w16cid:durableId="501822559">
    <w:abstractNumId w:val="15"/>
    <w:lvlOverride w:ilvl="0">
      <w:startOverride w:val="1"/>
    </w:lvlOverride>
  </w:num>
  <w:num w:numId="56" w16cid:durableId="7251437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89532639">
    <w:abstractNumId w:val="16"/>
  </w:num>
  <w:num w:numId="58" w16cid:durableId="45325730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22699255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0067108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180134417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790535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35142437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888758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proofState w:grammar="dirty"/>
  <w:attachedTemplate r:id="rId1"/>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28B1"/>
    <w:rsid w:val="00000237"/>
    <w:rsid w:val="000004B9"/>
    <w:rsid w:val="00000614"/>
    <w:rsid w:val="00000E06"/>
    <w:rsid w:val="00000F42"/>
    <w:rsid w:val="0000100E"/>
    <w:rsid w:val="00001252"/>
    <w:rsid w:val="0000160A"/>
    <w:rsid w:val="00001728"/>
    <w:rsid w:val="000018EF"/>
    <w:rsid w:val="00001AB1"/>
    <w:rsid w:val="00001CFF"/>
    <w:rsid w:val="00001DC1"/>
    <w:rsid w:val="00002262"/>
    <w:rsid w:val="000022F3"/>
    <w:rsid w:val="00002817"/>
    <w:rsid w:val="00002EC3"/>
    <w:rsid w:val="0000348F"/>
    <w:rsid w:val="00003697"/>
    <w:rsid w:val="00004DB6"/>
    <w:rsid w:val="00005B5C"/>
    <w:rsid w:val="00005BDF"/>
    <w:rsid w:val="00005FAE"/>
    <w:rsid w:val="00005FD9"/>
    <w:rsid w:val="0000645A"/>
    <w:rsid w:val="00006A2A"/>
    <w:rsid w:val="00006C1B"/>
    <w:rsid w:val="00006EE9"/>
    <w:rsid w:val="000070BA"/>
    <w:rsid w:val="00007502"/>
    <w:rsid w:val="00007D4A"/>
    <w:rsid w:val="00007D62"/>
    <w:rsid w:val="00010142"/>
    <w:rsid w:val="000101CC"/>
    <w:rsid w:val="000102BD"/>
    <w:rsid w:val="000106E6"/>
    <w:rsid w:val="00010715"/>
    <w:rsid w:val="0001071D"/>
    <w:rsid w:val="00010B05"/>
    <w:rsid w:val="00010B0A"/>
    <w:rsid w:val="00010F49"/>
    <w:rsid w:val="00010FA1"/>
    <w:rsid w:val="000112A1"/>
    <w:rsid w:val="00011A1D"/>
    <w:rsid w:val="0001238A"/>
    <w:rsid w:val="00012574"/>
    <w:rsid w:val="00012C39"/>
    <w:rsid w:val="00012D5D"/>
    <w:rsid w:val="00012FA8"/>
    <w:rsid w:val="000133E4"/>
    <w:rsid w:val="000133FA"/>
    <w:rsid w:val="000138EA"/>
    <w:rsid w:val="00013D66"/>
    <w:rsid w:val="000144D9"/>
    <w:rsid w:val="00014AFF"/>
    <w:rsid w:val="00014F87"/>
    <w:rsid w:val="00015166"/>
    <w:rsid w:val="0001527A"/>
    <w:rsid w:val="00015572"/>
    <w:rsid w:val="00015946"/>
    <w:rsid w:val="00015DC0"/>
    <w:rsid w:val="0001646B"/>
    <w:rsid w:val="00016F62"/>
    <w:rsid w:val="000173B1"/>
    <w:rsid w:val="0001741E"/>
    <w:rsid w:val="0001793F"/>
    <w:rsid w:val="00017A62"/>
    <w:rsid w:val="00017B5A"/>
    <w:rsid w:val="00020BB3"/>
    <w:rsid w:val="00020D6E"/>
    <w:rsid w:val="00021269"/>
    <w:rsid w:val="0002145A"/>
    <w:rsid w:val="00022175"/>
    <w:rsid w:val="00022E7C"/>
    <w:rsid w:val="00022F79"/>
    <w:rsid w:val="000233E7"/>
    <w:rsid w:val="000235CE"/>
    <w:rsid w:val="000236B3"/>
    <w:rsid w:val="00023D28"/>
    <w:rsid w:val="00023D6D"/>
    <w:rsid w:val="000244D2"/>
    <w:rsid w:val="000248F0"/>
    <w:rsid w:val="00024F68"/>
    <w:rsid w:val="00025407"/>
    <w:rsid w:val="000257D9"/>
    <w:rsid w:val="0002637C"/>
    <w:rsid w:val="00026A18"/>
    <w:rsid w:val="00026C02"/>
    <w:rsid w:val="00026C53"/>
    <w:rsid w:val="00026F34"/>
    <w:rsid w:val="00026F96"/>
    <w:rsid w:val="0002742A"/>
    <w:rsid w:val="0002745B"/>
    <w:rsid w:val="00027C27"/>
    <w:rsid w:val="00027DFA"/>
    <w:rsid w:val="00030307"/>
    <w:rsid w:val="00030538"/>
    <w:rsid w:val="00030704"/>
    <w:rsid w:val="00030841"/>
    <w:rsid w:val="00030871"/>
    <w:rsid w:val="00030889"/>
    <w:rsid w:val="00030955"/>
    <w:rsid w:val="00030DC7"/>
    <w:rsid w:val="00030F39"/>
    <w:rsid w:val="000313B9"/>
    <w:rsid w:val="00031411"/>
    <w:rsid w:val="0003143D"/>
    <w:rsid w:val="000314C5"/>
    <w:rsid w:val="00031692"/>
    <w:rsid w:val="00031811"/>
    <w:rsid w:val="00031F3A"/>
    <w:rsid w:val="00032A4A"/>
    <w:rsid w:val="00032DAD"/>
    <w:rsid w:val="00032E94"/>
    <w:rsid w:val="000334EE"/>
    <w:rsid w:val="00033B66"/>
    <w:rsid w:val="00033F0F"/>
    <w:rsid w:val="000349BA"/>
    <w:rsid w:val="00034DA3"/>
    <w:rsid w:val="00034F1E"/>
    <w:rsid w:val="00036031"/>
    <w:rsid w:val="000364BE"/>
    <w:rsid w:val="00036C62"/>
    <w:rsid w:val="00036E8D"/>
    <w:rsid w:val="00037135"/>
    <w:rsid w:val="0003720E"/>
    <w:rsid w:val="0003751F"/>
    <w:rsid w:val="000378DD"/>
    <w:rsid w:val="00037B96"/>
    <w:rsid w:val="00037B98"/>
    <w:rsid w:val="00037CC9"/>
    <w:rsid w:val="00037E6B"/>
    <w:rsid w:val="000405BD"/>
    <w:rsid w:val="000406D4"/>
    <w:rsid w:val="00040E17"/>
    <w:rsid w:val="000414BE"/>
    <w:rsid w:val="00041E62"/>
    <w:rsid w:val="00042454"/>
    <w:rsid w:val="000424F4"/>
    <w:rsid w:val="0004270A"/>
    <w:rsid w:val="0004276D"/>
    <w:rsid w:val="000428A1"/>
    <w:rsid w:val="00042C74"/>
    <w:rsid w:val="00042DA2"/>
    <w:rsid w:val="0004317F"/>
    <w:rsid w:val="00044D96"/>
    <w:rsid w:val="00044D9C"/>
    <w:rsid w:val="000450D0"/>
    <w:rsid w:val="00045420"/>
    <w:rsid w:val="00045996"/>
    <w:rsid w:val="00045CF7"/>
    <w:rsid w:val="00046141"/>
    <w:rsid w:val="00046CE3"/>
    <w:rsid w:val="00046DF1"/>
    <w:rsid w:val="000472EA"/>
    <w:rsid w:val="0004737F"/>
    <w:rsid w:val="0004757E"/>
    <w:rsid w:val="00047937"/>
    <w:rsid w:val="00050B1A"/>
    <w:rsid w:val="00050BD8"/>
    <w:rsid w:val="00050F65"/>
    <w:rsid w:val="00051307"/>
    <w:rsid w:val="00051DC8"/>
    <w:rsid w:val="00051E37"/>
    <w:rsid w:val="00052453"/>
    <w:rsid w:val="00052CD1"/>
    <w:rsid w:val="00052D9D"/>
    <w:rsid w:val="00052EAD"/>
    <w:rsid w:val="000531AD"/>
    <w:rsid w:val="000533E7"/>
    <w:rsid w:val="000536C8"/>
    <w:rsid w:val="00053740"/>
    <w:rsid w:val="00053EDD"/>
    <w:rsid w:val="00054582"/>
    <w:rsid w:val="000547A3"/>
    <w:rsid w:val="0005495D"/>
    <w:rsid w:val="00054CC0"/>
    <w:rsid w:val="00054E3C"/>
    <w:rsid w:val="00055AEE"/>
    <w:rsid w:val="00055B42"/>
    <w:rsid w:val="00056097"/>
    <w:rsid w:val="000567A0"/>
    <w:rsid w:val="00056C09"/>
    <w:rsid w:val="00056DE9"/>
    <w:rsid w:val="00057F25"/>
    <w:rsid w:val="0006013D"/>
    <w:rsid w:val="0006047E"/>
    <w:rsid w:val="00060573"/>
    <w:rsid w:val="000605C0"/>
    <w:rsid w:val="00061086"/>
    <w:rsid w:val="00061094"/>
    <w:rsid w:val="0006149C"/>
    <w:rsid w:val="0006165F"/>
    <w:rsid w:val="00061CE5"/>
    <w:rsid w:val="0006244A"/>
    <w:rsid w:val="00062979"/>
    <w:rsid w:val="0006342B"/>
    <w:rsid w:val="00063501"/>
    <w:rsid w:val="0006388E"/>
    <w:rsid w:val="00063AA0"/>
    <w:rsid w:val="00063E77"/>
    <w:rsid w:val="00063E7E"/>
    <w:rsid w:val="000645D8"/>
    <w:rsid w:val="00064629"/>
    <w:rsid w:val="00064674"/>
    <w:rsid w:val="000647B0"/>
    <w:rsid w:val="00064C64"/>
    <w:rsid w:val="00064E39"/>
    <w:rsid w:val="000652A6"/>
    <w:rsid w:val="00065FBA"/>
    <w:rsid w:val="000666A3"/>
    <w:rsid w:val="0006671E"/>
    <w:rsid w:val="00067031"/>
    <w:rsid w:val="0006711A"/>
    <w:rsid w:val="00067183"/>
    <w:rsid w:val="0006723F"/>
    <w:rsid w:val="00067308"/>
    <w:rsid w:val="000673B0"/>
    <w:rsid w:val="000674E6"/>
    <w:rsid w:val="00067701"/>
    <w:rsid w:val="00067784"/>
    <w:rsid w:val="00067B3D"/>
    <w:rsid w:val="00067C9E"/>
    <w:rsid w:val="0007056C"/>
    <w:rsid w:val="00070DA7"/>
    <w:rsid w:val="00070EAD"/>
    <w:rsid w:val="00071790"/>
    <w:rsid w:val="000719C1"/>
    <w:rsid w:val="000719CC"/>
    <w:rsid w:val="00071C4B"/>
    <w:rsid w:val="00071C8A"/>
    <w:rsid w:val="00071D3E"/>
    <w:rsid w:val="00071FF1"/>
    <w:rsid w:val="0007214D"/>
    <w:rsid w:val="0007281F"/>
    <w:rsid w:val="00072D4E"/>
    <w:rsid w:val="00073C0C"/>
    <w:rsid w:val="00073E30"/>
    <w:rsid w:val="00074096"/>
    <w:rsid w:val="000741A5"/>
    <w:rsid w:val="000744E7"/>
    <w:rsid w:val="00074676"/>
    <w:rsid w:val="00074714"/>
    <w:rsid w:val="000749E7"/>
    <w:rsid w:val="00074AC4"/>
    <w:rsid w:val="00074F84"/>
    <w:rsid w:val="000750BE"/>
    <w:rsid w:val="000750D2"/>
    <w:rsid w:val="000757FD"/>
    <w:rsid w:val="00075890"/>
    <w:rsid w:val="00076355"/>
    <w:rsid w:val="00076A6E"/>
    <w:rsid w:val="00076D0A"/>
    <w:rsid w:val="00077708"/>
    <w:rsid w:val="0007781C"/>
    <w:rsid w:val="00077962"/>
    <w:rsid w:val="00077987"/>
    <w:rsid w:val="00077A1F"/>
    <w:rsid w:val="00077D81"/>
    <w:rsid w:val="000803B5"/>
    <w:rsid w:val="00080968"/>
    <w:rsid w:val="00081BAF"/>
    <w:rsid w:val="00081DB1"/>
    <w:rsid w:val="0008201B"/>
    <w:rsid w:val="000825DE"/>
    <w:rsid w:val="00082AC6"/>
    <w:rsid w:val="00082BF8"/>
    <w:rsid w:val="00082EE6"/>
    <w:rsid w:val="00083107"/>
    <w:rsid w:val="000839BB"/>
    <w:rsid w:val="00083A0E"/>
    <w:rsid w:val="00083AC5"/>
    <w:rsid w:val="00083C66"/>
    <w:rsid w:val="00084511"/>
    <w:rsid w:val="000845FC"/>
    <w:rsid w:val="00084780"/>
    <w:rsid w:val="0008495D"/>
    <w:rsid w:val="00084BC7"/>
    <w:rsid w:val="00084CE6"/>
    <w:rsid w:val="00085959"/>
    <w:rsid w:val="00085FF1"/>
    <w:rsid w:val="0008618C"/>
    <w:rsid w:val="00086235"/>
    <w:rsid w:val="0008650C"/>
    <w:rsid w:val="000865D5"/>
    <w:rsid w:val="0008675B"/>
    <w:rsid w:val="000868A9"/>
    <w:rsid w:val="000869B5"/>
    <w:rsid w:val="00086C92"/>
    <w:rsid w:val="00087658"/>
    <w:rsid w:val="00087B43"/>
    <w:rsid w:val="00087C33"/>
    <w:rsid w:val="00090207"/>
    <w:rsid w:val="000902F5"/>
    <w:rsid w:val="00090406"/>
    <w:rsid w:val="00090B7E"/>
    <w:rsid w:val="00091000"/>
    <w:rsid w:val="0009163C"/>
    <w:rsid w:val="00091BB4"/>
    <w:rsid w:val="00091D45"/>
    <w:rsid w:val="000927CA"/>
    <w:rsid w:val="0009288E"/>
    <w:rsid w:val="00092B12"/>
    <w:rsid w:val="00093065"/>
    <w:rsid w:val="000932B8"/>
    <w:rsid w:val="000939DB"/>
    <w:rsid w:val="000940C0"/>
    <w:rsid w:val="0009413D"/>
    <w:rsid w:val="000941BC"/>
    <w:rsid w:val="00094247"/>
    <w:rsid w:val="0009430A"/>
    <w:rsid w:val="000944C4"/>
    <w:rsid w:val="000945B1"/>
    <w:rsid w:val="000946E9"/>
    <w:rsid w:val="000948F2"/>
    <w:rsid w:val="000949F2"/>
    <w:rsid w:val="00094BE2"/>
    <w:rsid w:val="00094E5A"/>
    <w:rsid w:val="000950F6"/>
    <w:rsid w:val="00095179"/>
    <w:rsid w:val="00095501"/>
    <w:rsid w:val="00095A19"/>
    <w:rsid w:val="00096047"/>
    <w:rsid w:val="000961DB"/>
    <w:rsid w:val="0009665E"/>
    <w:rsid w:val="00096B71"/>
    <w:rsid w:val="000975FE"/>
    <w:rsid w:val="000978E0"/>
    <w:rsid w:val="00097BBB"/>
    <w:rsid w:val="000A0195"/>
    <w:rsid w:val="000A19AF"/>
    <w:rsid w:val="000A19B2"/>
    <w:rsid w:val="000A22BD"/>
    <w:rsid w:val="000A2374"/>
    <w:rsid w:val="000A2621"/>
    <w:rsid w:val="000A3101"/>
    <w:rsid w:val="000A34DA"/>
    <w:rsid w:val="000A351A"/>
    <w:rsid w:val="000A3F09"/>
    <w:rsid w:val="000A5708"/>
    <w:rsid w:val="000A597A"/>
    <w:rsid w:val="000A5CF8"/>
    <w:rsid w:val="000A6191"/>
    <w:rsid w:val="000A63D5"/>
    <w:rsid w:val="000A66FD"/>
    <w:rsid w:val="000A6A6F"/>
    <w:rsid w:val="000A6A77"/>
    <w:rsid w:val="000A6A9C"/>
    <w:rsid w:val="000A6B66"/>
    <w:rsid w:val="000A75B6"/>
    <w:rsid w:val="000A77BC"/>
    <w:rsid w:val="000A785F"/>
    <w:rsid w:val="000A788A"/>
    <w:rsid w:val="000A7C2F"/>
    <w:rsid w:val="000A7D3F"/>
    <w:rsid w:val="000A7E5C"/>
    <w:rsid w:val="000B063A"/>
    <w:rsid w:val="000B08BB"/>
    <w:rsid w:val="000B0A35"/>
    <w:rsid w:val="000B0B4D"/>
    <w:rsid w:val="000B0C0A"/>
    <w:rsid w:val="000B1D93"/>
    <w:rsid w:val="000B2631"/>
    <w:rsid w:val="000B26A0"/>
    <w:rsid w:val="000B2A70"/>
    <w:rsid w:val="000B31D7"/>
    <w:rsid w:val="000B3808"/>
    <w:rsid w:val="000B3C55"/>
    <w:rsid w:val="000B4790"/>
    <w:rsid w:val="000B4D34"/>
    <w:rsid w:val="000B4E59"/>
    <w:rsid w:val="000B51E0"/>
    <w:rsid w:val="000B535B"/>
    <w:rsid w:val="000B54F2"/>
    <w:rsid w:val="000B5A6D"/>
    <w:rsid w:val="000B5ABE"/>
    <w:rsid w:val="000B5CAE"/>
    <w:rsid w:val="000B5FD8"/>
    <w:rsid w:val="000B6292"/>
    <w:rsid w:val="000B630C"/>
    <w:rsid w:val="000B6353"/>
    <w:rsid w:val="000B679E"/>
    <w:rsid w:val="000B6CA7"/>
    <w:rsid w:val="000B718D"/>
    <w:rsid w:val="000B721E"/>
    <w:rsid w:val="000B7424"/>
    <w:rsid w:val="000B76DD"/>
    <w:rsid w:val="000B78DB"/>
    <w:rsid w:val="000B7C75"/>
    <w:rsid w:val="000C0401"/>
    <w:rsid w:val="000C076E"/>
    <w:rsid w:val="000C0D4D"/>
    <w:rsid w:val="000C1088"/>
    <w:rsid w:val="000C1297"/>
    <w:rsid w:val="000C1609"/>
    <w:rsid w:val="000C17AC"/>
    <w:rsid w:val="000C23BF"/>
    <w:rsid w:val="000C2BAF"/>
    <w:rsid w:val="000C30EB"/>
    <w:rsid w:val="000C3576"/>
    <w:rsid w:val="000C36B0"/>
    <w:rsid w:val="000C3B37"/>
    <w:rsid w:val="000C3FE4"/>
    <w:rsid w:val="000C4297"/>
    <w:rsid w:val="000C4302"/>
    <w:rsid w:val="000C45FD"/>
    <w:rsid w:val="000C51CD"/>
    <w:rsid w:val="000C54B9"/>
    <w:rsid w:val="000C5599"/>
    <w:rsid w:val="000C5EF7"/>
    <w:rsid w:val="000C67F7"/>
    <w:rsid w:val="000C6A6A"/>
    <w:rsid w:val="000C6F88"/>
    <w:rsid w:val="000C739A"/>
    <w:rsid w:val="000C75CC"/>
    <w:rsid w:val="000C79A1"/>
    <w:rsid w:val="000D0017"/>
    <w:rsid w:val="000D0022"/>
    <w:rsid w:val="000D0125"/>
    <w:rsid w:val="000D088B"/>
    <w:rsid w:val="000D0935"/>
    <w:rsid w:val="000D0C41"/>
    <w:rsid w:val="000D1AEE"/>
    <w:rsid w:val="000D2724"/>
    <w:rsid w:val="000D2EE3"/>
    <w:rsid w:val="000D2F0B"/>
    <w:rsid w:val="000D3189"/>
    <w:rsid w:val="000D3254"/>
    <w:rsid w:val="000D32C9"/>
    <w:rsid w:val="000D371B"/>
    <w:rsid w:val="000D3783"/>
    <w:rsid w:val="000D3CF0"/>
    <w:rsid w:val="000D3D8F"/>
    <w:rsid w:val="000D3EB2"/>
    <w:rsid w:val="000D4664"/>
    <w:rsid w:val="000D4B17"/>
    <w:rsid w:val="000D4C9A"/>
    <w:rsid w:val="000D4DDD"/>
    <w:rsid w:val="000D4F8D"/>
    <w:rsid w:val="000D52A6"/>
    <w:rsid w:val="000D52AA"/>
    <w:rsid w:val="000D5644"/>
    <w:rsid w:val="000D5D17"/>
    <w:rsid w:val="000D6B05"/>
    <w:rsid w:val="000D76E4"/>
    <w:rsid w:val="000D7800"/>
    <w:rsid w:val="000D78F3"/>
    <w:rsid w:val="000D7B58"/>
    <w:rsid w:val="000E0030"/>
    <w:rsid w:val="000E07C5"/>
    <w:rsid w:val="000E0819"/>
    <w:rsid w:val="000E1272"/>
    <w:rsid w:val="000E1647"/>
    <w:rsid w:val="000E1DCB"/>
    <w:rsid w:val="000E1F15"/>
    <w:rsid w:val="000E23AE"/>
    <w:rsid w:val="000E2489"/>
    <w:rsid w:val="000E28F0"/>
    <w:rsid w:val="000E292E"/>
    <w:rsid w:val="000E2A45"/>
    <w:rsid w:val="000E342A"/>
    <w:rsid w:val="000E3D93"/>
    <w:rsid w:val="000E4650"/>
    <w:rsid w:val="000E4C42"/>
    <w:rsid w:val="000E5342"/>
    <w:rsid w:val="000E6303"/>
    <w:rsid w:val="000E633B"/>
    <w:rsid w:val="000E6515"/>
    <w:rsid w:val="000E6C04"/>
    <w:rsid w:val="000E6E4B"/>
    <w:rsid w:val="000E6E6E"/>
    <w:rsid w:val="000E767E"/>
    <w:rsid w:val="000E7902"/>
    <w:rsid w:val="000E79D6"/>
    <w:rsid w:val="000E7BA1"/>
    <w:rsid w:val="000E7C0B"/>
    <w:rsid w:val="000E7FC7"/>
    <w:rsid w:val="000F05D7"/>
    <w:rsid w:val="000F081B"/>
    <w:rsid w:val="000F0CDF"/>
    <w:rsid w:val="000F0D00"/>
    <w:rsid w:val="000F0D28"/>
    <w:rsid w:val="000F0D4A"/>
    <w:rsid w:val="000F0EC1"/>
    <w:rsid w:val="000F0FE3"/>
    <w:rsid w:val="000F1834"/>
    <w:rsid w:val="000F1A14"/>
    <w:rsid w:val="000F1B73"/>
    <w:rsid w:val="000F1D2D"/>
    <w:rsid w:val="000F2A6A"/>
    <w:rsid w:val="000F3147"/>
    <w:rsid w:val="000F33B4"/>
    <w:rsid w:val="000F4204"/>
    <w:rsid w:val="000F42B5"/>
    <w:rsid w:val="000F4581"/>
    <w:rsid w:val="000F4BD8"/>
    <w:rsid w:val="000F4CFE"/>
    <w:rsid w:val="000F4FE0"/>
    <w:rsid w:val="000F5729"/>
    <w:rsid w:val="000F5B80"/>
    <w:rsid w:val="000F64C4"/>
    <w:rsid w:val="000F678E"/>
    <w:rsid w:val="000F7548"/>
    <w:rsid w:val="000F77CA"/>
    <w:rsid w:val="000F79A9"/>
    <w:rsid w:val="000F7B03"/>
    <w:rsid w:val="0010019D"/>
    <w:rsid w:val="00100312"/>
    <w:rsid w:val="0010035B"/>
    <w:rsid w:val="001006B8"/>
    <w:rsid w:val="00100700"/>
    <w:rsid w:val="00100F7A"/>
    <w:rsid w:val="00100FC3"/>
    <w:rsid w:val="00101A88"/>
    <w:rsid w:val="00101C75"/>
    <w:rsid w:val="00102394"/>
    <w:rsid w:val="001025D8"/>
    <w:rsid w:val="0010302B"/>
    <w:rsid w:val="001036B6"/>
    <w:rsid w:val="00103DC0"/>
    <w:rsid w:val="00103E4F"/>
    <w:rsid w:val="0010414F"/>
    <w:rsid w:val="00104C40"/>
    <w:rsid w:val="001054B1"/>
    <w:rsid w:val="0010567F"/>
    <w:rsid w:val="001057B1"/>
    <w:rsid w:val="00106A5A"/>
    <w:rsid w:val="00106A7D"/>
    <w:rsid w:val="00106AD2"/>
    <w:rsid w:val="00106CD9"/>
    <w:rsid w:val="00106EB8"/>
    <w:rsid w:val="0010732E"/>
    <w:rsid w:val="001073F9"/>
    <w:rsid w:val="00107642"/>
    <w:rsid w:val="00107B35"/>
    <w:rsid w:val="00107B58"/>
    <w:rsid w:val="00107FFD"/>
    <w:rsid w:val="00110202"/>
    <w:rsid w:val="00110874"/>
    <w:rsid w:val="00111224"/>
    <w:rsid w:val="00111250"/>
    <w:rsid w:val="00111459"/>
    <w:rsid w:val="001116A4"/>
    <w:rsid w:val="00111862"/>
    <w:rsid w:val="00111C2E"/>
    <w:rsid w:val="00111D59"/>
    <w:rsid w:val="00112296"/>
    <w:rsid w:val="00112A4A"/>
    <w:rsid w:val="00112AB1"/>
    <w:rsid w:val="00112B8A"/>
    <w:rsid w:val="00112D0F"/>
    <w:rsid w:val="00113256"/>
    <w:rsid w:val="00113445"/>
    <w:rsid w:val="00113589"/>
    <w:rsid w:val="001139F5"/>
    <w:rsid w:val="0011417F"/>
    <w:rsid w:val="001141CD"/>
    <w:rsid w:val="001142D8"/>
    <w:rsid w:val="00114695"/>
    <w:rsid w:val="0011482D"/>
    <w:rsid w:val="00114927"/>
    <w:rsid w:val="0011518A"/>
    <w:rsid w:val="00115477"/>
    <w:rsid w:val="001158AB"/>
    <w:rsid w:val="00115A3C"/>
    <w:rsid w:val="001165A0"/>
    <w:rsid w:val="00116691"/>
    <w:rsid w:val="0011762A"/>
    <w:rsid w:val="00117BB2"/>
    <w:rsid w:val="00117D8F"/>
    <w:rsid w:val="00120011"/>
    <w:rsid w:val="001201F6"/>
    <w:rsid w:val="001201FF"/>
    <w:rsid w:val="00120FE2"/>
    <w:rsid w:val="0012151B"/>
    <w:rsid w:val="00121D1E"/>
    <w:rsid w:val="00122050"/>
    <w:rsid w:val="00122079"/>
    <w:rsid w:val="00122165"/>
    <w:rsid w:val="001228D7"/>
    <w:rsid w:val="00123832"/>
    <w:rsid w:val="00123B57"/>
    <w:rsid w:val="0012457C"/>
    <w:rsid w:val="0012462C"/>
    <w:rsid w:val="001247B2"/>
    <w:rsid w:val="001248C2"/>
    <w:rsid w:val="00124D6C"/>
    <w:rsid w:val="00124E5A"/>
    <w:rsid w:val="00124F2A"/>
    <w:rsid w:val="00124FCF"/>
    <w:rsid w:val="001256FD"/>
    <w:rsid w:val="001257D0"/>
    <w:rsid w:val="00125D21"/>
    <w:rsid w:val="00125D57"/>
    <w:rsid w:val="00126036"/>
    <w:rsid w:val="00126187"/>
    <w:rsid w:val="001261CB"/>
    <w:rsid w:val="001263D4"/>
    <w:rsid w:val="001272DB"/>
    <w:rsid w:val="00127385"/>
    <w:rsid w:val="00127A76"/>
    <w:rsid w:val="00127C53"/>
    <w:rsid w:val="00130495"/>
    <w:rsid w:val="0013099B"/>
    <w:rsid w:val="00130EA2"/>
    <w:rsid w:val="00130FDB"/>
    <w:rsid w:val="00131032"/>
    <w:rsid w:val="001311C2"/>
    <w:rsid w:val="001313AA"/>
    <w:rsid w:val="00131472"/>
    <w:rsid w:val="001317E1"/>
    <w:rsid w:val="001317EB"/>
    <w:rsid w:val="00131B74"/>
    <w:rsid w:val="00131E45"/>
    <w:rsid w:val="00131FC7"/>
    <w:rsid w:val="001323CA"/>
    <w:rsid w:val="001325DB"/>
    <w:rsid w:val="001329CA"/>
    <w:rsid w:val="00132CE4"/>
    <w:rsid w:val="00132F54"/>
    <w:rsid w:val="001331D4"/>
    <w:rsid w:val="00133A25"/>
    <w:rsid w:val="00133AF8"/>
    <w:rsid w:val="00133CF9"/>
    <w:rsid w:val="00133E59"/>
    <w:rsid w:val="001349CF"/>
    <w:rsid w:val="00134C1E"/>
    <w:rsid w:val="00134D10"/>
    <w:rsid w:val="00134E8B"/>
    <w:rsid w:val="00134ED6"/>
    <w:rsid w:val="0013510F"/>
    <w:rsid w:val="001353EE"/>
    <w:rsid w:val="00135569"/>
    <w:rsid w:val="00135902"/>
    <w:rsid w:val="00135E9A"/>
    <w:rsid w:val="00136219"/>
    <w:rsid w:val="001367A9"/>
    <w:rsid w:val="00136B46"/>
    <w:rsid w:val="00136B97"/>
    <w:rsid w:val="00136EE2"/>
    <w:rsid w:val="001370AB"/>
    <w:rsid w:val="0013713F"/>
    <w:rsid w:val="00137C7E"/>
    <w:rsid w:val="00137FB8"/>
    <w:rsid w:val="0014042D"/>
    <w:rsid w:val="001404FE"/>
    <w:rsid w:val="001406B0"/>
    <w:rsid w:val="00140944"/>
    <w:rsid w:val="00140965"/>
    <w:rsid w:val="00140D63"/>
    <w:rsid w:val="00140E3E"/>
    <w:rsid w:val="00141171"/>
    <w:rsid w:val="001412E5"/>
    <w:rsid w:val="001416AF"/>
    <w:rsid w:val="001418EA"/>
    <w:rsid w:val="0014193C"/>
    <w:rsid w:val="00141B64"/>
    <w:rsid w:val="00141B77"/>
    <w:rsid w:val="00142437"/>
    <w:rsid w:val="00142F20"/>
    <w:rsid w:val="0014343F"/>
    <w:rsid w:val="0014377A"/>
    <w:rsid w:val="0014378B"/>
    <w:rsid w:val="00144328"/>
    <w:rsid w:val="00144452"/>
    <w:rsid w:val="00144C9B"/>
    <w:rsid w:val="00144E80"/>
    <w:rsid w:val="00145504"/>
    <w:rsid w:val="00145757"/>
    <w:rsid w:val="00145807"/>
    <w:rsid w:val="00145DE4"/>
    <w:rsid w:val="00145ED0"/>
    <w:rsid w:val="0014665F"/>
    <w:rsid w:val="001469D0"/>
    <w:rsid w:val="0014763B"/>
    <w:rsid w:val="001478F9"/>
    <w:rsid w:val="00150230"/>
    <w:rsid w:val="00150CCA"/>
    <w:rsid w:val="00150E5B"/>
    <w:rsid w:val="0015126D"/>
    <w:rsid w:val="001512FF"/>
    <w:rsid w:val="001515D6"/>
    <w:rsid w:val="0015227C"/>
    <w:rsid w:val="00152582"/>
    <w:rsid w:val="00152727"/>
    <w:rsid w:val="001527D1"/>
    <w:rsid w:val="00153F3A"/>
    <w:rsid w:val="00154607"/>
    <w:rsid w:val="001546FD"/>
    <w:rsid w:val="00154790"/>
    <w:rsid w:val="00154855"/>
    <w:rsid w:val="00154EF6"/>
    <w:rsid w:val="0015523E"/>
    <w:rsid w:val="00155607"/>
    <w:rsid w:val="001565EF"/>
    <w:rsid w:val="001567BE"/>
    <w:rsid w:val="00156C18"/>
    <w:rsid w:val="00157333"/>
    <w:rsid w:val="001575BA"/>
    <w:rsid w:val="001577FB"/>
    <w:rsid w:val="00157FB4"/>
    <w:rsid w:val="0016020E"/>
    <w:rsid w:val="00160215"/>
    <w:rsid w:val="00160418"/>
    <w:rsid w:val="00160422"/>
    <w:rsid w:val="0016077B"/>
    <w:rsid w:val="00160C8B"/>
    <w:rsid w:val="00160C8D"/>
    <w:rsid w:val="00161289"/>
    <w:rsid w:val="001614CD"/>
    <w:rsid w:val="001619C1"/>
    <w:rsid w:val="001619FA"/>
    <w:rsid w:val="00161CEA"/>
    <w:rsid w:val="00161FB4"/>
    <w:rsid w:val="001623D1"/>
    <w:rsid w:val="0016296D"/>
    <w:rsid w:val="00162A1D"/>
    <w:rsid w:val="00162A96"/>
    <w:rsid w:val="00162D6D"/>
    <w:rsid w:val="00162D8E"/>
    <w:rsid w:val="00163BBA"/>
    <w:rsid w:val="00164070"/>
    <w:rsid w:val="001643CE"/>
    <w:rsid w:val="00164D4F"/>
    <w:rsid w:val="00164F5A"/>
    <w:rsid w:val="00165038"/>
    <w:rsid w:val="0016545B"/>
    <w:rsid w:val="001656DB"/>
    <w:rsid w:val="00165704"/>
    <w:rsid w:val="00165B3B"/>
    <w:rsid w:val="00165C63"/>
    <w:rsid w:val="00165E02"/>
    <w:rsid w:val="00166300"/>
    <w:rsid w:val="00166414"/>
    <w:rsid w:val="00166701"/>
    <w:rsid w:val="0016686C"/>
    <w:rsid w:val="00166880"/>
    <w:rsid w:val="00166A25"/>
    <w:rsid w:val="00166AB6"/>
    <w:rsid w:val="00166C6E"/>
    <w:rsid w:val="00166E40"/>
    <w:rsid w:val="001671C9"/>
    <w:rsid w:val="00167207"/>
    <w:rsid w:val="0016735B"/>
    <w:rsid w:val="00167BC9"/>
    <w:rsid w:val="00167BCC"/>
    <w:rsid w:val="00167C79"/>
    <w:rsid w:val="00167CAA"/>
    <w:rsid w:val="00167DB4"/>
    <w:rsid w:val="00170584"/>
    <w:rsid w:val="001706B3"/>
    <w:rsid w:val="0017077A"/>
    <w:rsid w:val="00170CD2"/>
    <w:rsid w:val="001710FF"/>
    <w:rsid w:val="001719D6"/>
    <w:rsid w:val="00171B17"/>
    <w:rsid w:val="00172534"/>
    <w:rsid w:val="0017297D"/>
    <w:rsid w:val="00172F9D"/>
    <w:rsid w:val="00173EB8"/>
    <w:rsid w:val="001744F7"/>
    <w:rsid w:val="00174564"/>
    <w:rsid w:val="00174763"/>
    <w:rsid w:val="00174951"/>
    <w:rsid w:val="00175E46"/>
    <w:rsid w:val="00175ECC"/>
    <w:rsid w:val="001763A5"/>
    <w:rsid w:val="00176520"/>
    <w:rsid w:val="00176A51"/>
    <w:rsid w:val="00176BEF"/>
    <w:rsid w:val="0017745B"/>
    <w:rsid w:val="00177801"/>
    <w:rsid w:val="00177972"/>
    <w:rsid w:val="001802AD"/>
    <w:rsid w:val="001808F4"/>
    <w:rsid w:val="001814A4"/>
    <w:rsid w:val="0018154F"/>
    <w:rsid w:val="001816C7"/>
    <w:rsid w:val="00182068"/>
    <w:rsid w:val="00182158"/>
    <w:rsid w:val="001824AA"/>
    <w:rsid w:val="001825F4"/>
    <w:rsid w:val="00182F58"/>
    <w:rsid w:val="00183141"/>
    <w:rsid w:val="0018314B"/>
    <w:rsid w:val="001832C1"/>
    <w:rsid w:val="001833FC"/>
    <w:rsid w:val="001834C9"/>
    <w:rsid w:val="00184094"/>
    <w:rsid w:val="0018546F"/>
    <w:rsid w:val="00185D45"/>
    <w:rsid w:val="00186FEF"/>
    <w:rsid w:val="00187302"/>
    <w:rsid w:val="0018732A"/>
    <w:rsid w:val="001873F9"/>
    <w:rsid w:val="001875C4"/>
    <w:rsid w:val="00190045"/>
    <w:rsid w:val="001908A0"/>
    <w:rsid w:val="00190E93"/>
    <w:rsid w:val="001911E8"/>
    <w:rsid w:val="001928B1"/>
    <w:rsid w:val="0019293D"/>
    <w:rsid w:val="00192AE7"/>
    <w:rsid w:val="00192DAD"/>
    <w:rsid w:val="00192DD8"/>
    <w:rsid w:val="001932D5"/>
    <w:rsid w:val="001935AF"/>
    <w:rsid w:val="00193921"/>
    <w:rsid w:val="001939F6"/>
    <w:rsid w:val="00193BA0"/>
    <w:rsid w:val="00193BCC"/>
    <w:rsid w:val="00193E77"/>
    <w:rsid w:val="001949E9"/>
    <w:rsid w:val="0019500E"/>
    <w:rsid w:val="00195089"/>
    <w:rsid w:val="00195593"/>
    <w:rsid w:val="001955C6"/>
    <w:rsid w:val="00195785"/>
    <w:rsid w:val="0019584E"/>
    <w:rsid w:val="00195989"/>
    <w:rsid w:val="001961E4"/>
    <w:rsid w:val="00196D3A"/>
    <w:rsid w:val="00197DA1"/>
    <w:rsid w:val="00197EB1"/>
    <w:rsid w:val="001A01D5"/>
    <w:rsid w:val="001A0296"/>
    <w:rsid w:val="001A1398"/>
    <w:rsid w:val="001A1B6E"/>
    <w:rsid w:val="001A322B"/>
    <w:rsid w:val="001A3935"/>
    <w:rsid w:val="001A4023"/>
    <w:rsid w:val="001A43BF"/>
    <w:rsid w:val="001A49D3"/>
    <w:rsid w:val="001A4C97"/>
    <w:rsid w:val="001A4E90"/>
    <w:rsid w:val="001A5473"/>
    <w:rsid w:val="001A54C2"/>
    <w:rsid w:val="001A5916"/>
    <w:rsid w:val="001A6486"/>
    <w:rsid w:val="001A66CE"/>
    <w:rsid w:val="001A6BD5"/>
    <w:rsid w:val="001A6D74"/>
    <w:rsid w:val="001A6EF1"/>
    <w:rsid w:val="001A76AA"/>
    <w:rsid w:val="001A7826"/>
    <w:rsid w:val="001A7854"/>
    <w:rsid w:val="001A7EB3"/>
    <w:rsid w:val="001B01EE"/>
    <w:rsid w:val="001B03D1"/>
    <w:rsid w:val="001B0431"/>
    <w:rsid w:val="001B0A29"/>
    <w:rsid w:val="001B0E21"/>
    <w:rsid w:val="001B105D"/>
    <w:rsid w:val="001B1202"/>
    <w:rsid w:val="001B165B"/>
    <w:rsid w:val="001B19DD"/>
    <w:rsid w:val="001B2593"/>
    <w:rsid w:val="001B2BE9"/>
    <w:rsid w:val="001B2D28"/>
    <w:rsid w:val="001B308A"/>
    <w:rsid w:val="001B3306"/>
    <w:rsid w:val="001B3FD2"/>
    <w:rsid w:val="001B4EC8"/>
    <w:rsid w:val="001B5066"/>
    <w:rsid w:val="001B57B0"/>
    <w:rsid w:val="001B5E44"/>
    <w:rsid w:val="001B6E4A"/>
    <w:rsid w:val="001B6F98"/>
    <w:rsid w:val="001B71C4"/>
    <w:rsid w:val="001B78DC"/>
    <w:rsid w:val="001B7961"/>
    <w:rsid w:val="001B7E2E"/>
    <w:rsid w:val="001B7E6C"/>
    <w:rsid w:val="001C0025"/>
    <w:rsid w:val="001C04C9"/>
    <w:rsid w:val="001C0706"/>
    <w:rsid w:val="001C0889"/>
    <w:rsid w:val="001C08C7"/>
    <w:rsid w:val="001C1193"/>
    <w:rsid w:val="001C1D5B"/>
    <w:rsid w:val="001C21D0"/>
    <w:rsid w:val="001C241C"/>
    <w:rsid w:val="001C2576"/>
    <w:rsid w:val="001C25B0"/>
    <w:rsid w:val="001C2798"/>
    <w:rsid w:val="001C2A5E"/>
    <w:rsid w:val="001C2B8D"/>
    <w:rsid w:val="001C2FA6"/>
    <w:rsid w:val="001C329F"/>
    <w:rsid w:val="001C36D4"/>
    <w:rsid w:val="001C3BD1"/>
    <w:rsid w:val="001C3D83"/>
    <w:rsid w:val="001C40DE"/>
    <w:rsid w:val="001C4212"/>
    <w:rsid w:val="001C50F8"/>
    <w:rsid w:val="001C50FF"/>
    <w:rsid w:val="001C5545"/>
    <w:rsid w:val="001C561B"/>
    <w:rsid w:val="001C5746"/>
    <w:rsid w:val="001C61BF"/>
    <w:rsid w:val="001C6BCA"/>
    <w:rsid w:val="001C727D"/>
    <w:rsid w:val="001C72D4"/>
    <w:rsid w:val="001C76E2"/>
    <w:rsid w:val="001C7C3E"/>
    <w:rsid w:val="001C7CEB"/>
    <w:rsid w:val="001C7DB1"/>
    <w:rsid w:val="001C7F02"/>
    <w:rsid w:val="001C7F07"/>
    <w:rsid w:val="001C7F70"/>
    <w:rsid w:val="001D05FA"/>
    <w:rsid w:val="001D05FC"/>
    <w:rsid w:val="001D06F3"/>
    <w:rsid w:val="001D0A5E"/>
    <w:rsid w:val="001D1A59"/>
    <w:rsid w:val="001D1F80"/>
    <w:rsid w:val="001D2CCD"/>
    <w:rsid w:val="001D2E48"/>
    <w:rsid w:val="001D305C"/>
    <w:rsid w:val="001D31F1"/>
    <w:rsid w:val="001D34D4"/>
    <w:rsid w:val="001D3C2C"/>
    <w:rsid w:val="001D3E2B"/>
    <w:rsid w:val="001D3F43"/>
    <w:rsid w:val="001D40B3"/>
    <w:rsid w:val="001D462A"/>
    <w:rsid w:val="001D4666"/>
    <w:rsid w:val="001D4C66"/>
    <w:rsid w:val="001D4C7C"/>
    <w:rsid w:val="001D548C"/>
    <w:rsid w:val="001D558E"/>
    <w:rsid w:val="001D55FD"/>
    <w:rsid w:val="001D5CBF"/>
    <w:rsid w:val="001D6410"/>
    <w:rsid w:val="001D6451"/>
    <w:rsid w:val="001D65EB"/>
    <w:rsid w:val="001D67D8"/>
    <w:rsid w:val="001D69A4"/>
    <w:rsid w:val="001D6BDC"/>
    <w:rsid w:val="001D6E45"/>
    <w:rsid w:val="001D6E87"/>
    <w:rsid w:val="001D6F94"/>
    <w:rsid w:val="001D78BD"/>
    <w:rsid w:val="001D7A98"/>
    <w:rsid w:val="001E0261"/>
    <w:rsid w:val="001E05DE"/>
    <w:rsid w:val="001E0C11"/>
    <w:rsid w:val="001E0D8D"/>
    <w:rsid w:val="001E0F01"/>
    <w:rsid w:val="001E14CD"/>
    <w:rsid w:val="001E1892"/>
    <w:rsid w:val="001E1CE7"/>
    <w:rsid w:val="001E20A0"/>
    <w:rsid w:val="001E292A"/>
    <w:rsid w:val="001E29D3"/>
    <w:rsid w:val="001E34E9"/>
    <w:rsid w:val="001E3565"/>
    <w:rsid w:val="001E382E"/>
    <w:rsid w:val="001E4B77"/>
    <w:rsid w:val="001E58B2"/>
    <w:rsid w:val="001E5A69"/>
    <w:rsid w:val="001E5F60"/>
    <w:rsid w:val="001E67FB"/>
    <w:rsid w:val="001E6A82"/>
    <w:rsid w:val="001E6BDF"/>
    <w:rsid w:val="001E6C5B"/>
    <w:rsid w:val="001E6CA7"/>
    <w:rsid w:val="001E76AF"/>
    <w:rsid w:val="001E77D5"/>
    <w:rsid w:val="001E7AC9"/>
    <w:rsid w:val="001E7ADC"/>
    <w:rsid w:val="001E7E15"/>
    <w:rsid w:val="001F016C"/>
    <w:rsid w:val="001F02DA"/>
    <w:rsid w:val="001F088B"/>
    <w:rsid w:val="001F0AEA"/>
    <w:rsid w:val="001F0AFD"/>
    <w:rsid w:val="001F0E4D"/>
    <w:rsid w:val="001F14A1"/>
    <w:rsid w:val="001F159E"/>
    <w:rsid w:val="001F1735"/>
    <w:rsid w:val="001F17AB"/>
    <w:rsid w:val="001F1B23"/>
    <w:rsid w:val="001F1C06"/>
    <w:rsid w:val="001F1C38"/>
    <w:rsid w:val="001F2395"/>
    <w:rsid w:val="001F2681"/>
    <w:rsid w:val="001F2808"/>
    <w:rsid w:val="001F2A62"/>
    <w:rsid w:val="001F2C85"/>
    <w:rsid w:val="001F2E98"/>
    <w:rsid w:val="001F31FE"/>
    <w:rsid w:val="001F33D7"/>
    <w:rsid w:val="001F34F6"/>
    <w:rsid w:val="001F3F1A"/>
    <w:rsid w:val="001F4161"/>
    <w:rsid w:val="001F42F9"/>
    <w:rsid w:val="001F44A7"/>
    <w:rsid w:val="001F46E7"/>
    <w:rsid w:val="001F475D"/>
    <w:rsid w:val="001F4966"/>
    <w:rsid w:val="001F4E55"/>
    <w:rsid w:val="001F4EC3"/>
    <w:rsid w:val="001F4F09"/>
    <w:rsid w:val="001F52BC"/>
    <w:rsid w:val="001F6B28"/>
    <w:rsid w:val="001F6CF1"/>
    <w:rsid w:val="001F6D09"/>
    <w:rsid w:val="001F6DC4"/>
    <w:rsid w:val="001F76DA"/>
    <w:rsid w:val="002003C5"/>
    <w:rsid w:val="00200567"/>
    <w:rsid w:val="00201503"/>
    <w:rsid w:val="00201690"/>
    <w:rsid w:val="00201802"/>
    <w:rsid w:val="00201AC5"/>
    <w:rsid w:val="00201CDC"/>
    <w:rsid w:val="00201D9F"/>
    <w:rsid w:val="00202242"/>
    <w:rsid w:val="002027E5"/>
    <w:rsid w:val="00202B3C"/>
    <w:rsid w:val="00202BE0"/>
    <w:rsid w:val="00202C90"/>
    <w:rsid w:val="0020399E"/>
    <w:rsid w:val="00203E5A"/>
    <w:rsid w:val="00203E6E"/>
    <w:rsid w:val="0020517A"/>
    <w:rsid w:val="00205746"/>
    <w:rsid w:val="00205B50"/>
    <w:rsid w:val="00205D48"/>
    <w:rsid w:val="002061E7"/>
    <w:rsid w:val="00206914"/>
    <w:rsid w:val="002069D1"/>
    <w:rsid w:val="0020709D"/>
    <w:rsid w:val="00207345"/>
    <w:rsid w:val="00207BFD"/>
    <w:rsid w:val="00207C38"/>
    <w:rsid w:val="00207FCE"/>
    <w:rsid w:val="00210A29"/>
    <w:rsid w:val="00211503"/>
    <w:rsid w:val="00211536"/>
    <w:rsid w:val="00211598"/>
    <w:rsid w:val="00211EF4"/>
    <w:rsid w:val="00211F3B"/>
    <w:rsid w:val="00211F80"/>
    <w:rsid w:val="002121C7"/>
    <w:rsid w:val="00212643"/>
    <w:rsid w:val="002127ED"/>
    <w:rsid w:val="00212BBE"/>
    <w:rsid w:val="00212CB4"/>
    <w:rsid w:val="00213175"/>
    <w:rsid w:val="00213445"/>
    <w:rsid w:val="002137DF"/>
    <w:rsid w:val="00213E38"/>
    <w:rsid w:val="00214061"/>
    <w:rsid w:val="002146E8"/>
    <w:rsid w:val="00214957"/>
    <w:rsid w:val="00214A19"/>
    <w:rsid w:val="00214C8E"/>
    <w:rsid w:val="00214E9A"/>
    <w:rsid w:val="00215018"/>
    <w:rsid w:val="00215BF3"/>
    <w:rsid w:val="00215C08"/>
    <w:rsid w:val="00215C4B"/>
    <w:rsid w:val="00215C88"/>
    <w:rsid w:val="00215CF8"/>
    <w:rsid w:val="00215E17"/>
    <w:rsid w:val="002163FF"/>
    <w:rsid w:val="002169D2"/>
    <w:rsid w:val="00216CD3"/>
    <w:rsid w:val="00216D8B"/>
    <w:rsid w:val="00217280"/>
    <w:rsid w:val="0021795E"/>
    <w:rsid w:val="00220A8E"/>
    <w:rsid w:val="00220DF7"/>
    <w:rsid w:val="00221522"/>
    <w:rsid w:val="00221DCB"/>
    <w:rsid w:val="00221FD3"/>
    <w:rsid w:val="002224F7"/>
    <w:rsid w:val="00222C54"/>
    <w:rsid w:val="002236AD"/>
    <w:rsid w:val="002241C9"/>
    <w:rsid w:val="0022460F"/>
    <w:rsid w:val="00224678"/>
    <w:rsid w:val="0022469E"/>
    <w:rsid w:val="002247F1"/>
    <w:rsid w:val="00224A66"/>
    <w:rsid w:val="00224A68"/>
    <w:rsid w:val="00224F80"/>
    <w:rsid w:val="002250B9"/>
    <w:rsid w:val="00225193"/>
    <w:rsid w:val="00225521"/>
    <w:rsid w:val="002256D0"/>
    <w:rsid w:val="00225A6D"/>
    <w:rsid w:val="00225F3C"/>
    <w:rsid w:val="0022670F"/>
    <w:rsid w:val="00226955"/>
    <w:rsid w:val="00226979"/>
    <w:rsid w:val="00226BE7"/>
    <w:rsid w:val="00227230"/>
    <w:rsid w:val="00227A6B"/>
    <w:rsid w:val="00227BA8"/>
    <w:rsid w:val="00227C82"/>
    <w:rsid w:val="00230140"/>
    <w:rsid w:val="00230431"/>
    <w:rsid w:val="002310C7"/>
    <w:rsid w:val="0023208A"/>
    <w:rsid w:val="00232425"/>
    <w:rsid w:val="00232D8A"/>
    <w:rsid w:val="00233802"/>
    <w:rsid w:val="00233902"/>
    <w:rsid w:val="00233BF9"/>
    <w:rsid w:val="002342EE"/>
    <w:rsid w:val="002343D8"/>
    <w:rsid w:val="002345B6"/>
    <w:rsid w:val="0023511B"/>
    <w:rsid w:val="00235238"/>
    <w:rsid w:val="002357DE"/>
    <w:rsid w:val="00235C02"/>
    <w:rsid w:val="002361C8"/>
    <w:rsid w:val="0023639F"/>
    <w:rsid w:val="0023657D"/>
    <w:rsid w:val="0023668C"/>
    <w:rsid w:val="002370D0"/>
    <w:rsid w:val="00237237"/>
    <w:rsid w:val="002372E9"/>
    <w:rsid w:val="00237C3C"/>
    <w:rsid w:val="0024025F"/>
    <w:rsid w:val="00240E68"/>
    <w:rsid w:val="002415E9"/>
    <w:rsid w:val="0024188F"/>
    <w:rsid w:val="00241A77"/>
    <w:rsid w:val="00241C8D"/>
    <w:rsid w:val="00241F92"/>
    <w:rsid w:val="00242032"/>
    <w:rsid w:val="002422B8"/>
    <w:rsid w:val="002423A9"/>
    <w:rsid w:val="00242B02"/>
    <w:rsid w:val="00243D0F"/>
    <w:rsid w:val="00243D9F"/>
    <w:rsid w:val="002445B8"/>
    <w:rsid w:val="00245684"/>
    <w:rsid w:val="002459C5"/>
    <w:rsid w:val="00245A0F"/>
    <w:rsid w:val="00245E71"/>
    <w:rsid w:val="00245F57"/>
    <w:rsid w:val="0024671F"/>
    <w:rsid w:val="0024672A"/>
    <w:rsid w:val="00246CEF"/>
    <w:rsid w:val="002478C5"/>
    <w:rsid w:val="00247C84"/>
    <w:rsid w:val="00247CF5"/>
    <w:rsid w:val="0025003B"/>
    <w:rsid w:val="0025048C"/>
    <w:rsid w:val="0025082A"/>
    <w:rsid w:val="00250B4F"/>
    <w:rsid w:val="00251006"/>
    <w:rsid w:val="00251094"/>
    <w:rsid w:val="002514AF"/>
    <w:rsid w:val="00251589"/>
    <w:rsid w:val="002521F0"/>
    <w:rsid w:val="00252969"/>
    <w:rsid w:val="00252A63"/>
    <w:rsid w:val="0025326E"/>
    <w:rsid w:val="002537C8"/>
    <w:rsid w:val="00253EB4"/>
    <w:rsid w:val="0025425C"/>
    <w:rsid w:val="00254303"/>
    <w:rsid w:val="0025462B"/>
    <w:rsid w:val="002547C8"/>
    <w:rsid w:val="00254F29"/>
    <w:rsid w:val="002552A3"/>
    <w:rsid w:val="00255564"/>
    <w:rsid w:val="00255A0B"/>
    <w:rsid w:val="00255A8E"/>
    <w:rsid w:val="00255D84"/>
    <w:rsid w:val="00255FC4"/>
    <w:rsid w:val="00256985"/>
    <w:rsid w:val="00256A48"/>
    <w:rsid w:val="0026062F"/>
    <w:rsid w:val="00260E63"/>
    <w:rsid w:val="00261347"/>
    <w:rsid w:val="002614B6"/>
    <w:rsid w:val="00261508"/>
    <w:rsid w:val="0026199C"/>
    <w:rsid w:val="00261BCF"/>
    <w:rsid w:val="00262197"/>
    <w:rsid w:val="002628B8"/>
    <w:rsid w:val="00263010"/>
    <w:rsid w:val="0026346F"/>
    <w:rsid w:val="002635CB"/>
    <w:rsid w:val="002638E5"/>
    <w:rsid w:val="00263947"/>
    <w:rsid w:val="00263996"/>
    <w:rsid w:val="00263BDF"/>
    <w:rsid w:val="002643F3"/>
    <w:rsid w:val="00264A0B"/>
    <w:rsid w:val="00265701"/>
    <w:rsid w:val="00265951"/>
    <w:rsid w:val="00265C3F"/>
    <w:rsid w:val="00265D72"/>
    <w:rsid w:val="00266104"/>
    <w:rsid w:val="0026645F"/>
    <w:rsid w:val="00267510"/>
    <w:rsid w:val="00270635"/>
    <w:rsid w:val="00270750"/>
    <w:rsid w:val="002709B5"/>
    <w:rsid w:val="002709D9"/>
    <w:rsid w:val="0027145D"/>
    <w:rsid w:val="002717ED"/>
    <w:rsid w:val="00271F59"/>
    <w:rsid w:val="00271F95"/>
    <w:rsid w:val="00272730"/>
    <w:rsid w:val="0027292A"/>
    <w:rsid w:val="0027360C"/>
    <w:rsid w:val="0027420C"/>
    <w:rsid w:val="00274713"/>
    <w:rsid w:val="00274B4E"/>
    <w:rsid w:val="00274B84"/>
    <w:rsid w:val="00274BA4"/>
    <w:rsid w:val="00275570"/>
    <w:rsid w:val="00275785"/>
    <w:rsid w:val="00275B10"/>
    <w:rsid w:val="00276438"/>
    <w:rsid w:val="002764AA"/>
    <w:rsid w:val="0027653C"/>
    <w:rsid w:val="00276D6C"/>
    <w:rsid w:val="00277881"/>
    <w:rsid w:val="00277930"/>
    <w:rsid w:val="00277E0F"/>
    <w:rsid w:val="00280366"/>
    <w:rsid w:val="002805F1"/>
    <w:rsid w:val="00280A35"/>
    <w:rsid w:val="00280B34"/>
    <w:rsid w:val="002815A2"/>
    <w:rsid w:val="00281FDA"/>
    <w:rsid w:val="00282345"/>
    <w:rsid w:val="00282E56"/>
    <w:rsid w:val="00282F06"/>
    <w:rsid w:val="00283415"/>
    <w:rsid w:val="00283551"/>
    <w:rsid w:val="002835A3"/>
    <w:rsid w:val="00283642"/>
    <w:rsid w:val="002841DB"/>
    <w:rsid w:val="00284259"/>
    <w:rsid w:val="0028493C"/>
    <w:rsid w:val="00284D2A"/>
    <w:rsid w:val="00285147"/>
    <w:rsid w:val="00285279"/>
    <w:rsid w:val="0028562A"/>
    <w:rsid w:val="0028566D"/>
    <w:rsid w:val="00285ADE"/>
    <w:rsid w:val="00285E7D"/>
    <w:rsid w:val="00285FB9"/>
    <w:rsid w:val="00287AC2"/>
    <w:rsid w:val="00287D57"/>
    <w:rsid w:val="002902DE"/>
    <w:rsid w:val="00290EF0"/>
    <w:rsid w:val="00290F09"/>
    <w:rsid w:val="00291157"/>
    <w:rsid w:val="00291239"/>
    <w:rsid w:val="002913C0"/>
    <w:rsid w:val="00291676"/>
    <w:rsid w:val="002916E0"/>
    <w:rsid w:val="002918B1"/>
    <w:rsid w:val="00291C2C"/>
    <w:rsid w:val="00291EE4"/>
    <w:rsid w:val="002922A0"/>
    <w:rsid w:val="002925BA"/>
    <w:rsid w:val="00292B15"/>
    <w:rsid w:val="0029337C"/>
    <w:rsid w:val="002935B6"/>
    <w:rsid w:val="0029383C"/>
    <w:rsid w:val="00293886"/>
    <w:rsid w:val="00293D08"/>
    <w:rsid w:val="00293FBE"/>
    <w:rsid w:val="0029432B"/>
    <w:rsid w:val="00294D11"/>
    <w:rsid w:val="0029512B"/>
    <w:rsid w:val="00295160"/>
    <w:rsid w:val="00295B4E"/>
    <w:rsid w:val="00295CBE"/>
    <w:rsid w:val="002967F7"/>
    <w:rsid w:val="00296824"/>
    <w:rsid w:val="00296B5A"/>
    <w:rsid w:val="00296E32"/>
    <w:rsid w:val="00296F5A"/>
    <w:rsid w:val="00297A7D"/>
    <w:rsid w:val="002A00B8"/>
    <w:rsid w:val="002A00FF"/>
    <w:rsid w:val="002A06C5"/>
    <w:rsid w:val="002A0961"/>
    <w:rsid w:val="002A0AB1"/>
    <w:rsid w:val="002A0FBC"/>
    <w:rsid w:val="002A1018"/>
    <w:rsid w:val="002A10A4"/>
    <w:rsid w:val="002A130E"/>
    <w:rsid w:val="002A15C1"/>
    <w:rsid w:val="002A17C3"/>
    <w:rsid w:val="002A195B"/>
    <w:rsid w:val="002A27FE"/>
    <w:rsid w:val="002A2852"/>
    <w:rsid w:val="002A2DB0"/>
    <w:rsid w:val="002A3281"/>
    <w:rsid w:val="002A3590"/>
    <w:rsid w:val="002A35FE"/>
    <w:rsid w:val="002A363E"/>
    <w:rsid w:val="002A3B53"/>
    <w:rsid w:val="002A3D9C"/>
    <w:rsid w:val="002A3F68"/>
    <w:rsid w:val="002A4142"/>
    <w:rsid w:val="002A4155"/>
    <w:rsid w:val="002A426B"/>
    <w:rsid w:val="002A4313"/>
    <w:rsid w:val="002A4B13"/>
    <w:rsid w:val="002A4C65"/>
    <w:rsid w:val="002A4C9E"/>
    <w:rsid w:val="002A50ED"/>
    <w:rsid w:val="002A53E9"/>
    <w:rsid w:val="002A56DD"/>
    <w:rsid w:val="002A5F20"/>
    <w:rsid w:val="002A60EF"/>
    <w:rsid w:val="002A66C4"/>
    <w:rsid w:val="002A6FBA"/>
    <w:rsid w:val="002A7930"/>
    <w:rsid w:val="002A7CBD"/>
    <w:rsid w:val="002A7DC5"/>
    <w:rsid w:val="002A7E5F"/>
    <w:rsid w:val="002B0394"/>
    <w:rsid w:val="002B0415"/>
    <w:rsid w:val="002B0536"/>
    <w:rsid w:val="002B0FDB"/>
    <w:rsid w:val="002B1088"/>
    <w:rsid w:val="002B1577"/>
    <w:rsid w:val="002B15B2"/>
    <w:rsid w:val="002B17D4"/>
    <w:rsid w:val="002B1A00"/>
    <w:rsid w:val="002B1CF9"/>
    <w:rsid w:val="002B2313"/>
    <w:rsid w:val="002B2DD0"/>
    <w:rsid w:val="002B3E62"/>
    <w:rsid w:val="002B4379"/>
    <w:rsid w:val="002B47BC"/>
    <w:rsid w:val="002B48E2"/>
    <w:rsid w:val="002B4BDF"/>
    <w:rsid w:val="002B567F"/>
    <w:rsid w:val="002B587F"/>
    <w:rsid w:val="002B5FD4"/>
    <w:rsid w:val="002B68A0"/>
    <w:rsid w:val="002B6C92"/>
    <w:rsid w:val="002B6F8A"/>
    <w:rsid w:val="002B75DD"/>
    <w:rsid w:val="002B762F"/>
    <w:rsid w:val="002B785B"/>
    <w:rsid w:val="002B78B7"/>
    <w:rsid w:val="002B78EF"/>
    <w:rsid w:val="002B7F43"/>
    <w:rsid w:val="002C00BC"/>
    <w:rsid w:val="002C0357"/>
    <w:rsid w:val="002C0C3C"/>
    <w:rsid w:val="002C1037"/>
    <w:rsid w:val="002C172F"/>
    <w:rsid w:val="002C18FA"/>
    <w:rsid w:val="002C1E30"/>
    <w:rsid w:val="002C1EE1"/>
    <w:rsid w:val="002C220C"/>
    <w:rsid w:val="002C2510"/>
    <w:rsid w:val="002C27CF"/>
    <w:rsid w:val="002C2F8F"/>
    <w:rsid w:val="002C3180"/>
    <w:rsid w:val="002C324A"/>
    <w:rsid w:val="002C369F"/>
    <w:rsid w:val="002C36F2"/>
    <w:rsid w:val="002C3BB5"/>
    <w:rsid w:val="002C4259"/>
    <w:rsid w:val="002C4F5C"/>
    <w:rsid w:val="002C5119"/>
    <w:rsid w:val="002C5258"/>
    <w:rsid w:val="002C5342"/>
    <w:rsid w:val="002C537C"/>
    <w:rsid w:val="002C5483"/>
    <w:rsid w:val="002C5674"/>
    <w:rsid w:val="002C5904"/>
    <w:rsid w:val="002C5BE3"/>
    <w:rsid w:val="002C5E3F"/>
    <w:rsid w:val="002C5E5E"/>
    <w:rsid w:val="002C60D6"/>
    <w:rsid w:val="002C62FA"/>
    <w:rsid w:val="002C636F"/>
    <w:rsid w:val="002C64B9"/>
    <w:rsid w:val="002C64D2"/>
    <w:rsid w:val="002C68B4"/>
    <w:rsid w:val="002C6A7B"/>
    <w:rsid w:val="002C6C40"/>
    <w:rsid w:val="002C6F0A"/>
    <w:rsid w:val="002C7094"/>
    <w:rsid w:val="002C7AC1"/>
    <w:rsid w:val="002C7E05"/>
    <w:rsid w:val="002C7F18"/>
    <w:rsid w:val="002D0090"/>
    <w:rsid w:val="002D00DF"/>
    <w:rsid w:val="002D1633"/>
    <w:rsid w:val="002D195E"/>
    <w:rsid w:val="002D2074"/>
    <w:rsid w:val="002D2718"/>
    <w:rsid w:val="002D2ADB"/>
    <w:rsid w:val="002D2E3F"/>
    <w:rsid w:val="002D2FCE"/>
    <w:rsid w:val="002D30D3"/>
    <w:rsid w:val="002D3790"/>
    <w:rsid w:val="002D40D9"/>
    <w:rsid w:val="002D435C"/>
    <w:rsid w:val="002D447A"/>
    <w:rsid w:val="002D4840"/>
    <w:rsid w:val="002D4DCD"/>
    <w:rsid w:val="002D51BF"/>
    <w:rsid w:val="002D5439"/>
    <w:rsid w:val="002D57DD"/>
    <w:rsid w:val="002D5B20"/>
    <w:rsid w:val="002D5E63"/>
    <w:rsid w:val="002D5F32"/>
    <w:rsid w:val="002D5FEA"/>
    <w:rsid w:val="002D604A"/>
    <w:rsid w:val="002D6075"/>
    <w:rsid w:val="002D61C3"/>
    <w:rsid w:val="002D6215"/>
    <w:rsid w:val="002D66B2"/>
    <w:rsid w:val="002D6AC1"/>
    <w:rsid w:val="002D6DD6"/>
    <w:rsid w:val="002D71F4"/>
    <w:rsid w:val="002D7381"/>
    <w:rsid w:val="002D7467"/>
    <w:rsid w:val="002D79F8"/>
    <w:rsid w:val="002D7C0A"/>
    <w:rsid w:val="002E00EB"/>
    <w:rsid w:val="002E03C9"/>
    <w:rsid w:val="002E0593"/>
    <w:rsid w:val="002E0D14"/>
    <w:rsid w:val="002E1C92"/>
    <w:rsid w:val="002E1D4F"/>
    <w:rsid w:val="002E21E7"/>
    <w:rsid w:val="002E2366"/>
    <w:rsid w:val="002E2753"/>
    <w:rsid w:val="002E2DC5"/>
    <w:rsid w:val="002E357F"/>
    <w:rsid w:val="002E39C5"/>
    <w:rsid w:val="002E4449"/>
    <w:rsid w:val="002E4A8A"/>
    <w:rsid w:val="002E4B95"/>
    <w:rsid w:val="002E4CB8"/>
    <w:rsid w:val="002E5D31"/>
    <w:rsid w:val="002E60BE"/>
    <w:rsid w:val="002E6476"/>
    <w:rsid w:val="002E678B"/>
    <w:rsid w:val="002E67F2"/>
    <w:rsid w:val="002E7476"/>
    <w:rsid w:val="002E74FB"/>
    <w:rsid w:val="002E78DC"/>
    <w:rsid w:val="002E7946"/>
    <w:rsid w:val="002E7DE1"/>
    <w:rsid w:val="002F0CA6"/>
    <w:rsid w:val="002F20B5"/>
    <w:rsid w:val="002F21F4"/>
    <w:rsid w:val="002F2601"/>
    <w:rsid w:val="002F2B0B"/>
    <w:rsid w:val="002F2CCC"/>
    <w:rsid w:val="002F2DF7"/>
    <w:rsid w:val="002F2F07"/>
    <w:rsid w:val="002F306C"/>
    <w:rsid w:val="002F348C"/>
    <w:rsid w:val="002F401F"/>
    <w:rsid w:val="002F40F7"/>
    <w:rsid w:val="002F4216"/>
    <w:rsid w:val="002F540D"/>
    <w:rsid w:val="002F5BDD"/>
    <w:rsid w:val="002F6383"/>
    <w:rsid w:val="002F6805"/>
    <w:rsid w:val="002F6EAF"/>
    <w:rsid w:val="002F7609"/>
    <w:rsid w:val="002F781E"/>
    <w:rsid w:val="002F7CBE"/>
    <w:rsid w:val="002F7CFA"/>
    <w:rsid w:val="003003E6"/>
    <w:rsid w:val="00300579"/>
    <w:rsid w:val="00301299"/>
    <w:rsid w:val="003013A8"/>
    <w:rsid w:val="003013AC"/>
    <w:rsid w:val="00301794"/>
    <w:rsid w:val="00301A87"/>
    <w:rsid w:val="003020C6"/>
    <w:rsid w:val="003020F1"/>
    <w:rsid w:val="0030218D"/>
    <w:rsid w:val="00302267"/>
    <w:rsid w:val="003022BF"/>
    <w:rsid w:val="00302397"/>
    <w:rsid w:val="0030251C"/>
    <w:rsid w:val="00302535"/>
    <w:rsid w:val="003027F1"/>
    <w:rsid w:val="00302D3F"/>
    <w:rsid w:val="00302DCF"/>
    <w:rsid w:val="0030322A"/>
    <w:rsid w:val="0030355B"/>
    <w:rsid w:val="0030410B"/>
    <w:rsid w:val="003044CA"/>
    <w:rsid w:val="00304528"/>
    <w:rsid w:val="00304F56"/>
    <w:rsid w:val="003057B7"/>
    <w:rsid w:val="00305824"/>
    <w:rsid w:val="003059A4"/>
    <w:rsid w:val="003061A5"/>
    <w:rsid w:val="0030627A"/>
    <w:rsid w:val="00306438"/>
    <w:rsid w:val="00306B79"/>
    <w:rsid w:val="0030739B"/>
    <w:rsid w:val="00307CF4"/>
    <w:rsid w:val="003103FF"/>
    <w:rsid w:val="00310553"/>
    <w:rsid w:val="003107BB"/>
    <w:rsid w:val="0031083D"/>
    <w:rsid w:val="00310BD5"/>
    <w:rsid w:val="00310E4E"/>
    <w:rsid w:val="003113BB"/>
    <w:rsid w:val="00311495"/>
    <w:rsid w:val="003114F4"/>
    <w:rsid w:val="0031204F"/>
    <w:rsid w:val="00312175"/>
    <w:rsid w:val="003129E1"/>
    <w:rsid w:val="0031305D"/>
    <w:rsid w:val="00313E90"/>
    <w:rsid w:val="00313FDB"/>
    <w:rsid w:val="00313FFE"/>
    <w:rsid w:val="00314129"/>
    <w:rsid w:val="003145CE"/>
    <w:rsid w:val="00314759"/>
    <w:rsid w:val="0031579E"/>
    <w:rsid w:val="0031584C"/>
    <w:rsid w:val="00315860"/>
    <w:rsid w:val="003167A6"/>
    <w:rsid w:val="003168E6"/>
    <w:rsid w:val="00316BF9"/>
    <w:rsid w:val="00316C33"/>
    <w:rsid w:val="00317687"/>
    <w:rsid w:val="0031781D"/>
    <w:rsid w:val="0031784A"/>
    <w:rsid w:val="003209CA"/>
    <w:rsid w:val="0032147A"/>
    <w:rsid w:val="00322265"/>
    <w:rsid w:val="0032259B"/>
    <w:rsid w:val="003228EE"/>
    <w:rsid w:val="00322F89"/>
    <w:rsid w:val="00323333"/>
    <w:rsid w:val="00323454"/>
    <w:rsid w:val="003236FC"/>
    <w:rsid w:val="00323853"/>
    <w:rsid w:val="003249AB"/>
    <w:rsid w:val="003255FC"/>
    <w:rsid w:val="00325636"/>
    <w:rsid w:val="003259B3"/>
    <w:rsid w:val="00325C75"/>
    <w:rsid w:val="0032606B"/>
    <w:rsid w:val="003261F2"/>
    <w:rsid w:val="00326359"/>
    <w:rsid w:val="003266D0"/>
    <w:rsid w:val="00326A9C"/>
    <w:rsid w:val="00327000"/>
    <w:rsid w:val="00327368"/>
    <w:rsid w:val="003304B8"/>
    <w:rsid w:val="00330A1A"/>
    <w:rsid w:val="00330A25"/>
    <w:rsid w:val="00330E74"/>
    <w:rsid w:val="00331742"/>
    <w:rsid w:val="00331972"/>
    <w:rsid w:val="00331CCD"/>
    <w:rsid w:val="00331DC2"/>
    <w:rsid w:val="00332015"/>
    <w:rsid w:val="0033244A"/>
    <w:rsid w:val="003328F3"/>
    <w:rsid w:val="003329A0"/>
    <w:rsid w:val="003331C8"/>
    <w:rsid w:val="00333358"/>
    <w:rsid w:val="00333A1E"/>
    <w:rsid w:val="00333C4D"/>
    <w:rsid w:val="00333FB0"/>
    <w:rsid w:val="003341C1"/>
    <w:rsid w:val="00334465"/>
    <w:rsid w:val="00334490"/>
    <w:rsid w:val="00334E35"/>
    <w:rsid w:val="00335352"/>
    <w:rsid w:val="003353D1"/>
    <w:rsid w:val="0033563C"/>
    <w:rsid w:val="00335814"/>
    <w:rsid w:val="003358B6"/>
    <w:rsid w:val="00335AE6"/>
    <w:rsid w:val="00335FF2"/>
    <w:rsid w:val="0033616F"/>
    <w:rsid w:val="003366B4"/>
    <w:rsid w:val="00336B3F"/>
    <w:rsid w:val="00336B74"/>
    <w:rsid w:val="00336E8E"/>
    <w:rsid w:val="003373F7"/>
    <w:rsid w:val="00337432"/>
    <w:rsid w:val="00337BF9"/>
    <w:rsid w:val="00337CAC"/>
    <w:rsid w:val="00337D8C"/>
    <w:rsid w:val="003401B1"/>
    <w:rsid w:val="003409AE"/>
    <w:rsid w:val="00340B12"/>
    <w:rsid w:val="00340EA5"/>
    <w:rsid w:val="00340F16"/>
    <w:rsid w:val="003411CF"/>
    <w:rsid w:val="003414BF"/>
    <w:rsid w:val="003415B6"/>
    <w:rsid w:val="0034232D"/>
    <w:rsid w:val="00343342"/>
    <w:rsid w:val="00343399"/>
    <w:rsid w:val="003438C6"/>
    <w:rsid w:val="0034399F"/>
    <w:rsid w:val="00343B14"/>
    <w:rsid w:val="00343C02"/>
    <w:rsid w:val="00343C10"/>
    <w:rsid w:val="00343DDD"/>
    <w:rsid w:val="003446FA"/>
    <w:rsid w:val="00344BBE"/>
    <w:rsid w:val="00345410"/>
    <w:rsid w:val="00345F71"/>
    <w:rsid w:val="00346905"/>
    <w:rsid w:val="00346C00"/>
    <w:rsid w:val="00346FF1"/>
    <w:rsid w:val="003475F8"/>
    <w:rsid w:val="00347A80"/>
    <w:rsid w:val="00347DD2"/>
    <w:rsid w:val="00350131"/>
    <w:rsid w:val="003502BF"/>
    <w:rsid w:val="00350489"/>
    <w:rsid w:val="003504E5"/>
    <w:rsid w:val="00350539"/>
    <w:rsid w:val="00350680"/>
    <w:rsid w:val="0035068A"/>
    <w:rsid w:val="00350A0F"/>
    <w:rsid w:val="0035122E"/>
    <w:rsid w:val="003514DE"/>
    <w:rsid w:val="003516B9"/>
    <w:rsid w:val="00351E5F"/>
    <w:rsid w:val="0035258C"/>
    <w:rsid w:val="0035270D"/>
    <w:rsid w:val="003527EE"/>
    <w:rsid w:val="0035296B"/>
    <w:rsid w:val="0035304E"/>
    <w:rsid w:val="003531CE"/>
    <w:rsid w:val="003533C7"/>
    <w:rsid w:val="00353484"/>
    <w:rsid w:val="003537BD"/>
    <w:rsid w:val="003543CD"/>
    <w:rsid w:val="00354AD8"/>
    <w:rsid w:val="00354C8B"/>
    <w:rsid w:val="003551AB"/>
    <w:rsid w:val="00355553"/>
    <w:rsid w:val="00355729"/>
    <w:rsid w:val="0035573E"/>
    <w:rsid w:val="00355F2D"/>
    <w:rsid w:val="003564CF"/>
    <w:rsid w:val="00356763"/>
    <w:rsid w:val="00356D2E"/>
    <w:rsid w:val="0035719B"/>
    <w:rsid w:val="003571FC"/>
    <w:rsid w:val="003574F0"/>
    <w:rsid w:val="00357877"/>
    <w:rsid w:val="00357CFC"/>
    <w:rsid w:val="00357D51"/>
    <w:rsid w:val="00357DA3"/>
    <w:rsid w:val="00357E03"/>
    <w:rsid w:val="003600C2"/>
    <w:rsid w:val="003600C5"/>
    <w:rsid w:val="0036015F"/>
    <w:rsid w:val="00360541"/>
    <w:rsid w:val="0036088C"/>
    <w:rsid w:val="00360972"/>
    <w:rsid w:val="00361742"/>
    <w:rsid w:val="00361DE9"/>
    <w:rsid w:val="003622FA"/>
    <w:rsid w:val="00362B2E"/>
    <w:rsid w:val="003632CA"/>
    <w:rsid w:val="003634F2"/>
    <w:rsid w:val="00363E5D"/>
    <w:rsid w:val="0036446E"/>
    <w:rsid w:val="00364695"/>
    <w:rsid w:val="00364A1D"/>
    <w:rsid w:val="00364DDA"/>
    <w:rsid w:val="003656EB"/>
    <w:rsid w:val="00365F75"/>
    <w:rsid w:val="00366B85"/>
    <w:rsid w:val="00366E38"/>
    <w:rsid w:val="0036709D"/>
    <w:rsid w:val="0036784A"/>
    <w:rsid w:val="00367901"/>
    <w:rsid w:val="00367E56"/>
    <w:rsid w:val="00370215"/>
    <w:rsid w:val="003702F5"/>
    <w:rsid w:val="00370B16"/>
    <w:rsid w:val="00370E6F"/>
    <w:rsid w:val="00370FB1"/>
    <w:rsid w:val="00371866"/>
    <w:rsid w:val="00371A5C"/>
    <w:rsid w:val="00371E76"/>
    <w:rsid w:val="003720A6"/>
    <w:rsid w:val="00372426"/>
    <w:rsid w:val="003725D4"/>
    <w:rsid w:val="0037276D"/>
    <w:rsid w:val="00372972"/>
    <w:rsid w:val="00372C03"/>
    <w:rsid w:val="00372E8D"/>
    <w:rsid w:val="003736ED"/>
    <w:rsid w:val="003738FE"/>
    <w:rsid w:val="00373CA9"/>
    <w:rsid w:val="003742F5"/>
    <w:rsid w:val="00374CC2"/>
    <w:rsid w:val="00374EE2"/>
    <w:rsid w:val="00375433"/>
    <w:rsid w:val="00375C5D"/>
    <w:rsid w:val="00375EDE"/>
    <w:rsid w:val="003760B2"/>
    <w:rsid w:val="00376DBD"/>
    <w:rsid w:val="003775E9"/>
    <w:rsid w:val="00377A2F"/>
    <w:rsid w:val="003807C0"/>
    <w:rsid w:val="00380AB3"/>
    <w:rsid w:val="00380C07"/>
    <w:rsid w:val="00380CE9"/>
    <w:rsid w:val="00381044"/>
    <w:rsid w:val="0038129A"/>
    <w:rsid w:val="00381768"/>
    <w:rsid w:val="00381B0A"/>
    <w:rsid w:val="00381F6F"/>
    <w:rsid w:val="0038270E"/>
    <w:rsid w:val="00382765"/>
    <w:rsid w:val="00382917"/>
    <w:rsid w:val="00383127"/>
    <w:rsid w:val="0038337D"/>
    <w:rsid w:val="003839E4"/>
    <w:rsid w:val="00383A69"/>
    <w:rsid w:val="00383BBF"/>
    <w:rsid w:val="00384907"/>
    <w:rsid w:val="0038494F"/>
    <w:rsid w:val="00384A2E"/>
    <w:rsid w:val="00384ABA"/>
    <w:rsid w:val="00384F52"/>
    <w:rsid w:val="00384FD7"/>
    <w:rsid w:val="003854E5"/>
    <w:rsid w:val="00385679"/>
    <w:rsid w:val="00385908"/>
    <w:rsid w:val="00385983"/>
    <w:rsid w:val="00386486"/>
    <w:rsid w:val="00386746"/>
    <w:rsid w:val="00386C1A"/>
    <w:rsid w:val="00386EAA"/>
    <w:rsid w:val="003879D2"/>
    <w:rsid w:val="00390184"/>
    <w:rsid w:val="00390543"/>
    <w:rsid w:val="00390EEA"/>
    <w:rsid w:val="00391075"/>
    <w:rsid w:val="003912B1"/>
    <w:rsid w:val="0039132F"/>
    <w:rsid w:val="00391B8E"/>
    <w:rsid w:val="0039225B"/>
    <w:rsid w:val="003922C1"/>
    <w:rsid w:val="00393700"/>
    <w:rsid w:val="00393A86"/>
    <w:rsid w:val="00393AB8"/>
    <w:rsid w:val="00393C50"/>
    <w:rsid w:val="00393EBA"/>
    <w:rsid w:val="00394F04"/>
    <w:rsid w:val="00395216"/>
    <w:rsid w:val="00395261"/>
    <w:rsid w:val="0039575F"/>
    <w:rsid w:val="00395DAF"/>
    <w:rsid w:val="00395F68"/>
    <w:rsid w:val="00396097"/>
    <w:rsid w:val="0039693A"/>
    <w:rsid w:val="003970DE"/>
    <w:rsid w:val="0039783F"/>
    <w:rsid w:val="00397B2A"/>
    <w:rsid w:val="00397B95"/>
    <w:rsid w:val="00397DC5"/>
    <w:rsid w:val="00397FE0"/>
    <w:rsid w:val="003A00D8"/>
    <w:rsid w:val="003A0403"/>
    <w:rsid w:val="003A0799"/>
    <w:rsid w:val="003A0812"/>
    <w:rsid w:val="003A0832"/>
    <w:rsid w:val="003A0B54"/>
    <w:rsid w:val="003A0C2A"/>
    <w:rsid w:val="003A0D89"/>
    <w:rsid w:val="003A11D2"/>
    <w:rsid w:val="003A1841"/>
    <w:rsid w:val="003A1888"/>
    <w:rsid w:val="003A1BA2"/>
    <w:rsid w:val="003A1D88"/>
    <w:rsid w:val="003A1F58"/>
    <w:rsid w:val="003A26E6"/>
    <w:rsid w:val="003A2940"/>
    <w:rsid w:val="003A2D64"/>
    <w:rsid w:val="003A3466"/>
    <w:rsid w:val="003A386D"/>
    <w:rsid w:val="003A3A48"/>
    <w:rsid w:val="003A3C39"/>
    <w:rsid w:val="003A4300"/>
    <w:rsid w:val="003A46C4"/>
    <w:rsid w:val="003A4F19"/>
    <w:rsid w:val="003A51E4"/>
    <w:rsid w:val="003A5471"/>
    <w:rsid w:val="003A56E3"/>
    <w:rsid w:val="003A5705"/>
    <w:rsid w:val="003A58AB"/>
    <w:rsid w:val="003A5967"/>
    <w:rsid w:val="003A5A6E"/>
    <w:rsid w:val="003A5CF9"/>
    <w:rsid w:val="003A6163"/>
    <w:rsid w:val="003A6545"/>
    <w:rsid w:val="003A69A6"/>
    <w:rsid w:val="003A6A8D"/>
    <w:rsid w:val="003A6B4B"/>
    <w:rsid w:val="003A6E19"/>
    <w:rsid w:val="003A7934"/>
    <w:rsid w:val="003A7C4F"/>
    <w:rsid w:val="003B01B3"/>
    <w:rsid w:val="003B083F"/>
    <w:rsid w:val="003B1489"/>
    <w:rsid w:val="003B2082"/>
    <w:rsid w:val="003B227F"/>
    <w:rsid w:val="003B233E"/>
    <w:rsid w:val="003B23D9"/>
    <w:rsid w:val="003B28F0"/>
    <w:rsid w:val="003B3350"/>
    <w:rsid w:val="003B3577"/>
    <w:rsid w:val="003B3598"/>
    <w:rsid w:val="003B3710"/>
    <w:rsid w:val="003B3879"/>
    <w:rsid w:val="003B3BF6"/>
    <w:rsid w:val="003B3C67"/>
    <w:rsid w:val="003B3CFC"/>
    <w:rsid w:val="003B3DAA"/>
    <w:rsid w:val="003B43A2"/>
    <w:rsid w:val="003B443A"/>
    <w:rsid w:val="003B4601"/>
    <w:rsid w:val="003B4664"/>
    <w:rsid w:val="003B49BC"/>
    <w:rsid w:val="003B4A72"/>
    <w:rsid w:val="003B4B53"/>
    <w:rsid w:val="003B4BAB"/>
    <w:rsid w:val="003B573C"/>
    <w:rsid w:val="003B594C"/>
    <w:rsid w:val="003B65E2"/>
    <w:rsid w:val="003B694A"/>
    <w:rsid w:val="003B694E"/>
    <w:rsid w:val="003B6B5E"/>
    <w:rsid w:val="003B6C99"/>
    <w:rsid w:val="003B73D9"/>
    <w:rsid w:val="003B742D"/>
    <w:rsid w:val="003B7548"/>
    <w:rsid w:val="003B769B"/>
    <w:rsid w:val="003B7CBD"/>
    <w:rsid w:val="003B7DC3"/>
    <w:rsid w:val="003C0183"/>
    <w:rsid w:val="003C0538"/>
    <w:rsid w:val="003C0737"/>
    <w:rsid w:val="003C077F"/>
    <w:rsid w:val="003C0856"/>
    <w:rsid w:val="003C0C83"/>
    <w:rsid w:val="003C1812"/>
    <w:rsid w:val="003C1E15"/>
    <w:rsid w:val="003C1FDE"/>
    <w:rsid w:val="003C2913"/>
    <w:rsid w:val="003C299D"/>
    <w:rsid w:val="003C2FCB"/>
    <w:rsid w:val="003C3252"/>
    <w:rsid w:val="003C3273"/>
    <w:rsid w:val="003C3F4C"/>
    <w:rsid w:val="003C4566"/>
    <w:rsid w:val="003C4677"/>
    <w:rsid w:val="003C4A2A"/>
    <w:rsid w:val="003C50E3"/>
    <w:rsid w:val="003C514E"/>
    <w:rsid w:val="003C5B6C"/>
    <w:rsid w:val="003C5E93"/>
    <w:rsid w:val="003C68BA"/>
    <w:rsid w:val="003C738F"/>
    <w:rsid w:val="003C76AB"/>
    <w:rsid w:val="003C7815"/>
    <w:rsid w:val="003C79BD"/>
    <w:rsid w:val="003C7CDE"/>
    <w:rsid w:val="003D0300"/>
    <w:rsid w:val="003D05D4"/>
    <w:rsid w:val="003D0794"/>
    <w:rsid w:val="003D09A8"/>
    <w:rsid w:val="003D1004"/>
    <w:rsid w:val="003D10F3"/>
    <w:rsid w:val="003D11E7"/>
    <w:rsid w:val="003D1323"/>
    <w:rsid w:val="003D1B4A"/>
    <w:rsid w:val="003D2227"/>
    <w:rsid w:val="003D2AF5"/>
    <w:rsid w:val="003D2B15"/>
    <w:rsid w:val="003D3068"/>
    <w:rsid w:val="003D34F0"/>
    <w:rsid w:val="003D3726"/>
    <w:rsid w:val="003D395C"/>
    <w:rsid w:val="003D3BF4"/>
    <w:rsid w:val="003D3F01"/>
    <w:rsid w:val="003D4C65"/>
    <w:rsid w:val="003D4CB5"/>
    <w:rsid w:val="003D5662"/>
    <w:rsid w:val="003D56E4"/>
    <w:rsid w:val="003D5938"/>
    <w:rsid w:val="003D5CDE"/>
    <w:rsid w:val="003D5D03"/>
    <w:rsid w:val="003D63EF"/>
    <w:rsid w:val="003D65D2"/>
    <w:rsid w:val="003D6635"/>
    <w:rsid w:val="003D671F"/>
    <w:rsid w:val="003D67AF"/>
    <w:rsid w:val="003D6ABE"/>
    <w:rsid w:val="003D79F5"/>
    <w:rsid w:val="003D7E1C"/>
    <w:rsid w:val="003D7EC7"/>
    <w:rsid w:val="003E0097"/>
    <w:rsid w:val="003E0952"/>
    <w:rsid w:val="003E0F4D"/>
    <w:rsid w:val="003E10F8"/>
    <w:rsid w:val="003E1C41"/>
    <w:rsid w:val="003E1D64"/>
    <w:rsid w:val="003E1F32"/>
    <w:rsid w:val="003E23E1"/>
    <w:rsid w:val="003E295A"/>
    <w:rsid w:val="003E2B7D"/>
    <w:rsid w:val="003E3074"/>
    <w:rsid w:val="003E332E"/>
    <w:rsid w:val="003E33AE"/>
    <w:rsid w:val="003E41DD"/>
    <w:rsid w:val="003E4261"/>
    <w:rsid w:val="003E4AFB"/>
    <w:rsid w:val="003E4CD9"/>
    <w:rsid w:val="003E4EFE"/>
    <w:rsid w:val="003E4F75"/>
    <w:rsid w:val="003E54A1"/>
    <w:rsid w:val="003E5722"/>
    <w:rsid w:val="003E59A7"/>
    <w:rsid w:val="003E5A2A"/>
    <w:rsid w:val="003E62DA"/>
    <w:rsid w:val="003E64A7"/>
    <w:rsid w:val="003E658D"/>
    <w:rsid w:val="003E665A"/>
    <w:rsid w:val="003E6815"/>
    <w:rsid w:val="003E6CA4"/>
    <w:rsid w:val="003E6F5A"/>
    <w:rsid w:val="003F00D0"/>
    <w:rsid w:val="003F01AD"/>
    <w:rsid w:val="003F01F7"/>
    <w:rsid w:val="003F16B6"/>
    <w:rsid w:val="003F1A94"/>
    <w:rsid w:val="003F22FE"/>
    <w:rsid w:val="003F25F2"/>
    <w:rsid w:val="003F28DF"/>
    <w:rsid w:val="003F2C6D"/>
    <w:rsid w:val="003F2FB4"/>
    <w:rsid w:val="003F3521"/>
    <w:rsid w:val="003F358F"/>
    <w:rsid w:val="003F38B3"/>
    <w:rsid w:val="003F3ADF"/>
    <w:rsid w:val="003F3BEF"/>
    <w:rsid w:val="003F3F06"/>
    <w:rsid w:val="003F476E"/>
    <w:rsid w:val="003F4BD0"/>
    <w:rsid w:val="003F4D0C"/>
    <w:rsid w:val="003F4DC4"/>
    <w:rsid w:val="003F5E84"/>
    <w:rsid w:val="003F6021"/>
    <w:rsid w:val="003F61F4"/>
    <w:rsid w:val="003F6369"/>
    <w:rsid w:val="003F6397"/>
    <w:rsid w:val="003F7103"/>
    <w:rsid w:val="003F7404"/>
    <w:rsid w:val="0040004F"/>
    <w:rsid w:val="00400235"/>
    <w:rsid w:val="0040063D"/>
    <w:rsid w:val="00400EDD"/>
    <w:rsid w:val="004011B7"/>
    <w:rsid w:val="0040154F"/>
    <w:rsid w:val="00401617"/>
    <w:rsid w:val="004018E5"/>
    <w:rsid w:val="00401945"/>
    <w:rsid w:val="00401E31"/>
    <w:rsid w:val="00401F16"/>
    <w:rsid w:val="00402276"/>
    <w:rsid w:val="0040290C"/>
    <w:rsid w:val="004029BE"/>
    <w:rsid w:val="00403140"/>
    <w:rsid w:val="004033D7"/>
    <w:rsid w:val="004033F2"/>
    <w:rsid w:val="00403684"/>
    <w:rsid w:val="00404662"/>
    <w:rsid w:val="00404A39"/>
    <w:rsid w:val="004051BC"/>
    <w:rsid w:val="004051F2"/>
    <w:rsid w:val="004054C0"/>
    <w:rsid w:val="00405A45"/>
    <w:rsid w:val="00406030"/>
    <w:rsid w:val="0040683A"/>
    <w:rsid w:val="004068DB"/>
    <w:rsid w:val="004068E0"/>
    <w:rsid w:val="00407425"/>
    <w:rsid w:val="00407F77"/>
    <w:rsid w:val="00410541"/>
    <w:rsid w:val="004109B0"/>
    <w:rsid w:val="00410ACE"/>
    <w:rsid w:val="00410C59"/>
    <w:rsid w:val="00411282"/>
    <w:rsid w:val="00411476"/>
    <w:rsid w:val="0041157F"/>
    <w:rsid w:val="00412C02"/>
    <w:rsid w:val="00412F34"/>
    <w:rsid w:val="00412FB3"/>
    <w:rsid w:val="00412FF0"/>
    <w:rsid w:val="004130BB"/>
    <w:rsid w:val="00413BE4"/>
    <w:rsid w:val="004143A7"/>
    <w:rsid w:val="004145C4"/>
    <w:rsid w:val="00414635"/>
    <w:rsid w:val="0041481B"/>
    <w:rsid w:val="00414AF2"/>
    <w:rsid w:val="00414B98"/>
    <w:rsid w:val="00414C5A"/>
    <w:rsid w:val="00414EBE"/>
    <w:rsid w:val="004150BD"/>
    <w:rsid w:val="004151F4"/>
    <w:rsid w:val="00416912"/>
    <w:rsid w:val="00416F93"/>
    <w:rsid w:val="00417367"/>
    <w:rsid w:val="004177F6"/>
    <w:rsid w:val="00417829"/>
    <w:rsid w:val="00417C3D"/>
    <w:rsid w:val="00417F8B"/>
    <w:rsid w:val="004205A0"/>
    <w:rsid w:val="004207D8"/>
    <w:rsid w:val="004209C8"/>
    <w:rsid w:val="00420E18"/>
    <w:rsid w:val="004210C9"/>
    <w:rsid w:val="004211FF"/>
    <w:rsid w:val="004214F7"/>
    <w:rsid w:val="00421579"/>
    <w:rsid w:val="004218BB"/>
    <w:rsid w:val="00422210"/>
    <w:rsid w:val="0042225B"/>
    <w:rsid w:val="004225B9"/>
    <w:rsid w:val="00422A7C"/>
    <w:rsid w:val="0042370B"/>
    <w:rsid w:val="00423820"/>
    <w:rsid w:val="00423D89"/>
    <w:rsid w:val="00423D9D"/>
    <w:rsid w:val="00424557"/>
    <w:rsid w:val="00424840"/>
    <w:rsid w:val="00424846"/>
    <w:rsid w:val="00424A2D"/>
    <w:rsid w:val="00424E60"/>
    <w:rsid w:val="00425937"/>
    <w:rsid w:val="00425B7D"/>
    <w:rsid w:val="00425EFF"/>
    <w:rsid w:val="00425FF6"/>
    <w:rsid w:val="00426D08"/>
    <w:rsid w:val="00426F1C"/>
    <w:rsid w:val="004273A6"/>
    <w:rsid w:val="004274F5"/>
    <w:rsid w:val="004275D3"/>
    <w:rsid w:val="0042761A"/>
    <w:rsid w:val="004276E2"/>
    <w:rsid w:val="00427BED"/>
    <w:rsid w:val="00430286"/>
    <w:rsid w:val="00431E78"/>
    <w:rsid w:val="0043212F"/>
    <w:rsid w:val="0043300F"/>
    <w:rsid w:val="004333E7"/>
    <w:rsid w:val="00433475"/>
    <w:rsid w:val="00434040"/>
    <w:rsid w:val="004341AA"/>
    <w:rsid w:val="00434403"/>
    <w:rsid w:val="00434C30"/>
    <w:rsid w:val="00434CCF"/>
    <w:rsid w:val="00434D61"/>
    <w:rsid w:val="00435812"/>
    <w:rsid w:val="00436925"/>
    <w:rsid w:val="004370CA"/>
    <w:rsid w:val="00437C7A"/>
    <w:rsid w:val="004404E1"/>
    <w:rsid w:val="00441224"/>
    <w:rsid w:val="00441DE6"/>
    <w:rsid w:val="0044212F"/>
    <w:rsid w:val="004427C5"/>
    <w:rsid w:val="00442F6E"/>
    <w:rsid w:val="00443141"/>
    <w:rsid w:val="004432AB"/>
    <w:rsid w:val="00443555"/>
    <w:rsid w:val="00443564"/>
    <w:rsid w:val="00443A9F"/>
    <w:rsid w:val="00443AE3"/>
    <w:rsid w:val="00443B80"/>
    <w:rsid w:val="00443FFD"/>
    <w:rsid w:val="0044400A"/>
    <w:rsid w:val="00444609"/>
    <w:rsid w:val="0044464A"/>
    <w:rsid w:val="00444C73"/>
    <w:rsid w:val="00444F0F"/>
    <w:rsid w:val="004454F3"/>
    <w:rsid w:val="00445643"/>
    <w:rsid w:val="00445AE1"/>
    <w:rsid w:val="00445BF9"/>
    <w:rsid w:val="00445D76"/>
    <w:rsid w:val="00445FE1"/>
    <w:rsid w:val="00446612"/>
    <w:rsid w:val="004476F7"/>
    <w:rsid w:val="0044778E"/>
    <w:rsid w:val="004477F4"/>
    <w:rsid w:val="004479CD"/>
    <w:rsid w:val="00450023"/>
    <w:rsid w:val="00450416"/>
    <w:rsid w:val="00450A5C"/>
    <w:rsid w:val="00451089"/>
    <w:rsid w:val="004518F9"/>
    <w:rsid w:val="00451C19"/>
    <w:rsid w:val="00452757"/>
    <w:rsid w:val="00452D7A"/>
    <w:rsid w:val="004530F2"/>
    <w:rsid w:val="00453713"/>
    <w:rsid w:val="00453A73"/>
    <w:rsid w:val="00453AE9"/>
    <w:rsid w:val="004541D1"/>
    <w:rsid w:val="0045427C"/>
    <w:rsid w:val="00454430"/>
    <w:rsid w:val="004545AF"/>
    <w:rsid w:val="0045536A"/>
    <w:rsid w:val="0045602F"/>
    <w:rsid w:val="004562C3"/>
    <w:rsid w:val="004564BB"/>
    <w:rsid w:val="00456602"/>
    <w:rsid w:val="00456B69"/>
    <w:rsid w:val="00456B9C"/>
    <w:rsid w:val="00456FE8"/>
    <w:rsid w:val="00457619"/>
    <w:rsid w:val="00457CA5"/>
    <w:rsid w:val="00460E9A"/>
    <w:rsid w:val="0046173E"/>
    <w:rsid w:val="0046178A"/>
    <w:rsid w:val="00461845"/>
    <w:rsid w:val="004618AB"/>
    <w:rsid w:val="0046199E"/>
    <w:rsid w:val="00461B19"/>
    <w:rsid w:val="00461F1B"/>
    <w:rsid w:val="0046276D"/>
    <w:rsid w:val="00462DD8"/>
    <w:rsid w:val="00463373"/>
    <w:rsid w:val="00463870"/>
    <w:rsid w:val="004639D3"/>
    <w:rsid w:val="00463AF1"/>
    <w:rsid w:val="00463E10"/>
    <w:rsid w:val="00463E7B"/>
    <w:rsid w:val="00463E8F"/>
    <w:rsid w:val="0046431C"/>
    <w:rsid w:val="00464529"/>
    <w:rsid w:val="004645F2"/>
    <w:rsid w:val="00464B3C"/>
    <w:rsid w:val="00464CEC"/>
    <w:rsid w:val="00464F20"/>
    <w:rsid w:val="00465886"/>
    <w:rsid w:val="00465DF0"/>
    <w:rsid w:val="00466131"/>
    <w:rsid w:val="004661E5"/>
    <w:rsid w:val="0046643B"/>
    <w:rsid w:val="00466461"/>
    <w:rsid w:val="00466D5E"/>
    <w:rsid w:val="004671FD"/>
    <w:rsid w:val="00467678"/>
    <w:rsid w:val="00467908"/>
    <w:rsid w:val="00467BD6"/>
    <w:rsid w:val="00467C32"/>
    <w:rsid w:val="004700CC"/>
    <w:rsid w:val="00470427"/>
    <w:rsid w:val="00470A0E"/>
    <w:rsid w:val="00470F26"/>
    <w:rsid w:val="00471142"/>
    <w:rsid w:val="00471654"/>
    <w:rsid w:val="004719F8"/>
    <w:rsid w:val="00471D08"/>
    <w:rsid w:val="00471E2A"/>
    <w:rsid w:val="00472456"/>
    <w:rsid w:val="004724EB"/>
    <w:rsid w:val="00472AF1"/>
    <w:rsid w:val="00472FA7"/>
    <w:rsid w:val="0047370F"/>
    <w:rsid w:val="0047372F"/>
    <w:rsid w:val="00473770"/>
    <w:rsid w:val="0047396D"/>
    <w:rsid w:val="00473A1A"/>
    <w:rsid w:val="00473C15"/>
    <w:rsid w:val="00473C94"/>
    <w:rsid w:val="00473CB5"/>
    <w:rsid w:val="00474A69"/>
    <w:rsid w:val="00474C08"/>
    <w:rsid w:val="00475872"/>
    <w:rsid w:val="00475AAB"/>
    <w:rsid w:val="00475DB8"/>
    <w:rsid w:val="004760DA"/>
    <w:rsid w:val="0047615E"/>
    <w:rsid w:val="0047665B"/>
    <w:rsid w:val="00476989"/>
    <w:rsid w:val="00476ACE"/>
    <w:rsid w:val="00476BB8"/>
    <w:rsid w:val="00476E24"/>
    <w:rsid w:val="00476FDC"/>
    <w:rsid w:val="0047715D"/>
    <w:rsid w:val="004775FE"/>
    <w:rsid w:val="00477907"/>
    <w:rsid w:val="00477B42"/>
    <w:rsid w:val="00477C1E"/>
    <w:rsid w:val="00481103"/>
    <w:rsid w:val="004811BE"/>
    <w:rsid w:val="004811DD"/>
    <w:rsid w:val="00481A22"/>
    <w:rsid w:val="00482483"/>
    <w:rsid w:val="004827CA"/>
    <w:rsid w:val="00482828"/>
    <w:rsid w:val="00483954"/>
    <w:rsid w:val="00483B1F"/>
    <w:rsid w:val="00484523"/>
    <w:rsid w:val="00484556"/>
    <w:rsid w:val="004846AB"/>
    <w:rsid w:val="00484E67"/>
    <w:rsid w:val="004851A9"/>
    <w:rsid w:val="00485301"/>
    <w:rsid w:val="004857BA"/>
    <w:rsid w:val="00485869"/>
    <w:rsid w:val="00485B06"/>
    <w:rsid w:val="0048635F"/>
    <w:rsid w:val="004863E9"/>
    <w:rsid w:val="0048746F"/>
    <w:rsid w:val="00487713"/>
    <w:rsid w:val="0048784A"/>
    <w:rsid w:val="0048786A"/>
    <w:rsid w:val="00487E21"/>
    <w:rsid w:val="00487E25"/>
    <w:rsid w:val="0049008A"/>
    <w:rsid w:val="0049017E"/>
    <w:rsid w:val="00490196"/>
    <w:rsid w:val="004901D2"/>
    <w:rsid w:val="004904A4"/>
    <w:rsid w:val="004907A6"/>
    <w:rsid w:val="0049080A"/>
    <w:rsid w:val="00490A66"/>
    <w:rsid w:val="00490EF9"/>
    <w:rsid w:val="0049110F"/>
    <w:rsid w:val="0049112E"/>
    <w:rsid w:val="00491224"/>
    <w:rsid w:val="00491337"/>
    <w:rsid w:val="004915BF"/>
    <w:rsid w:val="00491651"/>
    <w:rsid w:val="004919B1"/>
    <w:rsid w:val="00491CA3"/>
    <w:rsid w:val="00491EA9"/>
    <w:rsid w:val="00492120"/>
    <w:rsid w:val="004925E8"/>
    <w:rsid w:val="004928A8"/>
    <w:rsid w:val="00492EBD"/>
    <w:rsid w:val="00492F6E"/>
    <w:rsid w:val="00493081"/>
    <w:rsid w:val="004930B4"/>
    <w:rsid w:val="00493C7E"/>
    <w:rsid w:val="004942F6"/>
    <w:rsid w:val="0049486F"/>
    <w:rsid w:val="00494EC8"/>
    <w:rsid w:val="00495387"/>
    <w:rsid w:val="004953F6"/>
    <w:rsid w:val="00495678"/>
    <w:rsid w:val="00495B28"/>
    <w:rsid w:val="00495F96"/>
    <w:rsid w:val="00496200"/>
    <w:rsid w:val="00496815"/>
    <w:rsid w:val="00496A71"/>
    <w:rsid w:val="00496F36"/>
    <w:rsid w:val="004971C1"/>
    <w:rsid w:val="00497788"/>
    <w:rsid w:val="004A07D4"/>
    <w:rsid w:val="004A0B0D"/>
    <w:rsid w:val="004A0F11"/>
    <w:rsid w:val="004A107C"/>
    <w:rsid w:val="004A131F"/>
    <w:rsid w:val="004A162C"/>
    <w:rsid w:val="004A18AC"/>
    <w:rsid w:val="004A1A4D"/>
    <w:rsid w:val="004A2DCE"/>
    <w:rsid w:val="004A2F23"/>
    <w:rsid w:val="004A3086"/>
    <w:rsid w:val="004A3095"/>
    <w:rsid w:val="004A3C6C"/>
    <w:rsid w:val="004A4223"/>
    <w:rsid w:val="004A450D"/>
    <w:rsid w:val="004A4AF4"/>
    <w:rsid w:val="004A4F96"/>
    <w:rsid w:val="004A55D7"/>
    <w:rsid w:val="004A560E"/>
    <w:rsid w:val="004A584E"/>
    <w:rsid w:val="004A5C91"/>
    <w:rsid w:val="004A63B1"/>
    <w:rsid w:val="004A6EAB"/>
    <w:rsid w:val="004A6FC4"/>
    <w:rsid w:val="004A7515"/>
    <w:rsid w:val="004A7543"/>
    <w:rsid w:val="004A7C3A"/>
    <w:rsid w:val="004A7F1C"/>
    <w:rsid w:val="004B0C58"/>
    <w:rsid w:val="004B10BE"/>
    <w:rsid w:val="004B1218"/>
    <w:rsid w:val="004B1617"/>
    <w:rsid w:val="004B1873"/>
    <w:rsid w:val="004B1A36"/>
    <w:rsid w:val="004B2522"/>
    <w:rsid w:val="004B25C0"/>
    <w:rsid w:val="004B2658"/>
    <w:rsid w:val="004B271E"/>
    <w:rsid w:val="004B2793"/>
    <w:rsid w:val="004B2D70"/>
    <w:rsid w:val="004B352C"/>
    <w:rsid w:val="004B46DD"/>
    <w:rsid w:val="004B4D7C"/>
    <w:rsid w:val="004B50B4"/>
    <w:rsid w:val="004B55B5"/>
    <w:rsid w:val="004B57F4"/>
    <w:rsid w:val="004B5F64"/>
    <w:rsid w:val="004B6038"/>
    <w:rsid w:val="004B72E5"/>
    <w:rsid w:val="004B7983"/>
    <w:rsid w:val="004B7AE1"/>
    <w:rsid w:val="004B7BA9"/>
    <w:rsid w:val="004C0B3E"/>
    <w:rsid w:val="004C0FAA"/>
    <w:rsid w:val="004C0FC1"/>
    <w:rsid w:val="004C1366"/>
    <w:rsid w:val="004C18CB"/>
    <w:rsid w:val="004C1B72"/>
    <w:rsid w:val="004C1CF9"/>
    <w:rsid w:val="004C1DF3"/>
    <w:rsid w:val="004C2147"/>
    <w:rsid w:val="004C22B2"/>
    <w:rsid w:val="004C2492"/>
    <w:rsid w:val="004C25D4"/>
    <w:rsid w:val="004C284A"/>
    <w:rsid w:val="004C28A6"/>
    <w:rsid w:val="004C292A"/>
    <w:rsid w:val="004C3EB3"/>
    <w:rsid w:val="004C40F6"/>
    <w:rsid w:val="004C47E2"/>
    <w:rsid w:val="004C48F0"/>
    <w:rsid w:val="004C4C65"/>
    <w:rsid w:val="004C59B1"/>
    <w:rsid w:val="004C5D19"/>
    <w:rsid w:val="004C5EC0"/>
    <w:rsid w:val="004C6662"/>
    <w:rsid w:val="004C6D60"/>
    <w:rsid w:val="004C6E51"/>
    <w:rsid w:val="004C6E61"/>
    <w:rsid w:val="004C729F"/>
    <w:rsid w:val="004C7BE6"/>
    <w:rsid w:val="004C7DD4"/>
    <w:rsid w:val="004D032B"/>
    <w:rsid w:val="004D0423"/>
    <w:rsid w:val="004D079B"/>
    <w:rsid w:val="004D0D63"/>
    <w:rsid w:val="004D1A29"/>
    <w:rsid w:val="004D1A44"/>
    <w:rsid w:val="004D1CB4"/>
    <w:rsid w:val="004D1CD2"/>
    <w:rsid w:val="004D234A"/>
    <w:rsid w:val="004D236D"/>
    <w:rsid w:val="004D2429"/>
    <w:rsid w:val="004D2B5A"/>
    <w:rsid w:val="004D3CDC"/>
    <w:rsid w:val="004D41B6"/>
    <w:rsid w:val="004D43F7"/>
    <w:rsid w:val="004D4D18"/>
    <w:rsid w:val="004D5553"/>
    <w:rsid w:val="004D6423"/>
    <w:rsid w:val="004D68EF"/>
    <w:rsid w:val="004D6A04"/>
    <w:rsid w:val="004D7409"/>
    <w:rsid w:val="004D75B6"/>
    <w:rsid w:val="004D7798"/>
    <w:rsid w:val="004D7BA1"/>
    <w:rsid w:val="004D7BE4"/>
    <w:rsid w:val="004D7CE9"/>
    <w:rsid w:val="004E0AE1"/>
    <w:rsid w:val="004E0E52"/>
    <w:rsid w:val="004E11FA"/>
    <w:rsid w:val="004E1C9E"/>
    <w:rsid w:val="004E2074"/>
    <w:rsid w:val="004E2400"/>
    <w:rsid w:val="004E2642"/>
    <w:rsid w:val="004E2691"/>
    <w:rsid w:val="004E26DA"/>
    <w:rsid w:val="004E28DE"/>
    <w:rsid w:val="004E29C1"/>
    <w:rsid w:val="004E2DE4"/>
    <w:rsid w:val="004E300A"/>
    <w:rsid w:val="004E306A"/>
    <w:rsid w:val="004E30A8"/>
    <w:rsid w:val="004E31A8"/>
    <w:rsid w:val="004E3955"/>
    <w:rsid w:val="004E39B9"/>
    <w:rsid w:val="004E3DEF"/>
    <w:rsid w:val="004E4085"/>
    <w:rsid w:val="004E44E4"/>
    <w:rsid w:val="004E4895"/>
    <w:rsid w:val="004E515B"/>
    <w:rsid w:val="004E563B"/>
    <w:rsid w:val="004E5925"/>
    <w:rsid w:val="004E5966"/>
    <w:rsid w:val="004E5E29"/>
    <w:rsid w:val="004E5FAD"/>
    <w:rsid w:val="004E6AF1"/>
    <w:rsid w:val="004E6B66"/>
    <w:rsid w:val="004E7093"/>
    <w:rsid w:val="004E7263"/>
    <w:rsid w:val="004E78C5"/>
    <w:rsid w:val="004F1941"/>
    <w:rsid w:val="004F1F5E"/>
    <w:rsid w:val="004F2224"/>
    <w:rsid w:val="004F2268"/>
    <w:rsid w:val="004F237E"/>
    <w:rsid w:val="004F23AA"/>
    <w:rsid w:val="004F3CA7"/>
    <w:rsid w:val="004F3CF9"/>
    <w:rsid w:val="004F3E25"/>
    <w:rsid w:val="004F4770"/>
    <w:rsid w:val="004F4D3F"/>
    <w:rsid w:val="004F507E"/>
    <w:rsid w:val="004F52F5"/>
    <w:rsid w:val="004F5316"/>
    <w:rsid w:val="004F53ED"/>
    <w:rsid w:val="004F5608"/>
    <w:rsid w:val="004F65D4"/>
    <w:rsid w:val="004F73F4"/>
    <w:rsid w:val="004F7723"/>
    <w:rsid w:val="0050039C"/>
    <w:rsid w:val="005007E0"/>
    <w:rsid w:val="00500C30"/>
    <w:rsid w:val="00500C95"/>
    <w:rsid w:val="00500DB4"/>
    <w:rsid w:val="0050132B"/>
    <w:rsid w:val="00501976"/>
    <w:rsid w:val="00502189"/>
    <w:rsid w:val="0050234E"/>
    <w:rsid w:val="0050244E"/>
    <w:rsid w:val="0050248F"/>
    <w:rsid w:val="005024E6"/>
    <w:rsid w:val="005027B7"/>
    <w:rsid w:val="00502B00"/>
    <w:rsid w:val="005030E9"/>
    <w:rsid w:val="00503276"/>
    <w:rsid w:val="00503369"/>
    <w:rsid w:val="0050398B"/>
    <w:rsid w:val="00503A58"/>
    <w:rsid w:val="00503FA3"/>
    <w:rsid w:val="00504096"/>
    <w:rsid w:val="00504612"/>
    <w:rsid w:val="005049F3"/>
    <w:rsid w:val="00504B28"/>
    <w:rsid w:val="00504B86"/>
    <w:rsid w:val="00505669"/>
    <w:rsid w:val="00505A4D"/>
    <w:rsid w:val="00505B8F"/>
    <w:rsid w:val="00505C08"/>
    <w:rsid w:val="00505CAC"/>
    <w:rsid w:val="00505D58"/>
    <w:rsid w:val="0050600E"/>
    <w:rsid w:val="00506CDB"/>
    <w:rsid w:val="00506D08"/>
    <w:rsid w:val="0050725E"/>
    <w:rsid w:val="00507696"/>
    <w:rsid w:val="005100D5"/>
    <w:rsid w:val="0051026B"/>
    <w:rsid w:val="005102F3"/>
    <w:rsid w:val="005114CE"/>
    <w:rsid w:val="005116CE"/>
    <w:rsid w:val="00511A6E"/>
    <w:rsid w:val="005122D2"/>
    <w:rsid w:val="005123D5"/>
    <w:rsid w:val="005125AA"/>
    <w:rsid w:val="00512C0C"/>
    <w:rsid w:val="005137E0"/>
    <w:rsid w:val="005138B7"/>
    <w:rsid w:val="00513D19"/>
    <w:rsid w:val="00513E42"/>
    <w:rsid w:val="0051406E"/>
    <w:rsid w:val="00514250"/>
    <w:rsid w:val="00514824"/>
    <w:rsid w:val="00514AA3"/>
    <w:rsid w:val="00514B71"/>
    <w:rsid w:val="00514DB6"/>
    <w:rsid w:val="005159A7"/>
    <w:rsid w:val="005164A1"/>
    <w:rsid w:val="005167E9"/>
    <w:rsid w:val="005168F6"/>
    <w:rsid w:val="00517571"/>
    <w:rsid w:val="00517652"/>
    <w:rsid w:val="00517965"/>
    <w:rsid w:val="00517E87"/>
    <w:rsid w:val="00517F69"/>
    <w:rsid w:val="00517F81"/>
    <w:rsid w:val="0052015B"/>
    <w:rsid w:val="00520286"/>
    <w:rsid w:val="005208ED"/>
    <w:rsid w:val="005208FA"/>
    <w:rsid w:val="00520A7A"/>
    <w:rsid w:val="00520AF3"/>
    <w:rsid w:val="0052151C"/>
    <w:rsid w:val="00521749"/>
    <w:rsid w:val="005224B9"/>
    <w:rsid w:val="00522603"/>
    <w:rsid w:val="00522A26"/>
    <w:rsid w:val="00522AC3"/>
    <w:rsid w:val="00522E05"/>
    <w:rsid w:val="00523159"/>
    <w:rsid w:val="00523453"/>
    <w:rsid w:val="00523B00"/>
    <w:rsid w:val="0052423D"/>
    <w:rsid w:val="005242E6"/>
    <w:rsid w:val="005246AB"/>
    <w:rsid w:val="00524FC3"/>
    <w:rsid w:val="0052520A"/>
    <w:rsid w:val="005252D8"/>
    <w:rsid w:val="00525409"/>
    <w:rsid w:val="005256DA"/>
    <w:rsid w:val="00525741"/>
    <w:rsid w:val="0052589E"/>
    <w:rsid w:val="00525CC2"/>
    <w:rsid w:val="00525D43"/>
    <w:rsid w:val="00526064"/>
    <w:rsid w:val="00526106"/>
    <w:rsid w:val="005262F0"/>
    <w:rsid w:val="0052643B"/>
    <w:rsid w:val="0052644F"/>
    <w:rsid w:val="0052652C"/>
    <w:rsid w:val="005269E1"/>
    <w:rsid w:val="00526C10"/>
    <w:rsid w:val="00526C6C"/>
    <w:rsid w:val="00526E2E"/>
    <w:rsid w:val="00526F4A"/>
    <w:rsid w:val="00527280"/>
    <w:rsid w:val="005272CA"/>
    <w:rsid w:val="0052775E"/>
    <w:rsid w:val="005277B4"/>
    <w:rsid w:val="00527A6A"/>
    <w:rsid w:val="00530461"/>
    <w:rsid w:val="00530B88"/>
    <w:rsid w:val="00530E2B"/>
    <w:rsid w:val="00530FF6"/>
    <w:rsid w:val="0053159A"/>
    <w:rsid w:val="00531838"/>
    <w:rsid w:val="00531841"/>
    <w:rsid w:val="00531A32"/>
    <w:rsid w:val="0053234B"/>
    <w:rsid w:val="00532735"/>
    <w:rsid w:val="005329A1"/>
    <w:rsid w:val="005330C2"/>
    <w:rsid w:val="00533149"/>
    <w:rsid w:val="0053350A"/>
    <w:rsid w:val="005338C7"/>
    <w:rsid w:val="00533D97"/>
    <w:rsid w:val="00533E82"/>
    <w:rsid w:val="00534260"/>
    <w:rsid w:val="00535516"/>
    <w:rsid w:val="00535C2F"/>
    <w:rsid w:val="005364B0"/>
    <w:rsid w:val="0053660E"/>
    <w:rsid w:val="00536881"/>
    <w:rsid w:val="00536C5F"/>
    <w:rsid w:val="00536F2E"/>
    <w:rsid w:val="005370EA"/>
    <w:rsid w:val="00537F7D"/>
    <w:rsid w:val="005400E3"/>
    <w:rsid w:val="00540266"/>
    <w:rsid w:val="005404FF"/>
    <w:rsid w:val="005407B7"/>
    <w:rsid w:val="00541B31"/>
    <w:rsid w:val="00542389"/>
    <w:rsid w:val="00542694"/>
    <w:rsid w:val="00542E22"/>
    <w:rsid w:val="00543933"/>
    <w:rsid w:val="0054410B"/>
    <w:rsid w:val="00544209"/>
    <w:rsid w:val="005447B8"/>
    <w:rsid w:val="00544D44"/>
    <w:rsid w:val="005454C8"/>
    <w:rsid w:val="0054598C"/>
    <w:rsid w:val="00545C26"/>
    <w:rsid w:val="00545E53"/>
    <w:rsid w:val="00546349"/>
    <w:rsid w:val="00546577"/>
    <w:rsid w:val="00546C94"/>
    <w:rsid w:val="0054721F"/>
    <w:rsid w:val="005479E1"/>
    <w:rsid w:val="00550224"/>
    <w:rsid w:val="00550407"/>
    <w:rsid w:val="00550DEB"/>
    <w:rsid w:val="00551867"/>
    <w:rsid w:val="005520C5"/>
    <w:rsid w:val="005521BD"/>
    <w:rsid w:val="00552219"/>
    <w:rsid w:val="00552360"/>
    <w:rsid w:val="0055239D"/>
    <w:rsid w:val="00553595"/>
    <w:rsid w:val="005537C7"/>
    <w:rsid w:val="00553EA3"/>
    <w:rsid w:val="00553FE4"/>
    <w:rsid w:val="00554EE3"/>
    <w:rsid w:val="005559F3"/>
    <w:rsid w:val="00555B3B"/>
    <w:rsid w:val="00555D97"/>
    <w:rsid w:val="005560F7"/>
    <w:rsid w:val="00556148"/>
    <w:rsid w:val="00556264"/>
    <w:rsid w:val="0055685A"/>
    <w:rsid w:val="005568DE"/>
    <w:rsid w:val="00556D2C"/>
    <w:rsid w:val="00556E83"/>
    <w:rsid w:val="0055725D"/>
    <w:rsid w:val="00557284"/>
    <w:rsid w:val="00557D52"/>
    <w:rsid w:val="00560025"/>
    <w:rsid w:val="00560054"/>
    <w:rsid w:val="0056052E"/>
    <w:rsid w:val="0056072C"/>
    <w:rsid w:val="005607A0"/>
    <w:rsid w:val="00560AD4"/>
    <w:rsid w:val="00560B5A"/>
    <w:rsid w:val="00560DA1"/>
    <w:rsid w:val="00560F7E"/>
    <w:rsid w:val="005612A8"/>
    <w:rsid w:val="0056150B"/>
    <w:rsid w:val="00561BB0"/>
    <w:rsid w:val="00562B43"/>
    <w:rsid w:val="00562BE9"/>
    <w:rsid w:val="00562F93"/>
    <w:rsid w:val="0056338F"/>
    <w:rsid w:val="00564172"/>
    <w:rsid w:val="005652D8"/>
    <w:rsid w:val="00566846"/>
    <w:rsid w:val="00566D57"/>
    <w:rsid w:val="0056749A"/>
    <w:rsid w:val="00567544"/>
    <w:rsid w:val="0056766A"/>
    <w:rsid w:val="005676C4"/>
    <w:rsid w:val="00567992"/>
    <w:rsid w:val="00567E63"/>
    <w:rsid w:val="0057005E"/>
    <w:rsid w:val="00570350"/>
    <w:rsid w:val="005704E3"/>
    <w:rsid w:val="0057054D"/>
    <w:rsid w:val="00570777"/>
    <w:rsid w:val="00570905"/>
    <w:rsid w:val="00570B41"/>
    <w:rsid w:val="00570C59"/>
    <w:rsid w:val="00570CD4"/>
    <w:rsid w:val="00570F72"/>
    <w:rsid w:val="005711E6"/>
    <w:rsid w:val="00573C01"/>
    <w:rsid w:val="00574298"/>
    <w:rsid w:val="005743BF"/>
    <w:rsid w:val="00574C25"/>
    <w:rsid w:val="00574D25"/>
    <w:rsid w:val="00574D51"/>
    <w:rsid w:val="00575241"/>
    <w:rsid w:val="0057535E"/>
    <w:rsid w:val="00575415"/>
    <w:rsid w:val="005758FE"/>
    <w:rsid w:val="00575BDD"/>
    <w:rsid w:val="005768E7"/>
    <w:rsid w:val="0057693F"/>
    <w:rsid w:val="0057695A"/>
    <w:rsid w:val="00576F1C"/>
    <w:rsid w:val="00577289"/>
    <w:rsid w:val="00577432"/>
    <w:rsid w:val="005776F2"/>
    <w:rsid w:val="00577FFD"/>
    <w:rsid w:val="00580378"/>
    <w:rsid w:val="00580BC0"/>
    <w:rsid w:val="00581263"/>
    <w:rsid w:val="005814A5"/>
    <w:rsid w:val="00582520"/>
    <w:rsid w:val="00582700"/>
    <w:rsid w:val="005829F0"/>
    <w:rsid w:val="00583819"/>
    <w:rsid w:val="00583D1D"/>
    <w:rsid w:val="00584044"/>
    <w:rsid w:val="0058463A"/>
    <w:rsid w:val="005846DA"/>
    <w:rsid w:val="00584A30"/>
    <w:rsid w:val="00584FB0"/>
    <w:rsid w:val="00584FB8"/>
    <w:rsid w:val="00585260"/>
    <w:rsid w:val="00585357"/>
    <w:rsid w:val="00585638"/>
    <w:rsid w:val="00585D0C"/>
    <w:rsid w:val="005864A1"/>
    <w:rsid w:val="00586610"/>
    <w:rsid w:val="005866E1"/>
    <w:rsid w:val="00586749"/>
    <w:rsid w:val="00586799"/>
    <w:rsid w:val="00586E93"/>
    <w:rsid w:val="005871AB"/>
    <w:rsid w:val="005873EB"/>
    <w:rsid w:val="0058775A"/>
    <w:rsid w:val="00587DA7"/>
    <w:rsid w:val="005903DE"/>
    <w:rsid w:val="005904FA"/>
    <w:rsid w:val="00590956"/>
    <w:rsid w:val="005910D9"/>
    <w:rsid w:val="00591399"/>
    <w:rsid w:val="00591403"/>
    <w:rsid w:val="00591499"/>
    <w:rsid w:val="0059157A"/>
    <w:rsid w:val="00591AFC"/>
    <w:rsid w:val="00592928"/>
    <w:rsid w:val="00592F23"/>
    <w:rsid w:val="0059302F"/>
    <w:rsid w:val="005932C7"/>
    <w:rsid w:val="005933A4"/>
    <w:rsid w:val="005934B8"/>
    <w:rsid w:val="005934D4"/>
    <w:rsid w:val="00593FFB"/>
    <w:rsid w:val="005948DA"/>
    <w:rsid w:val="005949F7"/>
    <w:rsid w:val="00594C60"/>
    <w:rsid w:val="00594CC5"/>
    <w:rsid w:val="005955E7"/>
    <w:rsid w:val="005958C6"/>
    <w:rsid w:val="00595922"/>
    <w:rsid w:val="00595946"/>
    <w:rsid w:val="00595980"/>
    <w:rsid w:val="00596124"/>
    <w:rsid w:val="0059667F"/>
    <w:rsid w:val="005A0003"/>
    <w:rsid w:val="005A099F"/>
    <w:rsid w:val="005A0E0A"/>
    <w:rsid w:val="005A1632"/>
    <w:rsid w:val="005A1AC4"/>
    <w:rsid w:val="005A1CA0"/>
    <w:rsid w:val="005A1E6A"/>
    <w:rsid w:val="005A2F4E"/>
    <w:rsid w:val="005A30EE"/>
    <w:rsid w:val="005A3142"/>
    <w:rsid w:val="005A358E"/>
    <w:rsid w:val="005A35CE"/>
    <w:rsid w:val="005A3A56"/>
    <w:rsid w:val="005A3F71"/>
    <w:rsid w:val="005A46E5"/>
    <w:rsid w:val="005A4866"/>
    <w:rsid w:val="005A4F18"/>
    <w:rsid w:val="005A52D1"/>
    <w:rsid w:val="005A5BB9"/>
    <w:rsid w:val="005A5C7D"/>
    <w:rsid w:val="005A63A4"/>
    <w:rsid w:val="005A70B5"/>
    <w:rsid w:val="005A74BD"/>
    <w:rsid w:val="005A75AA"/>
    <w:rsid w:val="005A7738"/>
    <w:rsid w:val="005A78EB"/>
    <w:rsid w:val="005B0143"/>
    <w:rsid w:val="005B0CA8"/>
    <w:rsid w:val="005B0E34"/>
    <w:rsid w:val="005B123B"/>
    <w:rsid w:val="005B127B"/>
    <w:rsid w:val="005B135E"/>
    <w:rsid w:val="005B15ED"/>
    <w:rsid w:val="005B178E"/>
    <w:rsid w:val="005B1CEE"/>
    <w:rsid w:val="005B1D80"/>
    <w:rsid w:val="005B22E9"/>
    <w:rsid w:val="005B238A"/>
    <w:rsid w:val="005B266C"/>
    <w:rsid w:val="005B350A"/>
    <w:rsid w:val="005B3BA0"/>
    <w:rsid w:val="005B4500"/>
    <w:rsid w:val="005B472B"/>
    <w:rsid w:val="005B4D3D"/>
    <w:rsid w:val="005B4D71"/>
    <w:rsid w:val="005B5912"/>
    <w:rsid w:val="005B5A8B"/>
    <w:rsid w:val="005B5ABB"/>
    <w:rsid w:val="005B5E9B"/>
    <w:rsid w:val="005B6297"/>
    <w:rsid w:val="005B63D2"/>
    <w:rsid w:val="005B67B2"/>
    <w:rsid w:val="005B6DD2"/>
    <w:rsid w:val="005B73A6"/>
    <w:rsid w:val="005B749A"/>
    <w:rsid w:val="005B74E5"/>
    <w:rsid w:val="005B7E7F"/>
    <w:rsid w:val="005C0084"/>
    <w:rsid w:val="005C00B6"/>
    <w:rsid w:val="005C046D"/>
    <w:rsid w:val="005C0B21"/>
    <w:rsid w:val="005C1066"/>
    <w:rsid w:val="005C1080"/>
    <w:rsid w:val="005C1716"/>
    <w:rsid w:val="005C2024"/>
    <w:rsid w:val="005C2052"/>
    <w:rsid w:val="005C2A98"/>
    <w:rsid w:val="005C2D72"/>
    <w:rsid w:val="005C38E2"/>
    <w:rsid w:val="005C3A13"/>
    <w:rsid w:val="005C3D8E"/>
    <w:rsid w:val="005C42E0"/>
    <w:rsid w:val="005C43FB"/>
    <w:rsid w:val="005C44B3"/>
    <w:rsid w:val="005C46C6"/>
    <w:rsid w:val="005C4FAC"/>
    <w:rsid w:val="005C5034"/>
    <w:rsid w:val="005C50E2"/>
    <w:rsid w:val="005C5364"/>
    <w:rsid w:val="005C538F"/>
    <w:rsid w:val="005C5F8E"/>
    <w:rsid w:val="005C64C9"/>
    <w:rsid w:val="005C6780"/>
    <w:rsid w:val="005C68F6"/>
    <w:rsid w:val="005C6900"/>
    <w:rsid w:val="005C6D9B"/>
    <w:rsid w:val="005C73EA"/>
    <w:rsid w:val="005C75FE"/>
    <w:rsid w:val="005D0030"/>
    <w:rsid w:val="005D061F"/>
    <w:rsid w:val="005D0961"/>
    <w:rsid w:val="005D10A3"/>
    <w:rsid w:val="005D10C5"/>
    <w:rsid w:val="005D2120"/>
    <w:rsid w:val="005D2286"/>
    <w:rsid w:val="005D3168"/>
    <w:rsid w:val="005D3279"/>
    <w:rsid w:val="005D3585"/>
    <w:rsid w:val="005D3C66"/>
    <w:rsid w:val="005D4072"/>
    <w:rsid w:val="005D418D"/>
    <w:rsid w:val="005D509F"/>
    <w:rsid w:val="005D56B5"/>
    <w:rsid w:val="005D5F50"/>
    <w:rsid w:val="005D61CE"/>
    <w:rsid w:val="005D629E"/>
    <w:rsid w:val="005D6A6F"/>
    <w:rsid w:val="005D6C4B"/>
    <w:rsid w:val="005D6E35"/>
    <w:rsid w:val="005D72B1"/>
    <w:rsid w:val="005D738C"/>
    <w:rsid w:val="005D743C"/>
    <w:rsid w:val="005D78E7"/>
    <w:rsid w:val="005D7E31"/>
    <w:rsid w:val="005E0097"/>
    <w:rsid w:val="005E0195"/>
    <w:rsid w:val="005E06C1"/>
    <w:rsid w:val="005E087F"/>
    <w:rsid w:val="005E0DE6"/>
    <w:rsid w:val="005E13EB"/>
    <w:rsid w:val="005E1987"/>
    <w:rsid w:val="005E2990"/>
    <w:rsid w:val="005E29A7"/>
    <w:rsid w:val="005E2A4E"/>
    <w:rsid w:val="005E2A7A"/>
    <w:rsid w:val="005E2CDB"/>
    <w:rsid w:val="005E2F35"/>
    <w:rsid w:val="005E2FA0"/>
    <w:rsid w:val="005E301C"/>
    <w:rsid w:val="005E33E3"/>
    <w:rsid w:val="005E3CE5"/>
    <w:rsid w:val="005E3E00"/>
    <w:rsid w:val="005E4052"/>
    <w:rsid w:val="005E4F3E"/>
    <w:rsid w:val="005E54CD"/>
    <w:rsid w:val="005E5B8F"/>
    <w:rsid w:val="005E5BD5"/>
    <w:rsid w:val="005E6079"/>
    <w:rsid w:val="005E6109"/>
    <w:rsid w:val="005E65F9"/>
    <w:rsid w:val="005E6BFA"/>
    <w:rsid w:val="005E75AB"/>
    <w:rsid w:val="005E79C8"/>
    <w:rsid w:val="005E7C5B"/>
    <w:rsid w:val="005F064D"/>
    <w:rsid w:val="005F097A"/>
    <w:rsid w:val="005F1141"/>
    <w:rsid w:val="005F12AE"/>
    <w:rsid w:val="005F1706"/>
    <w:rsid w:val="005F1A15"/>
    <w:rsid w:val="005F1C5F"/>
    <w:rsid w:val="005F2580"/>
    <w:rsid w:val="005F3383"/>
    <w:rsid w:val="005F3876"/>
    <w:rsid w:val="005F4B85"/>
    <w:rsid w:val="005F4D36"/>
    <w:rsid w:val="005F4E9F"/>
    <w:rsid w:val="005F5211"/>
    <w:rsid w:val="005F5429"/>
    <w:rsid w:val="005F556E"/>
    <w:rsid w:val="005F56C0"/>
    <w:rsid w:val="005F587C"/>
    <w:rsid w:val="005F59B8"/>
    <w:rsid w:val="005F5C5B"/>
    <w:rsid w:val="005F62BC"/>
    <w:rsid w:val="005F63B9"/>
    <w:rsid w:val="005F6FB4"/>
    <w:rsid w:val="005F77B4"/>
    <w:rsid w:val="005F7862"/>
    <w:rsid w:val="005F7B45"/>
    <w:rsid w:val="005F7BAD"/>
    <w:rsid w:val="005F7F17"/>
    <w:rsid w:val="0060029A"/>
    <w:rsid w:val="006005F5"/>
    <w:rsid w:val="00600F1F"/>
    <w:rsid w:val="006012D0"/>
    <w:rsid w:val="00601571"/>
    <w:rsid w:val="0060171A"/>
    <w:rsid w:val="00601C97"/>
    <w:rsid w:val="00601CB8"/>
    <w:rsid w:val="00602241"/>
    <w:rsid w:val="00602586"/>
    <w:rsid w:val="00602588"/>
    <w:rsid w:val="00602716"/>
    <w:rsid w:val="0060303F"/>
    <w:rsid w:val="0060310B"/>
    <w:rsid w:val="00603638"/>
    <w:rsid w:val="00603ABF"/>
    <w:rsid w:val="00604368"/>
    <w:rsid w:val="0060441B"/>
    <w:rsid w:val="00604641"/>
    <w:rsid w:val="006053A8"/>
    <w:rsid w:val="00605418"/>
    <w:rsid w:val="00605580"/>
    <w:rsid w:val="00605595"/>
    <w:rsid w:val="00605F3C"/>
    <w:rsid w:val="00605FE9"/>
    <w:rsid w:val="006061FA"/>
    <w:rsid w:val="0060671A"/>
    <w:rsid w:val="00606825"/>
    <w:rsid w:val="006075E5"/>
    <w:rsid w:val="006079AB"/>
    <w:rsid w:val="00607C44"/>
    <w:rsid w:val="00610AD8"/>
    <w:rsid w:val="006113CF"/>
    <w:rsid w:val="00611637"/>
    <w:rsid w:val="006119FB"/>
    <w:rsid w:val="00611AC9"/>
    <w:rsid w:val="00611CBA"/>
    <w:rsid w:val="0061222E"/>
    <w:rsid w:val="006123F1"/>
    <w:rsid w:val="006130DD"/>
    <w:rsid w:val="00613CC5"/>
    <w:rsid w:val="00613D08"/>
    <w:rsid w:val="006140A1"/>
    <w:rsid w:val="006142DE"/>
    <w:rsid w:val="0061453F"/>
    <w:rsid w:val="00614566"/>
    <w:rsid w:val="00614C16"/>
    <w:rsid w:val="00614C6B"/>
    <w:rsid w:val="0061523E"/>
    <w:rsid w:val="00615C73"/>
    <w:rsid w:val="00615ECD"/>
    <w:rsid w:val="00616226"/>
    <w:rsid w:val="00616366"/>
    <w:rsid w:val="006166E4"/>
    <w:rsid w:val="00617103"/>
    <w:rsid w:val="0061797A"/>
    <w:rsid w:val="00617E3E"/>
    <w:rsid w:val="00617F55"/>
    <w:rsid w:val="0062036A"/>
    <w:rsid w:val="0062081A"/>
    <w:rsid w:val="006208C9"/>
    <w:rsid w:val="00620999"/>
    <w:rsid w:val="006211C6"/>
    <w:rsid w:val="006212E6"/>
    <w:rsid w:val="00621300"/>
    <w:rsid w:val="00621AAC"/>
    <w:rsid w:val="006221BE"/>
    <w:rsid w:val="00622689"/>
    <w:rsid w:val="00622E5F"/>
    <w:rsid w:val="0062340C"/>
    <w:rsid w:val="00623843"/>
    <w:rsid w:val="0062388C"/>
    <w:rsid w:val="00623B67"/>
    <w:rsid w:val="00623EC8"/>
    <w:rsid w:val="006247E7"/>
    <w:rsid w:val="00624D2C"/>
    <w:rsid w:val="00624E34"/>
    <w:rsid w:val="00626B70"/>
    <w:rsid w:val="00626EAC"/>
    <w:rsid w:val="00627071"/>
    <w:rsid w:val="006272A7"/>
    <w:rsid w:val="006275F4"/>
    <w:rsid w:val="00630292"/>
    <w:rsid w:val="00630725"/>
    <w:rsid w:val="006309B4"/>
    <w:rsid w:val="00631251"/>
    <w:rsid w:val="00631627"/>
    <w:rsid w:val="006319A0"/>
    <w:rsid w:val="00631E66"/>
    <w:rsid w:val="006323C8"/>
    <w:rsid w:val="0063293F"/>
    <w:rsid w:val="00632D00"/>
    <w:rsid w:val="006333D8"/>
    <w:rsid w:val="006335CB"/>
    <w:rsid w:val="00634435"/>
    <w:rsid w:val="00634498"/>
    <w:rsid w:val="006346FE"/>
    <w:rsid w:val="00635003"/>
    <w:rsid w:val="0063531D"/>
    <w:rsid w:val="00635B4A"/>
    <w:rsid w:val="00636094"/>
    <w:rsid w:val="006361CC"/>
    <w:rsid w:val="0063620A"/>
    <w:rsid w:val="00636623"/>
    <w:rsid w:val="006366E1"/>
    <w:rsid w:val="00636E10"/>
    <w:rsid w:val="0063722A"/>
    <w:rsid w:val="00637483"/>
    <w:rsid w:val="0063758F"/>
    <w:rsid w:val="006404DC"/>
    <w:rsid w:val="00640C81"/>
    <w:rsid w:val="00640CC1"/>
    <w:rsid w:val="00641397"/>
    <w:rsid w:val="00641CB4"/>
    <w:rsid w:val="00642217"/>
    <w:rsid w:val="00642CED"/>
    <w:rsid w:val="0064346F"/>
    <w:rsid w:val="00643A23"/>
    <w:rsid w:val="00643B79"/>
    <w:rsid w:val="00643F7B"/>
    <w:rsid w:val="00643FB2"/>
    <w:rsid w:val="00644195"/>
    <w:rsid w:val="006444BC"/>
    <w:rsid w:val="006447B2"/>
    <w:rsid w:val="0064597B"/>
    <w:rsid w:val="00646101"/>
    <w:rsid w:val="00646452"/>
    <w:rsid w:val="0064656E"/>
    <w:rsid w:val="006466DD"/>
    <w:rsid w:val="00646A4E"/>
    <w:rsid w:val="006470A3"/>
    <w:rsid w:val="00647226"/>
    <w:rsid w:val="00647359"/>
    <w:rsid w:val="006474F8"/>
    <w:rsid w:val="00647F6B"/>
    <w:rsid w:val="00650572"/>
    <w:rsid w:val="00650D34"/>
    <w:rsid w:val="00650F94"/>
    <w:rsid w:val="006510AE"/>
    <w:rsid w:val="006510D0"/>
    <w:rsid w:val="00651AB5"/>
    <w:rsid w:val="00651E09"/>
    <w:rsid w:val="00651E2B"/>
    <w:rsid w:val="00652492"/>
    <w:rsid w:val="00652651"/>
    <w:rsid w:val="006528DF"/>
    <w:rsid w:val="00652C10"/>
    <w:rsid w:val="00652C2B"/>
    <w:rsid w:val="00652E11"/>
    <w:rsid w:val="00652F43"/>
    <w:rsid w:val="00652F9F"/>
    <w:rsid w:val="006530B4"/>
    <w:rsid w:val="006531AD"/>
    <w:rsid w:val="00653567"/>
    <w:rsid w:val="0065418F"/>
    <w:rsid w:val="00654A40"/>
    <w:rsid w:val="00654B93"/>
    <w:rsid w:val="00654C3B"/>
    <w:rsid w:val="0065536E"/>
    <w:rsid w:val="00655449"/>
    <w:rsid w:val="006554DC"/>
    <w:rsid w:val="0065555C"/>
    <w:rsid w:val="00655696"/>
    <w:rsid w:val="0065571C"/>
    <w:rsid w:val="00655B6C"/>
    <w:rsid w:val="0065633D"/>
    <w:rsid w:val="006566B8"/>
    <w:rsid w:val="006572AF"/>
    <w:rsid w:val="006572BA"/>
    <w:rsid w:val="006573F4"/>
    <w:rsid w:val="006574F1"/>
    <w:rsid w:val="00657662"/>
    <w:rsid w:val="00657967"/>
    <w:rsid w:val="00657E22"/>
    <w:rsid w:val="006606D8"/>
    <w:rsid w:val="00660AD2"/>
    <w:rsid w:val="00660B5B"/>
    <w:rsid w:val="0066111C"/>
    <w:rsid w:val="00661382"/>
    <w:rsid w:val="006616EB"/>
    <w:rsid w:val="006618E9"/>
    <w:rsid w:val="00662647"/>
    <w:rsid w:val="00662AC3"/>
    <w:rsid w:val="00662BF0"/>
    <w:rsid w:val="0066310C"/>
    <w:rsid w:val="00663245"/>
    <w:rsid w:val="006632BA"/>
    <w:rsid w:val="00663447"/>
    <w:rsid w:val="00663B1D"/>
    <w:rsid w:val="00663B80"/>
    <w:rsid w:val="006643A8"/>
    <w:rsid w:val="006645C1"/>
    <w:rsid w:val="00664888"/>
    <w:rsid w:val="00664AC1"/>
    <w:rsid w:val="0066503F"/>
    <w:rsid w:val="006650A9"/>
    <w:rsid w:val="006654E6"/>
    <w:rsid w:val="00666A97"/>
    <w:rsid w:val="00666DE5"/>
    <w:rsid w:val="00667DBE"/>
    <w:rsid w:val="00667F20"/>
    <w:rsid w:val="00667FB9"/>
    <w:rsid w:val="00670351"/>
    <w:rsid w:val="00670982"/>
    <w:rsid w:val="00670A4C"/>
    <w:rsid w:val="00670FB5"/>
    <w:rsid w:val="00671598"/>
    <w:rsid w:val="006718FA"/>
    <w:rsid w:val="00671A3D"/>
    <w:rsid w:val="00671D97"/>
    <w:rsid w:val="006722BF"/>
    <w:rsid w:val="00672338"/>
    <w:rsid w:val="00672857"/>
    <w:rsid w:val="00673070"/>
    <w:rsid w:val="00673147"/>
    <w:rsid w:val="006732EA"/>
    <w:rsid w:val="0067388A"/>
    <w:rsid w:val="006741EE"/>
    <w:rsid w:val="0067470C"/>
    <w:rsid w:val="00674833"/>
    <w:rsid w:val="006753D6"/>
    <w:rsid w:val="006756B8"/>
    <w:rsid w:val="006762F4"/>
    <w:rsid w:val="0067643F"/>
    <w:rsid w:val="00676679"/>
    <w:rsid w:val="0067682B"/>
    <w:rsid w:val="00676DF6"/>
    <w:rsid w:val="00677201"/>
    <w:rsid w:val="006779A5"/>
    <w:rsid w:val="00677B1B"/>
    <w:rsid w:val="006809A4"/>
    <w:rsid w:val="00680C51"/>
    <w:rsid w:val="00680F51"/>
    <w:rsid w:val="00681664"/>
    <w:rsid w:val="00681676"/>
    <w:rsid w:val="006816D1"/>
    <w:rsid w:val="0068229F"/>
    <w:rsid w:val="00682539"/>
    <w:rsid w:val="006827DB"/>
    <w:rsid w:val="00682E7D"/>
    <w:rsid w:val="00682FEF"/>
    <w:rsid w:val="00683FBF"/>
    <w:rsid w:val="006842BE"/>
    <w:rsid w:val="00684E89"/>
    <w:rsid w:val="00684FF5"/>
    <w:rsid w:val="00685172"/>
    <w:rsid w:val="006854F8"/>
    <w:rsid w:val="006854FE"/>
    <w:rsid w:val="00685597"/>
    <w:rsid w:val="00685C08"/>
    <w:rsid w:val="00685CA2"/>
    <w:rsid w:val="00686571"/>
    <w:rsid w:val="006869D9"/>
    <w:rsid w:val="00686A97"/>
    <w:rsid w:val="00686DD5"/>
    <w:rsid w:val="00687606"/>
    <w:rsid w:val="00687754"/>
    <w:rsid w:val="00687A23"/>
    <w:rsid w:val="00687D75"/>
    <w:rsid w:val="00690041"/>
    <w:rsid w:val="006904FC"/>
    <w:rsid w:val="0069073E"/>
    <w:rsid w:val="00690DD3"/>
    <w:rsid w:val="00690E1F"/>
    <w:rsid w:val="00690E61"/>
    <w:rsid w:val="006915A6"/>
    <w:rsid w:val="006917ED"/>
    <w:rsid w:val="0069200E"/>
    <w:rsid w:val="00692491"/>
    <w:rsid w:val="00692DE2"/>
    <w:rsid w:val="00692EB8"/>
    <w:rsid w:val="00693041"/>
    <w:rsid w:val="006931FE"/>
    <w:rsid w:val="00693331"/>
    <w:rsid w:val="00693994"/>
    <w:rsid w:val="00693AEA"/>
    <w:rsid w:val="00693B73"/>
    <w:rsid w:val="0069458A"/>
    <w:rsid w:val="00694606"/>
    <w:rsid w:val="00694695"/>
    <w:rsid w:val="006951A9"/>
    <w:rsid w:val="0069594F"/>
    <w:rsid w:val="00695E01"/>
    <w:rsid w:val="00695F92"/>
    <w:rsid w:val="0069618E"/>
    <w:rsid w:val="00696215"/>
    <w:rsid w:val="00696537"/>
    <w:rsid w:val="00697055"/>
    <w:rsid w:val="00697356"/>
    <w:rsid w:val="00697367"/>
    <w:rsid w:val="006A04C2"/>
    <w:rsid w:val="006A0892"/>
    <w:rsid w:val="006A0BCE"/>
    <w:rsid w:val="006A129D"/>
    <w:rsid w:val="006A1A88"/>
    <w:rsid w:val="006A1C8E"/>
    <w:rsid w:val="006A1E69"/>
    <w:rsid w:val="006A2AE3"/>
    <w:rsid w:val="006A3F95"/>
    <w:rsid w:val="006A5213"/>
    <w:rsid w:val="006A530D"/>
    <w:rsid w:val="006A5B45"/>
    <w:rsid w:val="006A5CC9"/>
    <w:rsid w:val="006A5E10"/>
    <w:rsid w:val="006A6258"/>
    <w:rsid w:val="006A65BC"/>
    <w:rsid w:val="006A70C6"/>
    <w:rsid w:val="006A74A2"/>
    <w:rsid w:val="006A7B7E"/>
    <w:rsid w:val="006A7F2B"/>
    <w:rsid w:val="006B03DD"/>
    <w:rsid w:val="006B1239"/>
    <w:rsid w:val="006B1AC9"/>
    <w:rsid w:val="006B1E50"/>
    <w:rsid w:val="006B2A83"/>
    <w:rsid w:val="006B2B7A"/>
    <w:rsid w:val="006B3226"/>
    <w:rsid w:val="006B3254"/>
    <w:rsid w:val="006B3354"/>
    <w:rsid w:val="006B3677"/>
    <w:rsid w:val="006B3A4B"/>
    <w:rsid w:val="006B3DDA"/>
    <w:rsid w:val="006B442D"/>
    <w:rsid w:val="006B445E"/>
    <w:rsid w:val="006B44AC"/>
    <w:rsid w:val="006B44DF"/>
    <w:rsid w:val="006B45F7"/>
    <w:rsid w:val="006B4685"/>
    <w:rsid w:val="006B496B"/>
    <w:rsid w:val="006B4B41"/>
    <w:rsid w:val="006B4B6C"/>
    <w:rsid w:val="006B4D5E"/>
    <w:rsid w:val="006B4F9F"/>
    <w:rsid w:val="006B5349"/>
    <w:rsid w:val="006B55DC"/>
    <w:rsid w:val="006B560B"/>
    <w:rsid w:val="006B584E"/>
    <w:rsid w:val="006B5DBB"/>
    <w:rsid w:val="006B5FC6"/>
    <w:rsid w:val="006B62A3"/>
    <w:rsid w:val="006B6CA1"/>
    <w:rsid w:val="006B6E1A"/>
    <w:rsid w:val="006B6E30"/>
    <w:rsid w:val="006B7812"/>
    <w:rsid w:val="006B7B75"/>
    <w:rsid w:val="006B7D4A"/>
    <w:rsid w:val="006C017A"/>
    <w:rsid w:val="006C065B"/>
    <w:rsid w:val="006C0CDA"/>
    <w:rsid w:val="006C0D3F"/>
    <w:rsid w:val="006C1582"/>
    <w:rsid w:val="006C1B53"/>
    <w:rsid w:val="006C1DF0"/>
    <w:rsid w:val="006C1F42"/>
    <w:rsid w:val="006C217F"/>
    <w:rsid w:val="006C2832"/>
    <w:rsid w:val="006C2985"/>
    <w:rsid w:val="006C2A79"/>
    <w:rsid w:val="006C308A"/>
    <w:rsid w:val="006C37DD"/>
    <w:rsid w:val="006C3AC2"/>
    <w:rsid w:val="006C3E8C"/>
    <w:rsid w:val="006C433C"/>
    <w:rsid w:val="006C489E"/>
    <w:rsid w:val="006C4D25"/>
    <w:rsid w:val="006C57E4"/>
    <w:rsid w:val="006C5CEF"/>
    <w:rsid w:val="006C5F76"/>
    <w:rsid w:val="006C60DE"/>
    <w:rsid w:val="006C63EC"/>
    <w:rsid w:val="006C77B3"/>
    <w:rsid w:val="006C78A4"/>
    <w:rsid w:val="006C7A7E"/>
    <w:rsid w:val="006C7B43"/>
    <w:rsid w:val="006C7B7D"/>
    <w:rsid w:val="006C7BDA"/>
    <w:rsid w:val="006C7C33"/>
    <w:rsid w:val="006D05C3"/>
    <w:rsid w:val="006D0917"/>
    <w:rsid w:val="006D0972"/>
    <w:rsid w:val="006D0F00"/>
    <w:rsid w:val="006D1014"/>
    <w:rsid w:val="006D157F"/>
    <w:rsid w:val="006D18A2"/>
    <w:rsid w:val="006D2AA1"/>
    <w:rsid w:val="006D3400"/>
    <w:rsid w:val="006D3DED"/>
    <w:rsid w:val="006D41EB"/>
    <w:rsid w:val="006D4426"/>
    <w:rsid w:val="006D46F5"/>
    <w:rsid w:val="006D4C08"/>
    <w:rsid w:val="006D5786"/>
    <w:rsid w:val="006D579F"/>
    <w:rsid w:val="006D5A48"/>
    <w:rsid w:val="006D5B5D"/>
    <w:rsid w:val="006D5B74"/>
    <w:rsid w:val="006D60AD"/>
    <w:rsid w:val="006D74C7"/>
    <w:rsid w:val="006E042A"/>
    <w:rsid w:val="006E0438"/>
    <w:rsid w:val="006E04AA"/>
    <w:rsid w:val="006E058A"/>
    <w:rsid w:val="006E06FC"/>
    <w:rsid w:val="006E0821"/>
    <w:rsid w:val="006E0BA4"/>
    <w:rsid w:val="006E0D78"/>
    <w:rsid w:val="006E12F7"/>
    <w:rsid w:val="006E31EF"/>
    <w:rsid w:val="006E33C4"/>
    <w:rsid w:val="006E346D"/>
    <w:rsid w:val="006E3673"/>
    <w:rsid w:val="006E3789"/>
    <w:rsid w:val="006E4422"/>
    <w:rsid w:val="006E4612"/>
    <w:rsid w:val="006E4E76"/>
    <w:rsid w:val="006E51A8"/>
    <w:rsid w:val="006E547D"/>
    <w:rsid w:val="006E5525"/>
    <w:rsid w:val="006E561C"/>
    <w:rsid w:val="006E5677"/>
    <w:rsid w:val="006E59C1"/>
    <w:rsid w:val="006E5AAC"/>
    <w:rsid w:val="006E5C99"/>
    <w:rsid w:val="006E5D42"/>
    <w:rsid w:val="006E6047"/>
    <w:rsid w:val="006E6A5D"/>
    <w:rsid w:val="006E6C98"/>
    <w:rsid w:val="006E708B"/>
    <w:rsid w:val="006E72D2"/>
    <w:rsid w:val="006E7ABE"/>
    <w:rsid w:val="006E7F2B"/>
    <w:rsid w:val="006F03CA"/>
    <w:rsid w:val="006F0EC6"/>
    <w:rsid w:val="006F0F13"/>
    <w:rsid w:val="006F10D0"/>
    <w:rsid w:val="006F1CA3"/>
    <w:rsid w:val="006F1D9A"/>
    <w:rsid w:val="006F26C6"/>
    <w:rsid w:val="006F2B68"/>
    <w:rsid w:val="006F2B6A"/>
    <w:rsid w:val="006F2CD3"/>
    <w:rsid w:val="006F301F"/>
    <w:rsid w:val="006F370C"/>
    <w:rsid w:val="006F3795"/>
    <w:rsid w:val="006F3798"/>
    <w:rsid w:val="006F37D0"/>
    <w:rsid w:val="006F38C8"/>
    <w:rsid w:val="006F3C41"/>
    <w:rsid w:val="006F47AE"/>
    <w:rsid w:val="006F492C"/>
    <w:rsid w:val="006F5154"/>
    <w:rsid w:val="006F5380"/>
    <w:rsid w:val="006F5AD6"/>
    <w:rsid w:val="006F5E04"/>
    <w:rsid w:val="006F64CB"/>
    <w:rsid w:val="006F65BC"/>
    <w:rsid w:val="006F6731"/>
    <w:rsid w:val="006F6A13"/>
    <w:rsid w:val="006F6A9D"/>
    <w:rsid w:val="006F7150"/>
    <w:rsid w:val="006F74A9"/>
    <w:rsid w:val="006F7D96"/>
    <w:rsid w:val="00700182"/>
    <w:rsid w:val="00700358"/>
    <w:rsid w:val="007005A0"/>
    <w:rsid w:val="00700A5A"/>
    <w:rsid w:val="00700A6E"/>
    <w:rsid w:val="00700B58"/>
    <w:rsid w:val="00700F0A"/>
    <w:rsid w:val="0070162F"/>
    <w:rsid w:val="00701860"/>
    <w:rsid w:val="00701DD2"/>
    <w:rsid w:val="00702813"/>
    <w:rsid w:val="0070291D"/>
    <w:rsid w:val="00702D75"/>
    <w:rsid w:val="00702F88"/>
    <w:rsid w:val="0070310B"/>
    <w:rsid w:val="00703282"/>
    <w:rsid w:val="00703379"/>
    <w:rsid w:val="0070340B"/>
    <w:rsid w:val="00703638"/>
    <w:rsid w:val="007037A8"/>
    <w:rsid w:val="00703A81"/>
    <w:rsid w:val="0070422D"/>
    <w:rsid w:val="0070426C"/>
    <w:rsid w:val="007049FC"/>
    <w:rsid w:val="00704A88"/>
    <w:rsid w:val="00704C51"/>
    <w:rsid w:val="0070524D"/>
    <w:rsid w:val="00705968"/>
    <w:rsid w:val="00706398"/>
    <w:rsid w:val="00706559"/>
    <w:rsid w:val="00706635"/>
    <w:rsid w:val="00706F7E"/>
    <w:rsid w:val="00707013"/>
    <w:rsid w:val="00707C18"/>
    <w:rsid w:val="00707DE2"/>
    <w:rsid w:val="00710235"/>
    <w:rsid w:val="0071062A"/>
    <w:rsid w:val="00710EA7"/>
    <w:rsid w:val="007117DC"/>
    <w:rsid w:val="00711983"/>
    <w:rsid w:val="00711BCB"/>
    <w:rsid w:val="00712128"/>
    <w:rsid w:val="00712A92"/>
    <w:rsid w:val="00712B31"/>
    <w:rsid w:val="00712C3F"/>
    <w:rsid w:val="00713724"/>
    <w:rsid w:val="00713A39"/>
    <w:rsid w:val="00713BA7"/>
    <w:rsid w:val="00713C05"/>
    <w:rsid w:val="00713CA3"/>
    <w:rsid w:val="007147CC"/>
    <w:rsid w:val="00715328"/>
    <w:rsid w:val="007157ED"/>
    <w:rsid w:val="007158F4"/>
    <w:rsid w:val="00715989"/>
    <w:rsid w:val="00716457"/>
    <w:rsid w:val="007164D1"/>
    <w:rsid w:val="00716BAF"/>
    <w:rsid w:val="00716FC6"/>
    <w:rsid w:val="00716FF8"/>
    <w:rsid w:val="007172B7"/>
    <w:rsid w:val="0071749F"/>
    <w:rsid w:val="00717576"/>
    <w:rsid w:val="007178DB"/>
    <w:rsid w:val="00717B14"/>
    <w:rsid w:val="00717CDF"/>
    <w:rsid w:val="00717F08"/>
    <w:rsid w:val="00721105"/>
    <w:rsid w:val="00721337"/>
    <w:rsid w:val="007213A5"/>
    <w:rsid w:val="00721412"/>
    <w:rsid w:val="00721AFF"/>
    <w:rsid w:val="00721B5F"/>
    <w:rsid w:val="00721CD9"/>
    <w:rsid w:val="00722310"/>
    <w:rsid w:val="0072287F"/>
    <w:rsid w:val="00722944"/>
    <w:rsid w:val="00722996"/>
    <w:rsid w:val="00722B4C"/>
    <w:rsid w:val="00722C89"/>
    <w:rsid w:val="007230E9"/>
    <w:rsid w:val="00723104"/>
    <w:rsid w:val="00723377"/>
    <w:rsid w:val="007233CE"/>
    <w:rsid w:val="00723EFD"/>
    <w:rsid w:val="0072429D"/>
    <w:rsid w:val="00724775"/>
    <w:rsid w:val="007248B0"/>
    <w:rsid w:val="007251C4"/>
    <w:rsid w:val="007253C0"/>
    <w:rsid w:val="00725448"/>
    <w:rsid w:val="00725841"/>
    <w:rsid w:val="00725BF4"/>
    <w:rsid w:val="00725C39"/>
    <w:rsid w:val="00726516"/>
    <w:rsid w:val="007266CD"/>
    <w:rsid w:val="007269FE"/>
    <w:rsid w:val="00726F1E"/>
    <w:rsid w:val="00727F97"/>
    <w:rsid w:val="007304FC"/>
    <w:rsid w:val="00730B07"/>
    <w:rsid w:val="00730B31"/>
    <w:rsid w:val="00730BEF"/>
    <w:rsid w:val="00731193"/>
    <w:rsid w:val="0073173B"/>
    <w:rsid w:val="00731992"/>
    <w:rsid w:val="007319DD"/>
    <w:rsid w:val="00731B03"/>
    <w:rsid w:val="00731BE6"/>
    <w:rsid w:val="00731EDC"/>
    <w:rsid w:val="007323F7"/>
    <w:rsid w:val="007325D8"/>
    <w:rsid w:val="00732990"/>
    <w:rsid w:val="007331EF"/>
    <w:rsid w:val="00733266"/>
    <w:rsid w:val="00733276"/>
    <w:rsid w:val="00733650"/>
    <w:rsid w:val="00733707"/>
    <w:rsid w:val="007339A8"/>
    <w:rsid w:val="00733AA3"/>
    <w:rsid w:val="00733C67"/>
    <w:rsid w:val="00734154"/>
    <w:rsid w:val="00734169"/>
    <w:rsid w:val="007342B0"/>
    <w:rsid w:val="00734302"/>
    <w:rsid w:val="00734305"/>
    <w:rsid w:val="00734543"/>
    <w:rsid w:val="00734687"/>
    <w:rsid w:val="00734AA9"/>
    <w:rsid w:val="00734DED"/>
    <w:rsid w:val="0073539F"/>
    <w:rsid w:val="00735B69"/>
    <w:rsid w:val="007360C2"/>
    <w:rsid w:val="00736157"/>
    <w:rsid w:val="00736EF7"/>
    <w:rsid w:val="0073785E"/>
    <w:rsid w:val="0073794E"/>
    <w:rsid w:val="00737BFE"/>
    <w:rsid w:val="0074003B"/>
    <w:rsid w:val="00740262"/>
    <w:rsid w:val="00740432"/>
    <w:rsid w:val="0074046C"/>
    <w:rsid w:val="00740721"/>
    <w:rsid w:val="007407AB"/>
    <w:rsid w:val="00740FA2"/>
    <w:rsid w:val="00741204"/>
    <w:rsid w:val="007415BC"/>
    <w:rsid w:val="00741AC0"/>
    <w:rsid w:val="00741B9A"/>
    <w:rsid w:val="00741E7B"/>
    <w:rsid w:val="00742178"/>
    <w:rsid w:val="0074227E"/>
    <w:rsid w:val="00742767"/>
    <w:rsid w:val="00742828"/>
    <w:rsid w:val="00742A9E"/>
    <w:rsid w:val="00742DC6"/>
    <w:rsid w:val="00742E06"/>
    <w:rsid w:val="0074356F"/>
    <w:rsid w:val="00743B36"/>
    <w:rsid w:val="00743DF1"/>
    <w:rsid w:val="00744147"/>
    <w:rsid w:val="00744277"/>
    <w:rsid w:val="0074446A"/>
    <w:rsid w:val="00744526"/>
    <w:rsid w:val="0074523F"/>
    <w:rsid w:val="00745F9E"/>
    <w:rsid w:val="00747BB3"/>
    <w:rsid w:val="007500CC"/>
    <w:rsid w:val="00750569"/>
    <w:rsid w:val="00750E01"/>
    <w:rsid w:val="00751C16"/>
    <w:rsid w:val="0075215A"/>
    <w:rsid w:val="007524BA"/>
    <w:rsid w:val="007535A4"/>
    <w:rsid w:val="0075360F"/>
    <w:rsid w:val="00753757"/>
    <w:rsid w:val="0075381D"/>
    <w:rsid w:val="00753BF3"/>
    <w:rsid w:val="0075458F"/>
    <w:rsid w:val="007547F1"/>
    <w:rsid w:val="00754D3B"/>
    <w:rsid w:val="007559F1"/>
    <w:rsid w:val="00755C08"/>
    <w:rsid w:val="00755DBD"/>
    <w:rsid w:val="00756905"/>
    <w:rsid w:val="00756D4C"/>
    <w:rsid w:val="00756D4F"/>
    <w:rsid w:val="007572D8"/>
    <w:rsid w:val="00757BA6"/>
    <w:rsid w:val="00757BDF"/>
    <w:rsid w:val="00757CFF"/>
    <w:rsid w:val="00757D1A"/>
    <w:rsid w:val="00757F9E"/>
    <w:rsid w:val="00760791"/>
    <w:rsid w:val="007608CA"/>
    <w:rsid w:val="007609C8"/>
    <w:rsid w:val="00760DD8"/>
    <w:rsid w:val="007617E8"/>
    <w:rsid w:val="00761A03"/>
    <w:rsid w:val="007623AE"/>
    <w:rsid w:val="007624E9"/>
    <w:rsid w:val="007636C1"/>
    <w:rsid w:val="00763B7F"/>
    <w:rsid w:val="00763CAC"/>
    <w:rsid w:val="0076408B"/>
    <w:rsid w:val="007646E4"/>
    <w:rsid w:val="00764A8D"/>
    <w:rsid w:val="00764D98"/>
    <w:rsid w:val="00764FF2"/>
    <w:rsid w:val="0076539F"/>
    <w:rsid w:val="007654E8"/>
    <w:rsid w:val="00765568"/>
    <w:rsid w:val="007662A3"/>
    <w:rsid w:val="00767697"/>
    <w:rsid w:val="0076788E"/>
    <w:rsid w:val="00767E66"/>
    <w:rsid w:val="00770027"/>
    <w:rsid w:val="00770652"/>
    <w:rsid w:val="007707B7"/>
    <w:rsid w:val="00771C9C"/>
    <w:rsid w:val="00771E95"/>
    <w:rsid w:val="007726AA"/>
    <w:rsid w:val="00772A2B"/>
    <w:rsid w:val="00772F53"/>
    <w:rsid w:val="007738DF"/>
    <w:rsid w:val="00773DB5"/>
    <w:rsid w:val="007748F0"/>
    <w:rsid w:val="00775317"/>
    <w:rsid w:val="0077546B"/>
    <w:rsid w:val="00775A55"/>
    <w:rsid w:val="007761C7"/>
    <w:rsid w:val="00776227"/>
    <w:rsid w:val="00776279"/>
    <w:rsid w:val="0077630A"/>
    <w:rsid w:val="00776468"/>
    <w:rsid w:val="007766C0"/>
    <w:rsid w:val="007766C4"/>
    <w:rsid w:val="00776E89"/>
    <w:rsid w:val="00777470"/>
    <w:rsid w:val="007779F3"/>
    <w:rsid w:val="00777A7F"/>
    <w:rsid w:val="00777A8E"/>
    <w:rsid w:val="00780019"/>
    <w:rsid w:val="00780076"/>
    <w:rsid w:val="0078008D"/>
    <w:rsid w:val="0078045E"/>
    <w:rsid w:val="007808FD"/>
    <w:rsid w:val="00780B83"/>
    <w:rsid w:val="0078132F"/>
    <w:rsid w:val="00781AAB"/>
    <w:rsid w:val="00781FC6"/>
    <w:rsid w:val="00782092"/>
    <w:rsid w:val="00782C05"/>
    <w:rsid w:val="0078361E"/>
    <w:rsid w:val="00783970"/>
    <w:rsid w:val="00784443"/>
    <w:rsid w:val="00784528"/>
    <w:rsid w:val="00784650"/>
    <w:rsid w:val="00784D90"/>
    <w:rsid w:val="0078556E"/>
    <w:rsid w:val="00785891"/>
    <w:rsid w:val="00785BCA"/>
    <w:rsid w:val="007861F8"/>
    <w:rsid w:val="007861FF"/>
    <w:rsid w:val="00786215"/>
    <w:rsid w:val="007863C4"/>
    <w:rsid w:val="007865CC"/>
    <w:rsid w:val="00786700"/>
    <w:rsid w:val="00786D0A"/>
    <w:rsid w:val="00786D15"/>
    <w:rsid w:val="00787334"/>
    <w:rsid w:val="00787664"/>
    <w:rsid w:val="00787684"/>
    <w:rsid w:val="00787A40"/>
    <w:rsid w:val="00787BD2"/>
    <w:rsid w:val="00787CDA"/>
    <w:rsid w:val="007906E6"/>
    <w:rsid w:val="00790BFF"/>
    <w:rsid w:val="00790F4B"/>
    <w:rsid w:val="007910BF"/>
    <w:rsid w:val="007912B6"/>
    <w:rsid w:val="00791633"/>
    <w:rsid w:val="00791E35"/>
    <w:rsid w:val="00792302"/>
    <w:rsid w:val="00792A42"/>
    <w:rsid w:val="00792CF1"/>
    <w:rsid w:val="00792F42"/>
    <w:rsid w:val="0079327D"/>
    <w:rsid w:val="007939E5"/>
    <w:rsid w:val="00793BBB"/>
    <w:rsid w:val="00793F42"/>
    <w:rsid w:val="0079423C"/>
    <w:rsid w:val="007942D6"/>
    <w:rsid w:val="00794443"/>
    <w:rsid w:val="00794552"/>
    <w:rsid w:val="0079497B"/>
    <w:rsid w:val="00794B41"/>
    <w:rsid w:val="0079588F"/>
    <w:rsid w:val="00795931"/>
    <w:rsid w:val="00795A3D"/>
    <w:rsid w:val="0079648C"/>
    <w:rsid w:val="007968B4"/>
    <w:rsid w:val="00796A55"/>
    <w:rsid w:val="007970EF"/>
    <w:rsid w:val="007971A9"/>
    <w:rsid w:val="0079759C"/>
    <w:rsid w:val="007A0068"/>
    <w:rsid w:val="007A0159"/>
    <w:rsid w:val="007A0347"/>
    <w:rsid w:val="007A04F6"/>
    <w:rsid w:val="007A0D65"/>
    <w:rsid w:val="007A0DCC"/>
    <w:rsid w:val="007A0E23"/>
    <w:rsid w:val="007A149D"/>
    <w:rsid w:val="007A19F6"/>
    <w:rsid w:val="007A1E31"/>
    <w:rsid w:val="007A2290"/>
    <w:rsid w:val="007A2361"/>
    <w:rsid w:val="007A2A77"/>
    <w:rsid w:val="007A32F5"/>
    <w:rsid w:val="007A365A"/>
    <w:rsid w:val="007A3A6E"/>
    <w:rsid w:val="007A3B81"/>
    <w:rsid w:val="007A3FD7"/>
    <w:rsid w:val="007A41C2"/>
    <w:rsid w:val="007A41CE"/>
    <w:rsid w:val="007A429E"/>
    <w:rsid w:val="007A43D2"/>
    <w:rsid w:val="007A4A51"/>
    <w:rsid w:val="007A4DBF"/>
    <w:rsid w:val="007A4FE1"/>
    <w:rsid w:val="007A578C"/>
    <w:rsid w:val="007A5854"/>
    <w:rsid w:val="007A58CD"/>
    <w:rsid w:val="007A5AF9"/>
    <w:rsid w:val="007A5F3F"/>
    <w:rsid w:val="007A60B4"/>
    <w:rsid w:val="007A6102"/>
    <w:rsid w:val="007A635B"/>
    <w:rsid w:val="007A63BB"/>
    <w:rsid w:val="007A65B0"/>
    <w:rsid w:val="007A6741"/>
    <w:rsid w:val="007A69FD"/>
    <w:rsid w:val="007A6A89"/>
    <w:rsid w:val="007A6D85"/>
    <w:rsid w:val="007A74B6"/>
    <w:rsid w:val="007A7955"/>
    <w:rsid w:val="007A79B9"/>
    <w:rsid w:val="007A7A56"/>
    <w:rsid w:val="007A7A94"/>
    <w:rsid w:val="007B0273"/>
    <w:rsid w:val="007B0B97"/>
    <w:rsid w:val="007B1035"/>
    <w:rsid w:val="007B105F"/>
    <w:rsid w:val="007B11E2"/>
    <w:rsid w:val="007B1388"/>
    <w:rsid w:val="007B1636"/>
    <w:rsid w:val="007B1E3F"/>
    <w:rsid w:val="007B2731"/>
    <w:rsid w:val="007B2D22"/>
    <w:rsid w:val="007B344D"/>
    <w:rsid w:val="007B3534"/>
    <w:rsid w:val="007B3809"/>
    <w:rsid w:val="007B39B7"/>
    <w:rsid w:val="007B3AE4"/>
    <w:rsid w:val="007B3C64"/>
    <w:rsid w:val="007B3DD1"/>
    <w:rsid w:val="007B3E84"/>
    <w:rsid w:val="007B3FB2"/>
    <w:rsid w:val="007B416C"/>
    <w:rsid w:val="007B43F7"/>
    <w:rsid w:val="007B48C2"/>
    <w:rsid w:val="007B4990"/>
    <w:rsid w:val="007B4AA3"/>
    <w:rsid w:val="007B524C"/>
    <w:rsid w:val="007B5A18"/>
    <w:rsid w:val="007B5C2D"/>
    <w:rsid w:val="007B604C"/>
    <w:rsid w:val="007B61D5"/>
    <w:rsid w:val="007B65C7"/>
    <w:rsid w:val="007B6BF2"/>
    <w:rsid w:val="007B6C04"/>
    <w:rsid w:val="007B72D9"/>
    <w:rsid w:val="007B734B"/>
    <w:rsid w:val="007B7458"/>
    <w:rsid w:val="007B7677"/>
    <w:rsid w:val="007B76CE"/>
    <w:rsid w:val="007B7775"/>
    <w:rsid w:val="007B7C63"/>
    <w:rsid w:val="007C01E4"/>
    <w:rsid w:val="007C0348"/>
    <w:rsid w:val="007C046D"/>
    <w:rsid w:val="007C0AA2"/>
    <w:rsid w:val="007C0F7D"/>
    <w:rsid w:val="007C1067"/>
    <w:rsid w:val="007C139F"/>
    <w:rsid w:val="007C1465"/>
    <w:rsid w:val="007C1581"/>
    <w:rsid w:val="007C1595"/>
    <w:rsid w:val="007C15D1"/>
    <w:rsid w:val="007C1F42"/>
    <w:rsid w:val="007C245C"/>
    <w:rsid w:val="007C268D"/>
    <w:rsid w:val="007C2E93"/>
    <w:rsid w:val="007C2ECF"/>
    <w:rsid w:val="007C3064"/>
    <w:rsid w:val="007C32B4"/>
    <w:rsid w:val="007C33F7"/>
    <w:rsid w:val="007C3452"/>
    <w:rsid w:val="007C383D"/>
    <w:rsid w:val="007C387C"/>
    <w:rsid w:val="007C3AFC"/>
    <w:rsid w:val="007C3E2D"/>
    <w:rsid w:val="007C45F5"/>
    <w:rsid w:val="007C494F"/>
    <w:rsid w:val="007C4A39"/>
    <w:rsid w:val="007C4D84"/>
    <w:rsid w:val="007C538C"/>
    <w:rsid w:val="007C5406"/>
    <w:rsid w:val="007C61AF"/>
    <w:rsid w:val="007C71F3"/>
    <w:rsid w:val="007C7D00"/>
    <w:rsid w:val="007C7D5B"/>
    <w:rsid w:val="007D0CA2"/>
    <w:rsid w:val="007D1BFF"/>
    <w:rsid w:val="007D1CE8"/>
    <w:rsid w:val="007D1FAB"/>
    <w:rsid w:val="007D2D8F"/>
    <w:rsid w:val="007D2DFA"/>
    <w:rsid w:val="007D2E41"/>
    <w:rsid w:val="007D30BE"/>
    <w:rsid w:val="007D36F9"/>
    <w:rsid w:val="007D37E1"/>
    <w:rsid w:val="007D39CB"/>
    <w:rsid w:val="007D3D18"/>
    <w:rsid w:val="007D3EAB"/>
    <w:rsid w:val="007D4531"/>
    <w:rsid w:val="007D46E8"/>
    <w:rsid w:val="007D49E5"/>
    <w:rsid w:val="007D4DEC"/>
    <w:rsid w:val="007D5B6B"/>
    <w:rsid w:val="007D642F"/>
    <w:rsid w:val="007D6884"/>
    <w:rsid w:val="007D68C1"/>
    <w:rsid w:val="007D6A09"/>
    <w:rsid w:val="007D7934"/>
    <w:rsid w:val="007D7B9D"/>
    <w:rsid w:val="007D7F00"/>
    <w:rsid w:val="007D7F66"/>
    <w:rsid w:val="007E012C"/>
    <w:rsid w:val="007E0204"/>
    <w:rsid w:val="007E0E68"/>
    <w:rsid w:val="007E119E"/>
    <w:rsid w:val="007E1202"/>
    <w:rsid w:val="007E1871"/>
    <w:rsid w:val="007E197D"/>
    <w:rsid w:val="007E2428"/>
    <w:rsid w:val="007E24E4"/>
    <w:rsid w:val="007E265D"/>
    <w:rsid w:val="007E277E"/>
    <w:rsid w:val="007E2888"/>
    <w:rsid w:val="007E2A96"/>
    <w:rsid w:val="007E2F72"/>
    <w:rsid w:val="007E30DB"/>
    <w:rsid w:val="007E343D"/>
    <w:rsid w:val="007E352C"/>
    <w:rsid w:val="007E38EB"/>
    <w:rsid w:val="007E3CA2"/>
    <w:rsid w:val="007E48DB"/>
    <w:rsid w:val="007E4F04"/>
    <w:rsid w:val="007E5236"/>
    <w:rsid w:val="007E55A2"/>
    <w:rsid w:val="007E58A1"/>
    <w:rsid w:val="007E5ABB"/>
    <w:rsid w:val="007E5BEC"/>
    <w:rsid w:val="007E5E65"/>
    <w:rsid w:val="007E62AC"/>
    <w:rsid w:val="007E6300"/>
    <w:rsid w:val="007E6537"/>
    <w:rsid w:val="007E68AE"/>
    <w:rsid w:val="007E6E28"/>
    <w:rsid w:val="007E7101"/>
    <w:rsid w:val="007F00B2"/>
    <w:rsid w:val="007F02C5"/>
    <w:rsid w:val="007F047E"/>
    <w:rsid w:val="007F0594"/>
    <w:rsid w:val="007F0EA8"/>
    <w:rsid w:val="007F1C3E"/>
    <w:rsid w:val="007F1DA0"/>
    <w:rsid w:val="007F2287"/>
    <w:rsid w:val="007F22AB"/>
    <w:rsid w:val="007F2764"/>
    <w:rsid w:val="007F2B26"/>
    <w:rsid w:val="007F2B3B"/>
    <w:rsid w:val="007F2C85"/>
    <w:rsid w:val="007F2D6A"/>
    <w:rsid w:val="007F3162"/>
    <w:rsid w:val="007F33CB"/>
    <w:rsid w:val="007F379F"/>
    <w:rsid w:val="007F39AC"/>
    <w:rsid w:val="007F3D06"/>
    <w:rsid w:val="007F3E55"/>
    <w:rsid w:val="007F3EA5"/>
    <w:rsid w:val="007F43DD"/>
    <w:rsid w:val="007F4B3D"/>
    <w:rsid w:val="007F4B8A"/>
    <w:rsid w:val="007F5406"/>
    <w:rsid w:val="007F5A86"/>
    <w:rsid w:val="007F5AA6"/>
    <w:rsid w:val="007F6243"/>
    <w:rsid w:val="007F65A3"/>
    <w:rsid w:val="007F6DBD"/>
    <w:rsid w:val="007F7349"/>
    <w:rsid w:val="007F742F"/>
    <w:rsid w:val="007F784E"/>
    <w:rsid w:val="008003BF"/>
    <w:rsid w:val="008004E5"/>
    <w:rsid w:val="0080081C"/>
    <w:rsid w:val="00800F68"/>
    <w:rsid w:val="00801F7C"/>
    <w:rsid w:val="008023C1"/>
    <w:rsid w:val="0080245C"/>
    <w:rsid w:val="008024A8"/>
    <w:rsid w:val="008024BB"/>
    <w:rsid w:val="0080254E"/>
    <w:rsid w:val="0080293B"/>
    <w:rsid w:val="00802D86"/>
    <w:rsid w:val="0080335B"/>
    <w:rsid w:val="00803AA1"/>
    <w:rsid w:val="00803C17"/>
    <w:rsid w:val="00804562"/>
    <w:rsid w:val="00805234"/>
    <w:rsid w:val="00805530"/>
    <w:rsid w:val="00805F81"/>
    <w:rsid w:val="0080603C"/>
    <w:rsid w:val="00806111"/>
    <w:rsid w:val="008069F8"/>
    <w:rsid w:val="0080724E"/>
    <w:rsid w:val="008072A2"/>
    <w:rsid w:val="00807349"/>
    <w:rsid w:val="00807841"/>
    <w:rsid w:val="0080784C"/>
    <w:rsid w:val="00807AEB"/>
    <w:rsid w:val="0081011E"/>
    <w:rsid w:val="008108B3"/>
    <w:rsid w:val="0081117B"/>
    <w:rsid w:val="00811341"/>
    <w:rsid w:val="00811AAC"/>
    <w:rsid w:val="00811D15"/>
    <w:rsid w:val="00812220"/>
    <w:rsid w:val="00812A19"/>
    <w:rsid w:val="00812AA9"/>
    <w:rsid w:val="00812CBC"/>
    <w:rsid w:val="00812DCB"/>
    <w:rsid w:val="008130AD"/>
    <w:rsid w:val="0081334F"/>
    <w:rsid w:val="00813E1E"/>
    <w:rsid w:val="0081446F"/>
    <w:rsid w:val="00814724"/>
    <w:rsid w:val="008147A0"/>
    <w:rsid w:val="00814884"/>
    <w:rsid w:val="008149C3"/>
    <w:rsid w:val="00814FD6"/>
    <w:rsid w:val="00815902"/>
    <w:rsid w:val="00815ED3"/>
    <w:rsid w:val="0081662D"/>
    <w:rsid w:val="008166BC"/>
    <w:rsid w:val="00816A6B"/>
    <w:rsid w:val="00816A82"/>
    <w:rsid w:val="00816ED3"/>
    <w:rsid w:val="00816F42"/>
    <w:rsid w:val="00816F9D"/>
    <w:rsid w:val="00817243"/>
    <w:rsid w:val="008175EA"/>
    <w:rsid w:val="00817BD3"/>
    <w:rsid w:val="00817D3D"/>
    <w:rsid w:val="00817E7E"/>
    <w:rsid w:val="00820068"/>
    <w:rsid w:val="00820138"/>
    <w:rsid w:val="00820182"/>
    <w:rsid w:val="00820435"/>
    <w:rsid w:val="00820988"/>
    <w:rsid w:val="00820D34"/>
    <w:rsid w:val="0082140B"/>
    <w:rsid w:val="008214AA"/>
    <w:rsid w:val="00821649"/>
    <w:rsid w:val="00822087"/>
    <w:rsid w:val="0082231E"/>
    <w:rsid w:val="008224E5"/>
    <w:rsid w:val="008227E1"/>
    <w:rsid w:val="0082286D"/>
    <w:rsid w:val="0082291E"/>
    <w:rsid w:val="00822B8B"/>
    <w:rsid w:val="008238C1"/>
    <w:rsid w:val="00823C3E"/>
    <w:rsid w:val="0082404D"/>
    <w:rsid w:val="00824A7E"/>
    <w:rsid w:val="00824B97"/>
    <w:rsid w:val="00824DA2"/>
    <w:rsid w:val="00824F53"/>
    <w:rsid w:val="00824F5A"/>
    <w:rsid w:val="00825064"/>
    <w:rsid w:val="00825541"/>
    <w:rsid w:val="00825673"/>
    <w:rsid w:val="00825E3B"/>
    <w:rsid w:val="008267B0"/>
    <w:rsid w:val="00826A93"/>
    <w:rsid w:val="00826FEE"/>
    <w:rsid w:val="0082703F"/>
    <w:rsid w:val="008277AD"/>
    <w:rsid w:val="00827E43"/>
    <w:rsid w:val="008303B3"/>
    <w:rsid w:val="00830672"/>
    <w:rsid w:val="0083082E"/>
    <w:rsid w:val="00830B07"/>
    <w:rsid w:val="00830D64"/>
    <w:rsid w:val="00830E69"/>
    <w:rsid w:val="008311ED"/>
    <w:rsid w:val="00831231"/>
    <w:rsid w:val="00831D04"/>
    <w:rsid w:val="00832695"/>
    <w:rsid w:val="00832F12"/>
    <w:rsid w:val="008338BE"/>
    <w:rsid w:val="00833AD6"/>
    <w:rsid w:val="00833E99"/>
    <w:rsid w:val="00834982"/>
    <w:rsid w:val="00834FBD"/>
    <w:rsid w:val="00835313"/>
    <w:rsid w:val="0083589B"/>
    <w:rsid w:val="00835AF9"/>
    <w:rsid w:val="00835CAA"/>
    <w:rsid w:val="00835D7C"/>
    <w:rsid w:val="008366B6"/>
    <w:rsid w:val="00840124"/>
    <w:rsid w:val="00840444"/>
    <w:rsid w:val="00840484"/>
    <w:rsid w:val="008404C0"/>
    <w:rsid w:val="00840AF2"/>
    <w:rsid w:val="00841490"/>
    <w:rsid w:val="008419E3"/>
    <w:rsid w:val="00841A33"/>
    <w:rsid w:val="00841DEC"/>
    <w:rsid w:val="00841FC0"/>
    <w:rsid w:val="00842966"/>
    <w:rsid w:val="0084314B"/>
    <w:rsid w:val="00843153"/>
    <w:rsid w:val="00843346"/>
    <w:rsid w:val="008437BF"/>
    <w:rsid w:val="00844D5F"/>
    <w:rsid w:val="00844E8B"/>
    <w:rsid w:val="0084540F"/>
    <w:rsid w:val="008455BE"/>
    <w:rsid w:val="00845A3D"/>
    <w:rsid w:val="00845E83"/>
    <w:rsid w:val="00845EA4"/>
    <w:rsid w:val="00846FF6"/>
    <w:rsid w:val="008472E7"/>
    <w:rsid w:val="00847A78"/>
    <w:rsid w:val="00847D85"/>
    <w:rsid w:val="00847FEF"/>
    <w:rsid w:val="00850196"/>
    <w:rsid w:val="0085020B"/>
    <w:rsid w:val="00850368"/>
    <w:rsid w:val="0085072F"/>
    <w:rsid w:val="0085117C"/>
    <w:rsid w:val="0085152F"/>
    <w:rsid w:val="0085168C"/>
    <w:rsid w:val="00851C89"/>
    <w:rsid w:val="00851CA9"/>
    <w:rsid w:val="00852267"/>
    <w:rsid w:val="0085228F"/>
    <w:rsid w:val="008522C4"/>
    <w:rsid w:val="008523A6"/>
    <w:rsid w:val="0085257F"/>
    <w:rsid w:val="00852787"/>
    <w:rsid w:val="0085285D"/>
    <w:rsid w:val="0085286C"/>
    <w:rsid w:val="00852C14"/>
    <w:rsid w:val="00852EDE"/>
    <w:rsid w:val="00852EF1"/>
    <w:rsid w:val="00853055"/>
    <w:rsid w:val="00853DEC"/>
    <w:rsid w:val="00853FB0"/>
    <w:rsid w:val="00854575"/>
    <w:rsid w:val="00854F06"/>
    <w:rsid w:val="00855B9E"/>
    <w:rsid w:val="00855E83"/>
    <w:rsid w:val="0085668C"/>
    <w:rsid w:val="00856C72"/>
    <w:rsid w:val="00857133"/>
    <w:rsid w:val="00857162"/>
    <w:rsid w:val="00857B96"/>
    <w:rsid w:val="00857F0E"/>
    <w:rsid w:val="00857F70"/>
    <w:rsid w:val="00860589"/>
    <w:rsid w:val="0086058A"/>
    <w:rsid w:val="00860721"/>
    <w:rsid w:val="008608F1"/>
    <w:rsid w:val="008612C0"/>
    <w:rsid w:val="00861613"/>
    <w:rsid w:val="00861AAA"/>
    <w:rsid w:val="00861B1F"/>
    <w:rsid w:val="00861DB8"/>
    <w:rsid w:val="00861E94"/>
    <w:rsid w:val="0086248E"/>
    <w:rsid w:val="00862748"/>
    <w:rsid w:val="00862A0D"/>
    <w:rsid w:val="00862AE8"/>
    <w:rsid w:val="00862C47"/>
    <w:rsid w:val="00863AF9"/>
    <w:rsid w:val="00864578"/>
    <w:rsid w:val="00864683"/>
    <w:rsid w:val="008647C2"/>
    <w:rsid w:val="00864895"/>
    <w:rsid w:val="00864E1D"/>
    <w:rsid w:val="00865AE9"/>
    <w:rsid w:val="00865E0F"/>
    <w:rsid w:val="00866115"/>
    <w:rsid w:val="00866429"/>
    <w:rsid w:val="008667F0"/>
    <w:rsid w:val="008669CB"/>
    <w:rsid w:val="008670DF"/>
    <w:rsid w:val="00867178"/>
    <w:rsid w:val="008676E0"/>
    <w:rsid w:val="00867C90"/>
    <w:rsid w:val="00867D1A"/>
    <w:rsid w:val="00867F52"/>
    <w:rsid w:val="008703DC"/>
    <w:rsid w:val="00870DE1"/>
    <w:rsid w:val="00871807"/>
    <w:rsid w:val="00871A4F"/>
    <w:rsid w:val="00871C4E"/>
    <w:rsid w:val="008720D3"/>
    <w:rsid w:val="0087297B"/>
    <w:rsid w:val="00872B2F"/>
    <w:rsid w:val="008730C0"/>
    <w:rsid w:val="00873563"/>
    <w:rsid w:val="00873695"/>
    <w:rsid w:val="00873E42"/>
    <w:rsid w:val="00873FF2"/>
    <w:rsid w:val="0087443C"/>
    <w:rsid w:val="0087483D"/>
    <w:rsid w:val="00874B5A"/>
    <w:rsid w:val="00874B67"/>
    <w:rsid w:val="00874C39"/>
    <w:rsid w:val="00874CBE"/>
    <w:rsid w:val="00874F14"/>
    <w:rsid w:val="00875559"/>
    <w:rsid w:val="00875FE2"/>
    <w:rsid w:val="00876306"/>
    <w:rsid w:val="00876524"/>
    <w:rsid w:val="008765C8"/>
    <w:rsid w:val="008766A2"/>
    <w:rsid w:val="00876841"/>
    <w:rsid w:val="00876AE9"/>
    <w:rsid w:val="00876C8D"/>
    <w:rsid w:val="00876CE3"/>
    <w:rsid w:val="00876F04"/>
    <w:rsid w:val="008777FF"/>
    <w:rsid w:val="008779BB"/>
    <w:rsid w:val="00877ABA"/>
    <w:rsid w:val="00877C03"/>
    <w:rsid w:val="00877DA1"/>
    <w:rsid w:val="00877E7A"/>
    <w:rsid w:val="00880AB5"/>
    <w:rsid w:val="00881C04"/>
    <w:rsid w:val="00881DFF"/>
    <w:rsid w:val="0088211C"/>
    <w:rsid w:val="008822DA"/>
    <w:rsid w:val="00882429"/>
    <w:rsid w:val="00882462"/>
    <w:rsid w:val="0088281E"/>
    <w:rsid w:val="008829DF"/>
    <w:rsid w:val="00882CE1"/>
    <w:rsid w:val="008830C5"/>
    <w:rsid w:val="008830EC"/>
    <w:rsid w:val="008831E6"/>
    <w:rsid w:val="00883822"/>
    <w:rsid w:val="00883A3E"/>
    <w:rsid w:val="00883ABF"/>
    <w:rsid w:val="00884288"/>
    <w:rsid w:val="00884539"/>
    <w:rsid w:val="008846CA"/>
    <w:rsid w:val="00884F20"/>
    <w:rsid w:val="00884F51"/>
    <w:rsid w:val="00885758"/>
    <w:rsid w:val="00885A0C"/>
    <w:rsid w:val="0088602F"/>
    <w:rsid w:val="008861CB"/>
    <w:rsid w:val="008862CB"/>
    <w:rsid w:val="00886511"/>
    <w:rsid w:val="008865CE"/>
    <w:rsid w:val="008866FD"/>
    <w:rsid w:val="0088672A"/>
    <w:rsid w:val="00886AB3"/>
    <w:rsid w:val="00886CCA"/>
    <w:rsid w:val="00886E43"/>
    <w:rsid w:val="008870D3"/>
    <w:rsid w:val="00887443"/>
    <w:rsid w:val="00887A76"/>
    <w:rsid w:val="00887CB4"/>
    <w:rsid w:val="00887E81"/>
    <w:rsid w:val="008907ED"/>
    <w:rsid w:val="00890D2C"/>
    <w:rsid w:val="00890EB3"/>
    <w:rsid w:val="00890F8E"/>
    <w:rsid w:val="00891443"/>
    <w:rsid w:val="0089156A"/>
    <w:rsid w:val="00891819"/>
    <w:rsid w:val="00891B1D"/>
    <w:rsid w:val="00891D74"/>
    <w:rsid w:val="008922FB"/>
    <w:rsid w:val="008924BC"/>
    <w:rsid w:val="008931F3"/>
    <w:rsid w:val="008935CE"/>
    <w:rsid w:val="00893BE4"/>
    <w:rsid w:val="00893D93"/>
    <w:rsid w:val="00894573"/>
    <w:rsid w:val="0089472C"/>
    <w:rsid w:val="00894A88"/>
    <w:rsid w:val="00894AB0"/>
    <w:rsid w:val="00895586"/>
    <w:rsid w:val="008957FF"/>
    <w:rsid w:val="00895DFB"/>
    <w:rsid w:val="00896076"/>
    <w:rsid w:val="00896178"/>
    <w:rsid w:val="00896420"/>
    <w:rsid w:val="00896D6D"/>
    <w:rsid w:val="00897AD1"/>
    <w:rsid w:val="00897C2A"/>
    <w:rsid w:val="00897CA7"/>
    <w:rsid w:val="008A2EA1"/>
    <w:rsid w:val="008A357D"/>
    <w:rsid w:val="008A3A2F"/>
    <w:rsid w:val="008A4166"/>
    <w:rsid w:val="008A43AB"/>
    <w:rsid w:val="008A4A40"/>
    <w:rsid w:val="008A4D04"/>
    <w:rsid w:val="008A51FC"/>
    <w:rsid w:val="008A568B"/>
    <w:rsid w:val="008A5FCF"/>
    <w:rsid w:val="008A60A2"/>
    <w:rsid w:val="008A6116"/>
    <w:rsid w:val="008A62DA"/>
    <w:rsid w:val="008A64D7"/>
    <w:rsid w:val="008A65BB"/>
    <w:rsid w:val="008A69F4"/>
    <w:rsid w:val="008A6F3A"/>
    <w:rsid w:val="008A6FD5"/>
    <w:rsid w:val="008A7031"/>
    <w:rsid w:val="008A722D"/>
    <w:rsid w:val="008A7C59"/>
    <w:rsid w:val="008B00BB"/>
    <w:rsid w:val="008B1C83"/>
    <w:rsid w:val="008B1D73"/>
    <w:rsid w:val="008B21E6"/>
    <w:rsid w:val="008B2748"/>
    <w:rsid w:val="008B2ADC"/>
    <w:rsid w:val="008B2B69"/>
    <w:rsid w:val="008B330A"/>
    <w:rsid w:val="008B3AE2"/>
    <w:rsid w:val="008B3E3C"/>
    <w:rsid w:val="008B499B"/>
    <w:rsid w:val="008B49F7"/>
    <w:rsid w:val="008B4C4C"/>
    <w:rsid w:val="008B4CF2"/>
    <w:rsid w:val="008B5356"/>
    <w:rsid w:val="008B5467"/>
    <w:rsid w:val="008B5A91"/>
    <w:rsid w:val="008B5C6C"/>
    <w:rsid w:val="008B629C"/>
    <w:rsid w:val="008B6CB7"/>
    <w:rsid w:val="008B6FDF"/>
    <w:rsid w:val="008B78BF"/>
    <w:rsid w:val="008B7C15"/>
    <w:rsid w:val="008B7CC4"/>
    <w:rsid w:val="008B7FC4"/>
    <w:rsid w:val="008C00C3"/>
    <w:rsid w:val="008C0876"/>
    <w:rsid w:val="008C0A38"/>
    <w:rsid w:val="008C1BF7"/>
    <w:rsid w:val="008C21EB"/>
    <w:rsid w:val="008C2436"/>
    <w:rsid w:val="008C2A6D"/>
    <w:rsid w:val="008C2B2F"/>
    <w:rsid w:val="008C309D"/>
    <w:rsid w:val="008C31DE"/>
    <w:rsid w:val="008C34EE"/>
    <w:rsid w:val="008C3655"/>
    <w:rsid w:val="008C3678"/>
    <w:rsid w:val="008C3A41"/>
    <w:rsid w:val="008C3E2C"/>
    <w:rsid w:val="008C404B"/>
    <w:rsid w:val="008C4897"/>
    <w:rsid w:val="008C4B2C"/>
    <w:rsid w:val="008C4CBD"/>
    <w:rsid w:val="008C514C"/>
    <w:rsid w:val="008C5630"/>
    <w:rsid w:val="008C5B81"/>
    <w:rsid w:val="008C616B"/>
    <w:rsid w:val="008C6593"/>
    <w:rsid w:val="008C65A8"/>
    <w:rsid w:val="008C6A71"/>
    <w:rsid w:val="008C6EEA"/>
    <w:rsid w:val="008C6F45"/>
    <w:rsid w:val="008C7056"/>
    <w:rsid w:val="008C7592"/>
    <w:rsid w:val="008C7871"/>
    <w:rsid w:val="008C7AAF"/>
    <w:rsid w:val="008D06AF"/>
    <w:rsid w:val="008D11B8"/>
    <w:rsid w:val="008D21FC"/>
    <w:rsid w:val="008D240B"/>
    <w:rsid w:val="008D294B"/>
    <w:rsid w:val="008D2BD7"/>
    <w:rsid w:val="008D3056"/>
    <w:rsid w:val="008D305E"/>
    <w:rsid w:val="008D3139"/>
    <w:rsid w:val="008D37A2"/>
    <w:rsid w:val="008D3A80"/>
    <w:rsid w:val="008D53E8"/>
    <w:rsid w:val="008D5797"/>
    <w:rsid w:val="008D5D71"/>
    <w:rsid w:val="008D5DBE"/>
    <w:rsid w:val="008D5E17"/>
    <w:rsid w:val="008D5E8F"/>
    <w:rsid w:val="008D612D"/>
    <w:rsid w:val="008D65E8"/>
    <w:rsid w:val="008D672F"/>
    <w:rsid w:val="008D7272"/>
    <w:rsid w:val="008D79AE"/>
    <w:rsid w:val="008E0178"/>
    <w:rsid w:val="008E1071"/>
    <w:rsid w:val="008E1089"/>
    <w:rsid w:val="008E154B"/>
    <w:rsid w:val="008E1D2C"/>
    <w:rsid w:val="008E1F0E"/>
    <w:rsid w:val="008E253D"/>
    <w:rsid w:val="008E2785"/>
    <w:rsid w:val="008E2B9E"/>
    <w:rsid w:val="008E2D06"/>
    <w:rsid w:val="008E2FA0"/>
    <w:rsid w:val="008E312B"/>
    <w:rsid w:val="008E3DB5"/>
    <w:rsid w:val="008E3F5A"/>
    <w:rsid w:val="008E4EEA"/>
    <w:rsid w:val="008E5433"/>
    <w:rsid w:val="008E62FD"/>
    <w:rsid w:val="008E6348"/>
    <w:rsid w:val="008E6674"/>
    <w:rsid w:val="008E6E44"/>
    <w:rsid w:val="008E6F89"/>
    <w:rsid w:val="008E71D9"/>
    <w:rsid w:val="008E7486"/>
    <w:rsid w:val="008E7BA9"/>
    <w:rsid w:val="008E7C83"/>
    <w:rsid w:val="008F0415"/>
    <w:rsid w:val="008F0490"/>
    <w:rsid w:val="008F04FD"/>
    <w:rsid w:val="008F10B3"/>
    <w:rsid w:val="008F10DF"/>
    <w:rsid w:val="008F13A5"/>
    <w:rsid w:val="008F13B5"/>
    <w:rsid w:val="008F1B0A"/>
    <w:rsid w:val="008F1B24"/>
    <w:rsid w:val="008F1CDB"/>
    <w:rsid w:val="008F26D9"/>
    <w:rsid w:val="008F2DD8"/>
    <w:rsid w:val="008F3480"/>
    <w:rsid w:val="008F35DD"/>
    <w:rsid w:val="008F3A3C"/>
    <w:rsid w:val="008F4427"/>
    <w:rsid w:val="008F4464"/>
    <w:rsid w:val="008F44AB"/>
    <w:rsid w:val="008F4D3D"/>
    <w:rsid w:val="008F4D9C"/>
    <w:rsid w:val="008F558B"/>
    <w:rsid w:val="008F5747"/>
    <w:rsid w:val="008F576E"/>
    <w:rsid w:val="008F5C69"/>
    <w:rsid w:val="008F6501"/>
    <w:rsid w:val="008F6B4D"/>
    <w:rsid w:val="008F6BE2"/>
    <w:rsid w:val="008F6DAE"/>
    <w:rsid w:val="008F6E16"/>
    <w:rsid w:val="008F6F6A"/>
    <w:rsid w:val="008F7238"/>
    <w:rsid w:val="008F740D"/>
    <w:rsid w:val="008F744C"/>
    <w:rsid w:val="008F754F"/>
    <w:rsid w:val="008F7734"/>
    <w:rsid w:val="008F794C"/>
    <w:rsid w:val="008F794D"/>
    <w:rsid w:val="008F7C42"/>
    <w:rsid w:val="00900105"/>
    <w:rsid w:val="0090044B"/>
    <w:rsid w:val="009008F3"/>
    <w:rsid w:val="00900D8B"/>
    <w:rsid w:val="00900FA3"/>
    <w:rsid w:val="009013DF"/>
    <w:rsid w:val="00901B82"/>
    <w:rsid w:val="009021DC"/>
    <w:rsid w:val="009022E6"/>
    <w:rsid w:val="00902A97"/>
    <w:rsid w:val="009035B6"/>
    <w:rsid w:val="00904073"/>
    <w:rsid w:val="009044F3"/>
    <w:rsid w:val="009046EF"/>
    <w:rsid w:val="009048B1"/>
    <w:rsid w:val="00904EEA"/>
    <w:rsid w:val="00905013"/>
    <w:rsid w:val="00905220"/>
    <w:rsid w:val="0090659F"/>
    <w:rsid w:val="00906E18"/>
    <w:rsid w:val="009070F2"/>
    <w:rsid w:val="00907166"/>
    <w:rsid w:val="00907372"/>
    <w:rsid w:val="00907A6B"/>
    <w:rsid w:val="00907AA5"/>
    <w:rsid w:val="00907CBE"/>
    <w:rsid w:val="00907F57"/>
    <w:rsid w:val="00910353"/>
    <w:rsid w:val="00910755"/>
    <w:rsid w:val="00910DAC"/>
    <w:rsid w:val="009112BD"/>
    <w:rsid w:val="009112F0"/>
    <w:rsid w:val="00911347"/>
    <w:rsid w:val="00911B0B"/>
    <w:rsid w:val="00911E6F"/>
    <w:rsid w:val="0091240F"/>
    <w:rsid w:val="0091270A"/>
    <w:rsid w:val="00912900"/>
    <w:rsid w:val="00912CC9"/>
    <w:rsid w:val="0091350B"/>
    <w:rsid w:val="009139D9"/>
    <w:rsid w:val="00913D4F"/>
    <w:rsid w:val="00913EEB"/>
    <w:rsid w:val="00914AB3"/>
    <w:rsid w:val="00914AD4"/>
    <w:rsid w:val="00914BEC"/>
    <w:rsid w:val="00914C15"/>
    <w:rsid w:val="00914DCC"/>
    <w:rsid w:val="00915497"/>
    <w:rsid w:val="009155BD"/>
    <w:rsid w:val="00915B17"/>
    <w:rsid w:val="00915B1F"/>
    <w:rsid w:val="0091684E"/>
    <w:rsid w:val="009168C2"/>
    <w:rsid w:val="00916B50"/>
    <w:rsid w:val="00917A1A"/>
    <w:rsid w:val="00917B2E"/>
    <w:rsid w:val="00917E9F"/>
    <w:rsid w:val="0092005A"/>
    <w:rsid w:val="009200A6"/>
    <w:rsid w:val="00920B1E"/>
    <w:rsid w:val="00920BBA"/>
    <w:rsid w:val="00921167"/>
    <w:rsid w:val="00921446"/>
    <w:rsid w:val="009214A3"/>
    <w:rsid w:val="009215E7"/>
    <w:rsid w:val="009218BF"/>
    <w:rsid w:val="009225F3"/>
    <w:rsid w:val="00922BA1"/>
    <w:rsid w:val="0092345C"/>
    <w:rsid w:val="00923549"/>
    <w:rsid w:val="00923613"/>
    <w:rsid w:val="009240E6"/>
    <w:rsid w:val="0092433C"/>
    <w:rsid w:val="00924552"/>
    <w:rsid w:val="0092456E"/>
    <w:rsid w:val="00924CF0"/>
    <w:rsid w:val="00925047"/>
    <w:rsid w:val="00925058"/>
    <w:rsid w:val="009251E1"/>
    <w:rsid w:val="0092532D"/>
    <w:rsid w:val="0092552A"/>
    <w:rsid w:val="00925600"/>
    <w:rsid w:val="0092575D"/>
    <w:rsid w:val="00925795"/>
    <w:rsid w:val="00925AAA"/>
    <w:rsid w:val="00925BE6"/>
    <w:rsid w:val="009260A4"/>
    <w:rsid w:val="009265CA"/>
    <w:rsid w:val="0092664F"/>
    <w:rsid w:val="009269AB"/>
    <w:rsid w:val="00926BA9"/>
    <w:rsid w:val="00927113"/>
    <w:rsid w:val="0092723D"/>
    <w:rsid w:val="00927265"/>
    <w:rsid w:val="00927553"/>
    <w:rsid w:val="0092765D"/>
    <w:rsid w:val="00927C05"/>
    <w:rsid w:val="00927C7F"/>
    <w:rsid w:val="00930086"/>
    <w:rsid w:val="00930741"/>
    <w:rsid w:val="00930B58"/>
    <w:rsid w:val="0093126D"/>
    <w:rsid w:val="009312E0"/>
    <w:rsid w:val="00931840"/>
    <w:rsid w:val="00931A7A"/>
    <w:rsid w:val="0093293A"/>
    <w:rsid w:val="009329BA"/>
    <w:rsid w:val="00932D37"/>
    <w:rsid w:val="00932D48"/>
    <w:rsid w:val="00932EE7"/>
    <w:rsid w:val="00933043"/>
    <w:rsid w:val="009332F3"/>
    <w:rsid w:val="0093333B"/>
    <w:rsid w:val="00933FC0"/>
    <w:rsid w:val="0093441A"/>
    <w:rsid w:val="00934632"/>
    <w:rsid w:val="00934977"/>
    <w:rsid w:val="00934DA9"/>
    <w:rsid w:val="00934F32"/>
    <w:rsid w:val="0093560B"/>
    <w:rsid w:val="00935CA2"/>
    <w:rsid w:val="009361EC"/>
    <w:rsid w:val="009363DA"/>
    <w:rsid w:val="00936562"/>
    <w:rsid w:val="0093698A"/>
    <w:rsid w:val="00937AB0"/>
    <w:rsid w:val="00937BAA"/>
    <w:rsid w:val="00937DFA"/>
    <w:rsid w:val="00937F30"/>
    <w:rsid w:val="00937F68"/>
    <w:rsid w:val="009400EF"/>
    <w:rsid w:val="009402AF"/>
    <w:rsid w:val="00940716"/>
    <w:rsid w:val="0094083F"/>
    <w:rsid w:val="009409B0"/>
    <w:rsid w:val="00940B6D"/>
    <w:rsid w:val="00940CCC"/>
    <w:rsid w:val="00940E29"/>
    <w:rsid w:val="00940E8C"/>
    <w:rsid w:val="00940F2B"/>
    <w:rsid w:val="009414A4"/>
    <w:rsid w:val="00941AD9"/>
    <w:rsid w:val="00941EBA"/>
    <w:rsid w:val="00941FF2"/>
    <w:rsid w:val="009422BF"/>
    <w:rsid w:val="00942561"/>
    <w:rsid w:val="009429EC"/>
    <w:rsid w:val="00942CA4"/>
    <w:rsid w:val="00942CD8"/>
    <w:rsid w:val="00942D95"/>
    <w:rsid w:val="00943363"/>
    <w:rsid w:val="00943933"/>
    <w:rsid w:val="00943A69"/>
    <w:rsid w:val="00943FC9"/>
    <w:rsid w:val="0094412F"/>
    <w:rsid w:val="00945219"/>
    <w:rsid w:val="00945395"/>
    <w:rsid w:val="00945821"/>
    <w:rsid w:val="00945909"/>
    <w:rsid w:val="00945B72"/>
    <w:rsid w:val="00945EF4"/>
    <w:rsid w:val="00945F1B"/>
    <w:rsid w:val="00946217"/>
    <w:rsid w:val="009467EA"/>
    <w:rsid w:val="00946806"/>
    <w:rsid w:val="00946971"/>
    <w:rsid w:val="009469AF"/>
    <w:rsid w:val="00946A9B"/>
    <w:rsid w:val="00946AA9"/>
    <w:rsid w:val="00946FCE"/>
    <w:rsid w:val="00946FDF"/>
    <w:rsid w:val="00947635"/>
    <w:rsid w:val="00950501"/>
    <w:rsid w:val="0095098C"/>
    <w:rsid w:val="00950EE3"/>
    <w:rsid w:val="00951966"/>
    <w:rsid w:val="009522C5"/>
    <w:rsid w:val="00952681"/>
    <w:rsid w:val="00953622"/>
    <w:rsid w:val="00953B8B"/>
    <w:rsid w:val="009544D4"/>
    <w:rsid w:val="009545A2"/>
    <w:rsid w:val="009547A8"/>
    <w:rsid w:val="00954BBC"/>
    <w:rsid w:val="00954CF6"/>
    <w:rsid w:val="009551F5"/>
    <w:rsid w:val="00955755"/>
    <w:rsid w:val="009557CB"/>
    <w:rsid w:val="0095586F"/>
    <w:rsid w:val="00955CB5"/>
    <w:rsid w:val="00955F86"/>
    <w:rsid w:val="00956048"/>
    <w:rsid w:val="009561D8"/>
    <w:rsid w:val="00956499"/>
    <w:rsid w:val="00956E71"/>
    <w:rsid w:val="00957348"/>
    <w:rsid w:val="009573DA"/>
    <w:rsid w:val="00957B24"/>
    <w:rsid w:val="00957B88"/>
    <w:rsid w:val="00960112"/>
    <w:rsid w:val="00960239"/>
    <w:rsid w:val="009606FF"/>
    <w:rsid w:val="0096178A"/>
    <w:rsid w:val="00961C8F"/>
    <w:rsid w:val="00961F73"/>
    <w:rsid w:val="0096245E"/>
    <w:rsid w:val="009629D6"/>
    <w:rsid w:val="00962B0E"/>
    <w:rsid w:val="00962BFB"/>
    <w:rsid w:val="009632B5"/>
    <w:rsid w:val="009633B8"/>
    <w:rsid w:val="009637C1"/>
    <w:rsid w:val="0096391B"/>
    <w:rsid w:val="00963D3A"/>
    <w:rsid w:val="00963E67"/>
    <w:rsid w:val="00963E81"/>
    <w:rsid w:val="009646D1"/>
    <w:rsid w:val="009647C7"/>
    <w:rsid w:val="00964BA4"/>
    <w:rsid w:val="00964C1E"/>
    <w:rsid w:val="00964C7F"/>
    <w:rsid w:val="00964CA6"/>
    <w:rsid w:val="00964DF2"/>
    <w:rsid w:val="00964EC7"/>
    <w:rsid w:val="0096513C"/>
    <w:rsid w:val="00965554"/>
    <w:rsid w:val="009659F4"/>
    <w:rsid w:val="00966497"/>
    <w:rsid w:val="00966515"/>
    <w:rsid w:val="00966572"/>
    <w:rsid w:val="009665D4"/>
    <w:rsid w:val="00966747"/>
    <w:rsid w:val="00966F56"/>
    <w:rsid w:val="00967534"/>
    <w:rsid w:val="0097009C"/>
    <w:rsid w:val="00970405"/>
    <w:rsid w:val="0097059F"/>
    <w:rsid w:val="00970602"/>
    <w:rsid w:val="0097089A"/>
    <w:rsid w:val="0097151C"/>
    <w:rsid w:val="009715FF"/>
    <w:rsid w:val="009717C2"/>
    <w:rsid w:val="00972A95"/>
    <w:rsid w:val="00972B98"/>
    <w:rsid w:val="00972ED4"/>
    <w:rsid w:val="00973369"/>
    <w:rsid w:val="0097388C"/>
    <w:rsid w:val="00973E02"/>
    <w:rsid w:val="00973EB7"/>
    <w:rsid w:val="00974043"/>
    <w:rsid w:val="009740AD"/>
    <w:rsid w:val="0097451C"/>
    <w:rsid w:val="009745EE"/>
    <w:rsid w:val="00974BDB"/>
    <w:rsid w:val="0097519B"/>
    <w:rsid w:val="009752ED"/>
    <w:rsid w:val="0097537B"/>
    <w:rsid w:val="009757EA"/>
    <w:rsid w:val="00975867"/>
    <w:rsid w:val="00975895"/>
    <w:rsid w:val="009758FA"/>
    <w:rsid w:val="00975C1B"/>
    <w:rsid w:val="00975D79"/>
    <w:rsid w:val="00975DE6"/>
    <w:rsid w:val="00976309"/>
    <w:rsid w:val="00976BB4"/>
    <w:rsid w:val="00976C37"/>
    <w:rsid w:val="00976CBF"/>
    <w:rsid w:val="00976DBE"/>
    <w:rsid w:val="00977F78"/>
    <w:rsid w:val="0098008D"/>
    <w:rsid w:val="00980204"/>
    <w:rsid w:val="00980891"/>
    <w:rsid w:val="009818F9"/>
    <w:rsid w:val="00981F8A"/>
    <w:rsid w:val="00982332"/>
    <w:rsid w:val="009824A4"/>
    <w:rsid w:val="0098283B"/>
    <w:rsid w:val="00982C2C"/>
    <w:rsid w:val="0098302F"/>
    <w:rsid w:val="009830EA"/>
    <w:rsid w:val="0098318A"/>
    <w:rsid w:val="00983630"/>
    <w:rsid w:val="00983705"/>
    <w:rsid w:val="009838C0"/>
    <w:rsid w:val="00983A47"/>
    <w:rsid w:val="00983AEC"/>
    <w:rsid w:val="00983BCD"/>
    <w:rsid w:val="009840DD"/>
    <w:rsid w:val="00984464"/>
    <w:rsid w:val="0098447E"/>
    <w:rsid w:val="009845BF"/>
    <w:rsid w:val="00984CE9"/>
    <w:rsid w:val="00984E2D"/>
    <w:rsid w:val="009851EE"/>
    <w:rsid w:val="00985760"/>
    <w:rsid w:val="00985905"/>
    <w:rsid w:val="00985FFD"/>
    <w:rsid w:val="009861DB"/>
    <w:rsid w:val="00986286"/>
    <w:rsid w:val="00986626"/>
    <w:rsid w:val="00986E54"/>
    <w:rsid w:val="0098759B"/>
    <w:rsid w:val="009876BC"/>
    <w:rsid w:val="009879FB"/>
    <w:rsid w:val="00987AA8"/>
    <w:rsid w:val="00987AF8"/>
    <w:rsid w:val="00987CAC"/>
    <w:rsid w:val="00990826"/>
    <w:rsid w:val="00990D2E"/>
    <w:rsid w:val="00991390"/>
    <w:rsid w:val="00991BDB"/>
    <w:rsid w:val="00991EAE"/>
    <w:rsid w:val="0099259E"/>
    <w:rsid w:val="009927E9"/>
    <w:rsid w:val="00993802"/>
    <w:rsid w:val="00993975"/>
    <w:rsid w:val="009939FC"/>
    <w:rsid w:val="00993E0F"/>
    <w:rsid w:val="00994750"/>
    <w:rsid w:val="00994D3B"/>
    <w:rsid w:val="00995188"/>
    <w:rsid w:val="0099525A"/>
    <w:rsid w:val="0099574E"/>
    <w:rsid w:val="00995764"/>
    <w:rsid w:val="00995965"/>
    <w:rsid w:val="00995AB4"/>
    <w:rsid w:val="00995EA6"/>
    <w:rsid w:val="009970AA"/>
    <w:rsid w:val="00997995"/>
    <w:rsid w:val="00997C18"/>
    <w:rsid w:val="009A0EB2"/>
    <w:rsid w:val="009A0F82"/>
    <w:rsid w:val="009A157A"/>
    <w:rsid w:val="009A192A"/>
    <w:rsid w:val="009A1A58"/>
    <w:rsid w:val="009A1A89"/>
    <w:rsid w:val="009A1AD9"/>
    <w:rsid w:val="009A1C5C"/>
    <w:rsid w:val="009A1F2F"/>
    <w:rsid w:val="009A237B"/>
    <w:rsid w:val="009A23EB"/>
    <w:rsid w:val="009A2FE6"/>
    <w:rsid w:val="009A3580"/>
    <w:rsid w:val="009A3769"/>
    <w:rsid w:val="009A3D3C"/>
    <w:rsid w:val="009A3ECC"/>
    <w:rsid w:val="009A4350"/>
    <w:rsid w:val="009A48D7"/>
    <w:rsid w:val="009A5227"/>
    <w:rsid w:val="009A547E"/>
    <w:rsid w:val="009A58E2"/>
    <w:rsid w:val="009A5A90"/>
    <w:rsid w:val="009A68D0"/>
    <w:rsid w:val="009A6917"/>
    <w:rsid w:val="009A7EAC"/>
    <w:rsid w:val="009B07F0"/>
    <w:rsid w:val="009B0990"/>
    <w:rsid w:val="009B1192"/>
    <w:rsid w:val="009B128B"/>
    <w:rsid w:val="009B1C2D"/>
    <w:rsid w:val="009B2532"/>
    <w:rsid w:val="009B2541"/>
    <w:rsid w:val="009B2835"/>
    <w:rsid w:val="009B2B96"/>
    <w:rsid w:val="009B31E6"/>
    <w:rsid w:val="009B3CD4"/>
    <w:rsid w:val="009B4147"/>
    <w:rsid w:val="009B4A7B"/>
    <w:rsid w:val="009B4CCA"/>
    <w:rsid w:val="009B5D97"/>
    <w:rsid w:val="009B6912"/>
    <w:rsid w:val="009B733A"/>
    <w:rsid w:val="009C0237"/>
    <w:rsid w:val="009C1648"/>
    <w:rsid w:val="009C1AA8"/>
    <w:rsid w:val="009C2A45"/>
    <w:rsid w:val="009C2BB9"/>
    <w:rsid w:val="009C2D02"/>
    <w:rsid w:val="009C2D39"/>
    <w:rsid w:val="009C2D4D"/>
    <w:rsid w:val="009C37C7"/>
    <w:rsid w:val="009C38B6"/>
    <w:rsid w:val="009C3B14"/>
    <w:rsid w:val="009C3C7A"/>
    <w:rsid w:val="009C46C3"/>
    <w:rsid w:val="009C485F"/>
    <w:rsid w:val="009C4B6B"/>
    <w:rsid w:val="009C4F05"/>
    <w:rsid w:val="009C4FBB"/>
    <w:rsid w:val="009C5AFD"/>
    <w:rsid w:val="009C6048"/>
    <w:rsid w:val="009C6696"/>
    <w:rsid w:val="009C6793"/>
    <w:rsid w:val="009C7016"/>
    <w:rsid w:val="009C72AE"/>
    <w:rsid w:val="009C7732"/>
    <w:rsid w:val="009C7824"/>
    <w:rsid w:val="009C7D3A"/>
    <w:rsid w:val="009C7ED1"/>
    <w:rsid w:val="009D0726"/>
    <w:rsid w:val="009D088B"/>
    <w:rsid w:val="009D09F5"/>
    <w:rsid w:val="009D110B"/>
    <w:rsid w:val="009D1927"/>
    <w:rsid w:val="009D19C8"/>
    <w:rsid w:val="009D2BF1"/>
    <w:rsid w:val="009D2DBE"/>
    <w:rsid w:val="009D2E27"/>
    <w:rsid w:val="009D3FFC"/>
    <w:rsid w:val="009D4187"/>
    <w:rsid w:val="009D49BF"/>
    <w:rsid w:val="009D4DB8"/>
    <w:rsid w:val="009D4E0C"/>
    <w:rsid w:val="009D531E"/>
    <w:rsid w:val="009D5813"/>
    <w:rsid w:val="009D5F70"/>
    <w:rsid w:val="009D688C"/>
    <w:rsid w:val="009D7048"/>
    <w:rsid w:val="009D75A3"/>
    <w:rsid w:val="009D7AB2"/>
    <w:rsid w:val="009E02B5"/>
    <w:rsid w:val="009E052F"/>
    <w:rsid w:val="009E0E59"/>
    <w:rsid w:val="009E11B5"/>
    <w:rsid w:val="009E11E9"/>
    <w:rsid w:val="009E13EA"/>
    <w:rsid w:val="009E14C7"/>
    <w:rsid w:val="009E156D"/>
    <w:rsid w:val="009E1576"/>
    <w:rsid w:val="009E189A"/>
    <w:rsid w:val="009E1AF2"/>
    <w:rsid w:val="009E2167"/>
    <w:rsid w:val="009E2556"/>
    <w:rsid w:val="009E26FD"/>
    <w:rsid w:val="009E2A21"/>
    <w:rsid w:val="009E2FC0"/>
    <w:rsid w:val="009E3F7A"/>
    <w:rsid w:val="009E4132"/>
    <w:rsid w:val="009E426A"/>
    <w:rsid w:val="009E439F"/>
    <w:rsid w:val="009E45F2"/>
    <w:rsid w:val="009E4892"/>
    <w:rsid w:val="009E4A25"/>
    <w:rsid w:val="009E55E9"/>
    <w:rsid w:val="009E5A6D"/>
    <w:rsid w:val="009E5F93"/>
    <w:rsid w:val="009E6036"/>
    <w:rsid w:val="009E60DF"/>
    <w:rsid w:val="009E6307"/>
    <w:rsid w:val="009E65C5"/>
    <w:rsid w:val="009E66C3"/>
    <w:rsid w:val="009E6AD1"/>
    <w:rsid w:val="009E6B6F"/>
    <w:rsid w:val="009E6EA6"/>
    <w:rsid w:val="009E7258"/>
    <w:rsid w:val="009E727D"/>
    <w:rsid w:val="009E7898"/>
    <w:rsid w:val="009E78C7"/>
    <w:rsid w:val="009F0111"/>
    <w:rsid w:val="009F0367"/>
    <w:rsid w:val="009F03B5"/>
    <w:rsid w:val="009F0A30"/>
    <w:rsid w:val="009F1096"/>
    <w:rsid w:val="009F10F1"/>
    <w:rsid w:val="009F12B6"/>
    <w:rsid w:val="009F12F2"/>
    <w:rsid w:val="009F175F"/>
    <w:rsid w:val="009F203E"/>
    <w:rsid w:val="009F23D8"/>
    <w:rsid w:val="009F29A8"/>
    <w:rsid w:val="009F2BF1"/>
    <w:rsid w:val="009F2CDB"/>
    <w:rsid w:val="009F2FEB"/>
    <w:rsid w:val="009F3023"/>
    <w:rsid w:val="009F33C0"/>
    <w:rsid w:val="009F340A"/>
    <w:rsid w:val="009F3543"/>
    <w:rsid w:val="009F358B"/>
    <w:rsid w:val="009F3C02"/>
    <w:rsid w:val="009F461B"/>
    <w:rsid w:val="009F4A50"/>
    <w:rsid w:val="009F547D"/>
    <w:rsid w:val="009F5616"/>
    <w:rsid w:val="009F592F"/>
    <w:rsid w:val="009F5A11"/>
    <w:rsid w:val="009F5AF8"/>
    <w:rsid w:val="009F5D45"/>
    <w:rsid w:val="009F6154"/>
    <w:rsid w:val="009F650A"/>
    <w:rsid w:val="009F67E5"/>
    <w:rsid w:val="009F6BAD"/>
    <w:rsid w:val="009F6BE4"/>
    <w:rsid w:val="009F6D6A"/>
    <w:rsid w:val="009F776B"/>
    <w:rsid w:val="009F7AC0"/>
    <w:rsid w:val="009F7CF3"/>
    <w:rsid w:val="009F7D96"/>
    <w:rsid w:val="00A00971"/>
    <w:rsid w:val="00A0097B"/>
    <w:rsid w:val="00A00B8C"/>
    <w:rsid w:val="00A010A6"/>
    <w:rsid w:val="00A01702"/>
    <w:rsid w:val="00A0228D"/>
    <w:rsid w:val="00A022AA"/>
    <w:rsid w:val="00A02A66"/>
    <w:rsid w:val="00A02CD5"/>
    <w:rsid w:val="00A031FA"/>
    <w:rsid w:val="00A0327A"/>
    <w:rsid w:val="00A032A0"/>
    <w:rsid w:val="00A03B14"/>
    <w:rsid w:val="00A03D0F"/>
    <w:rsid w:val="00A03DB9"/>
    <w:rsid w:val="00A045A2"/>
    <w:rsid w:val="00A05185"/>
    <w:rsid w:val="00A055C4"/>
    <w:rsid w:val="00A05842"/>
    <w:rsid w:val="00A05E32"/>
    <w:rsid w:val="00A0611F"/>
    <w:rsid w:val="00A06FF2"/>
    <w:rsid w:val="00A0706E"/>
    <w:rsid w:val="00A073E1"/>
    <w:rsid w:val="00A07460"/>
    <w:rsid w:val="00A07501"/>
    <w:rsid w:val="00A07ACC"/>
    <w:rsid w:val="00A07C19"/>
    <w:rsid w:val="00A10879"/>
    <w:rsid w:val="00A10FAD"/>
    <w:rsid w:val="00A11347"/>
    <w:rsid w:val="00A12088"/>
    <w:rsid w:val="00A12342"/>
    <w:rsid w:val="00A12B5D"/>
    <w:rsid w:val="00A12D36"/>
    <w:rsid w:val="00A130C7"/>
    <w:rsid w:val="00A14042"/>
    <w:rsid w:val="00A147C0"/>
    <w:rsid w:val="00A14937"/>
    <w:rsid w:val="00A14950"/>
    <w:rsid w:val="00A14ED8"/>
    <w:rsid w:val="00A154F7"/>
    <w:rsid w:val="00A15BEF"/>
    <w:rsid w:val="00A15ECF"/>
    <w:rsid w:val="00A1629A"/>
    <w:rsid w:val="00A167E8"/>
    <w:rsid w:val="00A168A8"/>
    <w:rsid w:val="00A17092"/>
    <w:rsid w:val="00A171DC"/>
    <w:rsid w:val="00A178DA"/>
    <w:rsid w:val="00A17B61"/>
    <w:rsid w:val="00A17D0C"/>
    <w:rsid w:val="00A17DA8"/>
    <w:rsid w:val="00A17E51"/>
    <w:rsid w:val="00A20423"/>
    <w:rsid w:val="00A204FE"/>
    <w:rsid w:val="00A20578"/>
    <w:rsid w:val="00A205ED"/>
    <w:rsid w:val="00A20734"/>
    <w:rsid w:val="00A2182B"/>
    <w:rsid w:val="00A21F15"/>
    <w:rsid w:val="00A21F19"/>
    <w:rsid w:val="00A21FD1"/>
    <w:rsid w:val="00A2304F"/>
    <w:rsid w:val="00A23C35"/>
    <w:rsid w:val="00A23D6E"/>
    <w:rsid w:val="00A24086"/>
    <w:rsid w:val="00A24BD0"/>
    <w:rsid w:val="00A2563D"/>
    <w:rsid w:val="00A25A56"/>
    <w:rsid w:val="00A25F59"/>
    <w:rsid w:val="00A25FD2"/>
    <w:rsid w:val="00A2615D"/>
    <w:rsid w:val="00A261EF"/>
    <w:rsid w:val="00A262F3"/>
    <w:rsid w:val="00A26429"/>
    <w:rsid w:val="00A26497"/>
    <w:rsid w:val="00A26A57"/>
    <w:rsid w:val="00A26EDB"/>
    <w:rsid w:val="00A2717D"/>
    <w:rsid w:val="00A27B0F"/>
    <w:rsid w:val="00A27E2D"/>
    <w:rsid w:val="00A30977"/>
    <w:rsid w:val="00A30E13"/>
    <w:rsid w:val="00A30E31"/>
    <w:rsid w:val="00A30EBE"/>
    <w:rsid w:val="00A3139E"/>
    <w:rsid w:val="00A31426"/>
    <w:rsid w:val="00A31CE7"/>
    <w:rsid w:val="00A31CF6"/>
    <w:rsid w:val="00A31EC8"/>
    <w:rsid w:val="00A31F71"/>
    <w:rsid w:val="00A322A9"/>
    <w:rsid w:val="00A32EAE"/>
    <w:rsid w:val="00A33785"/>
    <w:rsid w:val="00A3418A"/>
    <w:rsid w:val="00A34569"/>
    <w:rsid w:val="00A34705"/>
    <w:rsid w:val="00A3514F"/>
    <w:rsid w:val="00A361EC"/>
    <w:rsid w:val="00A362EC"/>
    <w:rsid w:val="00A367B5"/>
    <w:rsid w:val="00A36A55"/>
    <w:rsid w:val="00A36C3E"/>
    <w:rsid w:val="00A36C5C"/>
    <w:rsid w:val="00A371FC"/>
    <w:rsid w:val="00A3747C"/>
    <w:rsid w:val="00A37778"/>
    <w:rsid w:val="00A37AC4"/>
    <w:rsid w:val="00A37FD3"/>
    <w:rsid w:val="00A40219"/>
    <w:rsid w:val="00A40497"/>
    <w:rsid w:val="00A4060A"/>
    <w:rsid w:val="00A40AB5"/>
    <w:rsid w:val="00A40FB1"/>
    <w:rsid w:val="00A415CA"/>
    <w:rsid w:val="00A4187B"/>
    <w:rsid w:val="00A41966"/>
    <w:rsid w:val="00A41AFF"/>
    <w:rsid w:val="00A41CE1"/>
    <w:rsid w:val="00A41ED2"/>
    <w:rsid w:val="00A42BBB"/>
    <w:rsid w:val="00A42C03"/>
    <w:rsid w:val="00A42CD2"/>
    <w:rsid w:val="00A43297"/>
    <w:rsid w:val="00A43B46"/>
    <w:rsid w:val="00A44030"/>
    <w:rsid w:val="00A440DD"/>
    <w:rsid w:val="00A445B8"/>
    <w:rsid w:val="00A44646"/>
    <w:rsid w:val="00A44904"/>
    <w:rsid w:val="00A44DD1"/>
    <w:rsid w:val="00A44E32"/>
    <w:rsid w:val="00A456FC"/>
    <w:rsid w:val="00A4598D"/>
    <w:rsid w:val="00A46003"/>
    <w:rsid w:val="00A4618D"/>
    <w:rsid w:val="00A4677A"/>
    <w:rsid w:val="00A46A37"/>
    <w:rsid w:val="00A46A9D"/>
    <w:rsid w:val="00A47027"/>
    <w:rsid w:val="00A470E9"/>
    <w:rsid w:val="00A4713F"/>
    <w:rsid w:val="00A47192"/>
    <w:rsid w:val="00A471F1"/>
    <w:rsid w:val="00A4759A"/>
    <w:rsid w:val="00A479AC"/>
    <w:rsid w:val="00A47D61"/>
    <w:rsid w:val="00A47E82"/>
    <w:rsid w:val="00A500DF"/>
    <w:rsid w:val="00A50671"/>
    <w:rsid w:val="00A5070F"/>
    <w:rsid w:val="00A50ADB"/>
    <w:rsid w:val="00A50E73"/>
    <w:rsid w:val="00A514CD"/>
    <w:rsid w:val="00A5191D"/>
    <w:rsid w:val="00A5196F"/>
    <w:rsid w:val="00A51989"/>
    <w:rsid w:val="00A51DAF"/>
    <w:rsid w:val="00A51EB7"/>
    <w:rsid w:val="00A51EDE"/>
    <w:rsid w:val="00A5205B"/>
    <w:rsid w:val="00A52413"/>
    <w:rsid w:val="00A52662"/>
    <w:rsid w:val="00A52A55"/>
    <w:rsid w:val="00A52CB0"/>
    <w:rsid w:val="00A52E29"/>
    <w:rsid w:val="00A53319"/>
    <w:rsid w:val="00A53E78"/>
    <w:rsid w:val="00A53EF6"/>
    <w:rsid w:val="00A54DD2"/>
    <w:rsid w:val="00A5511C"/>
    <w:rsid w:val="00A55132"/>
    <w:rsid w:val="00A555A1"/>
    <w:rsid w:val="00A55A43"/>
    <w:rsid w:val="00A55B54"/>
    <w:rsid w:val="00A55C54"/>
    <w:rsid w:val="00A5605B"/>
    <w:rsid w:val="00A57A99"/>
    <w:rsid w:val="00A57FAF"/>
    <w:rsid w:val="00A6017F"/>
    <w:rsid w:val="00A60974"/>
    <w:rsid w:val="00A609B8"/>
    <w:rsid w:val="00A60C83"/>
    <w:rsid w:val="00A60D8E"/>
    <w:rsid w:val="00A60E07"/>
    <w:rsid w:val="00A61070"/>
    <w:rsid w:val="00A6164A"/>
    <w:rsid w:val="00A61EF5"/>
    <w:rsid w:val="00A620BB"/>
    <w:rsid w:val="00A633FE"/>
    <w:rsid w:val="00A6426F"/>
    <w:rsid w:val="00A644AA"/>
    <w:rsid w:val="00A647A1"/>
    <w:rsid w:val="00A647FF"/>
    <w:rsid w:val="00A64A37"/>
    <w:rsid w:val="00A64A4B"/>
    <w:rsid w:val="00A64EBE"/>
    <w:rsid w:val="00A6518D"/>
    <w:rsid w:val="00A65F8C"/>
    <w:rsid w:val="00A6637E"/>
    <w:rsid w:val="00A665C9"/>
    <w:rsid w:val="00A6674E"/>
    <w:rsid w:val="00A6678F"/>
    <w:rsid w:val="00A668B9"/>
    <w:rsid w:val="00A66A71"/>
    <w:rsid w:val="00A66C9C"/>
    <w:rsid w:val="00A66D09"/>
    <w:rsid w:val="00A6719B"/>
    <w:rsid w:val="00A67346"/>
    <w:rsid w:val="00A678F8"/>
    <w:rsid w:val="00A67A55"/>
    <w:rsid w:val="00A700A0"/>
    <w:rsid w:val="00A703E6"/>
    <w:rsid w:val="00A7124F"/>
    <w:rsid w:val="00A71341"/>
    <w:rsid w:val="00A71353"/>
    <w:rsid w:val="00A71455"/>
    <w:rsid w:val="00A71CED"/>
    <w:rsid w:val="00A71FBE"/>
    <w:rsid w:val="00A722ED"/>
    <w:rsid w:val="00A722F4"/>
    <w:rsid w:val="00A72558"/>
    <w:rsid w:val="00A7259F"/>
    <w:rsid w:val="00A72798"/>
    <w:rsid w:val="00A72E94"/>
    <w:rsid w:val="00A7303C"/>
    <w:rsid w:val="00A7312E"/>
    <w:rsid w:val="00A733E7"/>
    <w:rsid w:val="00A73417"/>
    <w:rsid w:val="00A735AA"/>
    <w:rsid w:val="00A73843"/>
    <w:rsid w:val="00A73A43"/>
    <w:rsid w:val="00A73D55"/>
    <w:rsid w:val="00A73DE5"/>
    <w:rsid w:val="00A74110"/>
    <w:rsid w:val="00A7434F"/>
    <w:rsid w:val="00A74467"/>
    <w:rsid w:val="00A74791"/>
    <w:rsid w:val="00A74C1D"/>
    <w:rsid w:val="00A75544"/>
    <w:rsid w:val="00A7575D"/>
    <w:rsid w:val="00A75C60"/>
    <w:rsid w:val="00A76564"/>
    <w:rsid w:val="00A7694F"/>
    <w:rsid w:val="00A76F54"/>
    <w:rsid w:val="00A774AA"/>
    <w:rsid w:val="00A77BAC"/>
    <w:rsid w:val="00A8015A"/>
    <w:rsid w:val="00A80412"/>
    <w:rsid w:val="00A8057B"/>
    <w:rsid w:val="00A80A1A"/>
    <w:rsid w:val="00A81356"/>
    <w:rsid w:val="00A818E9"/>
    <w:rsid w:val="00A82D56"/>
    <w:rsid w:val="00A83539"/>
    <w:rsid w:val="00A83838"/>
    <w:rsid w:val="00A841D7"/>
    <w:rsid w:val="00A846A7"/>
    <w:rsid w:val="00A84F98"/>
    <w:rsid w:val="00A850E2"/>
    <w:rsid w:val="00A8536A"/>
    <w:rsid w:val="00A859E1"/>
    <w:rsid w:val="00A8654A"/>
    <w:rsid w:val="00A875A9"/>
    <w:rsid w:val="00A87B68"/>
    <w:rsid w:val="00A87D94"/>
    <w:rsid w:val="00A87FF2"/>
    <w:rsid w:val="00A9048C"/>
    <w:rsid w:val="00A9078B"/>
    <w:rsid w:val="00A90F10"/>
    <w:rsid w:val="00A91477"/>
    <w:rsid w:val="00A91A00"/>
    <w:rsid w:val="00A91F18"/>
    <w:rsid w:val="00A9285C"/>
    <w:rsid w:val="00A92A9F"/>
    <w:rsid w:val="00A92AF7"/>
    <w:rsid w:val="00A92F6A"/>
    <w:rsid w:val="00A93711"/>
    <w:rsid w:val="00A93836"/>
    <w:rsid w:val="00A9384C"/>
    <w:rsid w:val="00A93979"/>
    <w:rsid w:val="00A93A76"/>
    <w:rsid w:val="00A9406C"/>
    <w:rsid w:val="00A942AE"/>
    <w:rsid w:val="00A943D8"/>
    <w:rsid w:val="00A94724"/>
    <w:rsid w:val="00A94F4D"/>
    <w:rsid w:val="00A95144"/>
    <w:rsid w:val="00A9590E"/>
    <w:rsid w:val="00A95A40"/>
    <w:rsid w:val="00A95B95"/>
    <w:rsid w:val="00A961D2"/>
    <w:rsid w:val="00A961F9"/>
    <w:rsid w:val="00A96255"/>
    <w:rsid w:val="00A963A3"/>
    <w:rsid w:val="00A96E45"/>
    <w:rsid w:val="00A96F08"/>
    <w:rsid w:val="00A97032"/>
    <w:rsid w:val="00A97151"/>
    <w:rsid w:val="00A9748C"/>
    <w:rsid w:val="00A976D9"/>
    <w:rsid w:val="00A97EF2"/>
    <w:rsid w:val="00AA009F"/>
    <w:rsid w:val="00AA1C2E"/>
    <w:rsid w:val="00AA1F2D"/>
    <w:rsid w:val="00AA23D6"/>
    <w:rsid w:val="00AA249D"/>
    <w:rsid w:val="00AA2583"/>
    <w:rsid w:val="00AA2587"/>
    <w:rsid w:val="00AA27FF"/>
    <w:rsid w:val="00AA3031"/>
    <w:rsid w:val="00AA325F"/>
    <w:rsid w:val="00AA3803"/>
    <w:rsid w:val="00AA3BDB"/>
    <w:rsid w:val="00AA3D3A"/>
    <w:rsid w:val="00AA403D"/>
    <w:rsid w:val="00AA4524"/>
    <w:rsid w:val="00AA4777"/>
    <w:rsid w:val="00AA4828"/>
    <w:rsid w:val="00AA4F86"/>
    <w:rsid w:val="00AA54C5"/>
    <w:rsid w:val="00AA54FA"/>
    <w:rsid w:val="00AA55CA"/>
    <w:rsid w:val="00AA5C87"/>
    <w:rsid w:val="00AA6143"/>
    <w:rsid w:val="00AA6605"/>
    <w:rsid w:val="00AA66D6"/>
    <w:rsid w:val="00AA6767"/>
    <w:rsid w:val="00AA67EC"/>
    <w:rsid w:val="00AA6804"/>
    <w:rsid w:val="00AA6C2F"/>
    <w:rsid w:val="00AA753B"/>
    <w:rsid w:val="00AA76A3"/>
    <w:rsid w:val="00AA772F"/>
    <w:rsid w:val="00AA7C1E"/>
    <w:rsid w:val="00AB005D"/>
    <w:rsid w:val="00AB037D"/>
    <w:rsid w:val="00AB04F3"/>
    <w:rsid w:val="00AB0A83"/>
    <w:rsid w:val="00AB0B91"/>
    <w:rsid w:val="00AB0BA9"/>
    <w:rsid w:val="00AB0D75"/>
    <w:rsid w:val="00AB0F08"/>
    <w:rsid w:val="00AB12E4"/>
    <w:rsid w:val="00AB1AA8"/>
    <w:rsid w:val="00AB1C5D"/>
    <w:rsid w:val="00AB1C75"/>
    <w:rsid w:val="00AB2048"/>
    <w:rsid w:val="00AB20D5"/>
    <w:rsid w:val="00AB2134"/>
    <w:rsid w:val="00AB2AEC"/>
    <w:rsid w:val="00AB2E16"/>
    <w:rsid w:val="00AB2E7E"/>
    <w:rsid w:val="00AB3003"/>
    <w:rsid w:val="00AB31B2"/>
    <w:rsid w:val="00AB3579"/>
    <w:rsid w:val="00AB37EE"/>
    <w:rsid w:val="00AB3D79"/>
    <w:rsid w:val="00AB3E70"/>
    <w:rsid w:val="00AB4249"/>
    <w:rsid w:val="00AB464B"/>
    <w:rsid w:val="00AB4697"/>
    <w:rsid w:val="00AB46F7"/>
    <w:rsid w:val="00AB474E"/>
    <w:rsid w:val="00AB4C27"/>
    <w:rsid w:val="00AB4E4D"/>
    <w:rsid w:val="00AB505F"/>
    <w:rsid w:val="00AB51CF"/>
    <w:rsid w:val="00AB521E"/>
    <w:rsid w:val="00AB528B"/>
    <w:rsid w:val="00AB5611"/>
    <w:rsid w:val="00AB5894"/>
    <w:rsid w:val="00AB5A5C"/>
    <w:rsid w:val="00AB5BF5"/>
    <w:rsid w:val="00AB5C9E"/>
    <w:rsid w:val="00AB5F0E"/>
    <w:rsid w:val="00AB6404"/>
    <w:rsid w:val="00AB6456"/>
    <w:rsid w:val="00AB711E"/>
    <w:rsid w:val="00AB712F"/>
    <w:rsid w:val="00AB71D5"/>
    <w:rsid w:val="00AB74C6"/>
    <w:rsid w:val="00AB76E5"/>
    <w:rsid w:val="00AB77D8"/>
    <w:rsid w:val="00AC059C"/>
    <w:rsid w:val="00AC071A"/>
    <w:rsid w:val="00AC0CFF"/>
    <w:rsid w:val="00AC130B"/>
    <w:rsid w:val="00AC1EC6"/>
    <w:rsid w:val="00AC2181"/>
    <w:rsid w:val="00AC226B"/>
    <w:rsid w:val="00AC3296"/>
    <w:rsid w:val="00AC37AC"/>
    <w:rsid w:val="00AC386B"/>
    <w:rsid w:val="00AC3C46"/>
    <w:rsid w:val="00AC3D9D"/>
    <w:rsid w:val="00AC406E"/>
    <w:rsid w:val="00AC425F"/>
    <w:rsid w:val="00AC5196"/>
    <w:rsid w:val="00AC5494"/>
    <w:rsid w:val="00AC5A25"/>
    <w:rsid w:val="00AC5C04"/>
    <w:rsid w:val="00AC5DC2"/>
    <w:rsid w:val="00AC5F30"/>
    <w:rsid w:val="00AC6325"/>
    <w:rsid w:val="00AC6A2F"/>
    <w:rsid w:val="00AC6C28"/>
    <w:rsid w:val="00AC6E4B"/>
    <w:rsid w:val="00AC6EAA"/>
    <w:rsid w:val="00AC6FD3"/>
    <w:rsid w:val="00AC7108"/>
    <w:rsid w:val="00AC71EA"/>
    <w:rsid w:val="00AC74B9"/>
    <w:rsid w:val="00AC7FD8"/>
    <w:rsid w:val="00AC7FE2"/>
    <w:rsid w:val="00AD01D7"/>
    <w:rsid w:val="00AD0F8F"/>
    <w:rsid w:val="00AD116F"/>
    <w:rsid w:val="00AD16A4"/>
    <w:rsid w:val="00AD17A1"/>
    <w:rsid w:val="00AD296C"/>
    <w:rsid w:val="00AD2AF5"/>
    <w:rsid w:val="00AD2C85"/>
    <w:rsid w:val="00AD2CA3"/>
    <w:rsid w:val="00AD2CDE"/>
    <w:rsid w:val="00AD30DF"/>
    <w:rsid w:val="00AD341A"/>
    <w:rsid w:val="00AD34C6"/>
    <w:rsid w:val="00AD377D"/>
    <w:rsid w:val="00AD3A02"/>
    <w:rsid w:val="00AD3A50"/>
    <w:rsid w:val="00AD3BE2"/>
    <w:rsid w:val="00AD3E9A"/>
    <w:rsid w:val="00AD40A4"/>
    <w:rsid w:val="00AD418C"/>
    <w:rsid w:val="00AD4465"/>
    <w:rsid w:val="00AD47BE"/>
    <w:rsid w:val="00AD480F"/>
    <w:rsid w:val="00AD4FDD"/>
    <w:rsid w:val="00AD5026"/>
    <w:rsid w:val="00AD55DF"/>
    <w:rsid w:val="00AD5B0C"/>
    <w:rsid w:val="00AD5D7E"/>
    <w:rsid w:val="00AD5E41"/>
    <w:rsid w:val="00AD5ED0"/>
    <w:rsid w:val="00AD5EE3"/>
    <w:rsid w:val="00AD6270"/>
    <w:rsid w:val="00AD6A15"/>
    <w:rsid w:val="00AD6A1A"/>
    <w:rsid w:val="00AD6BB3"/>
    <w:rsid w:val="00AD76E2"/>
    <w:rsid w:val="00AD7898"/>
    <w:rsid w:val="00AD7958"/>
    <w:rsid w:val="00AD7D78"/>
    <w:rsid w:val="00AD7E40"/>
    <w:rsid w:val="00AD7FC4"/>
    <w:rsid w:val="00AE0471"/>
    <w:rsid w:val="00AE0C55"/>
    <w:rsid w:val="00AE0C5D"/>
    <w:rsid w:val="00AE0E6D"/>
    <w:rsid w:val="00AE1043"/>
    <w:rsid w:val="00AE14CB"/>
    <w:rsid w:val="00AE2179"/>
    <w:rsid w:val="00AE21E6"/>
    <w:rsid w:val="00AE22A1"/>
    <w:rsid w:val="00AE2730"/>
    <w:rsid w:val="00AE28A9"/>
    <w:rsid w:val="00AE2B8B"/>
    <w:rsid w:val="00AE2C55"/>
    <w:rsid w:val="00AE2F58"/>
    <w:rsid w:val="00AE30CD"/>
    <w:rsid w:val="00AE31ED"/>
    <w:rsid w:val="00AE34FD"/>
    <w:rsid w:val="00AE3839"/>
    <w:rsid w:val="00AE3CC1"/>
    <w:rsid w:val="00AE3DE9"/>
    <w:rsid w:val="00AE453E"/>
    <w:rsid w:val="00AE461E"/>
    <w:rsid w:val="00AE4D18"/>
    <w:rsid w:val="00AE4E30"/>
    <w:rsid w:val="00AE5139"/>
    <w:rsid w:val="00AE5188"/>
    <w:rsid w:val="00AE56D6"/>
    <w:rsid w:val="00AE59E5"/>
    <w:rsid w:val="00AE5CA1"/>
    <w:rsid w:val="00AE664F"/>
    <w:rsid w:val="00AE6C11"/>
    <w:rsid w:val="00AE70BF"/>
    <w:rsid w:val="00AE7400"/>
    <w:rsid w:val="00AE7D41"/>
    <w:rsid w:val="00AF0307"/>
    <w:rsid w:val="00AF0B0B"/>
    <w:rsid w:val="00AF1BEF"/>
    <w:rsid w:val="00AF1CCA"/>
    <w:rsid w:val="00AF2177"/>
    <w:rsid w:val="00AF2238"/>
    <w:rsid w:val="00AF244B"/>
    <w:rsid w:val="00AF25E7"/>
    <w:rsid w:val="00AF2B20"/>
    <w:rsid w:val="00AF2C87"/>
    <w:rsid w:val="00AF3248"/>
    <w:rsid w:val="00AF35EA"/>
    <w:rsid w:val="00AF3790"/>
    <w:rsid w:val="00AF40C8"/>
    <w:rsid w:val="00AF47B8"/>
    <w:rsid w:val="00AF49A8"/>
    <w:rsid w:val="00AF49FF"/>
    <w:rsid w:val="00AF4A4E"/>
    <w:rsid w:val="00AF5772"/>
    <w:rsid w:val="00AF5879"/>
    <w:rsid w:val="00AF5DC8"/>
    <w:rsid w:val="00AF61DD"/>
    <w:rsid w:val="00AF63C0"/>
    <w:rsid w:val="00AF63D3"/>
    <w:rsid w:val="00AF6481"/>
    <w:rsid w:val="00AF6D6C"/>
    <w:rsid w:val="00AF742D"/>
    <w:rsid w:val="00AF7C5B"/>
    <w:rsid w:val="00B00204"/>
    <w:rsid w:val="00B0115F"/>
    <w:rsid w:val="00B011D2"/>
    <w:rsid w:val="00B01560"/>
    <w:rsid w:val="00B02F9E"/>
    <w:rsid w:val="00B03360"/>
    <w:rsid w:val="00B037D4"/>
    <w:rsid w:val="00B03A05"/>
    <w:rsid w:val="00B04423"/>
    <w:rsid w:val="00B04E65"/>
    <w:rsid w:val="00B05AC7"/>
    <w:rsid w:val="00B068A8"/>
    <w:rsid w:val="00B068F7"/>
    <w:rsid w:val="00B069D7"/>
    <w:rsid w:val="00B06B57"/>
    <w:rsid w:val="00B07003"/>
    <w:rsid w:val="00B07B86"/>
    <w:rsid w:val="00B07D86"/>
    <w:rsid w:val="00B105A5"/>
    <w:rsid w:val="00B10EEF"/>
    <w:rsid w:val="00B10FB4"/>
    <w:rsid w:val="00B11118"/>
    <w:rsid w:val="00B115A0"/>
    <w:rsid w:val="00B11670"/>
    <w:rsid w:val="00B11A25"/>
    <w:rsid w:val="00B11B52"/>
    <w:rsid w:val="00B11F39"/>
    <w:rsid w:val="00B12669"/>
    <w:rsid w:val="00B1294F"/>
    <w:rsid w:val="00B131D3"/>
    <w:rsid w:val="00B139A0"/>
    <w:rsid w:val="00B15068"/>
    <w:rsid w:val="00B1571A"/>
    <w:rsid w:val="00B15A6F"/>
    <w:rsid w:val="00B15B73"/>
    <w:rsid w:val="00B15DE9"/>
    <w:rsid w:val="00B15F70"/>
    <w:rsid w:val="00B1630E"/>
    <w:rsid w:val="00B16461"/>
    <w:rsid w:val="00B16759"/>
    <w:rsid w:val="00B16D4D"/>
    <w:rsid w:val="00B16E8C"/>
    <w:rsid w:val="00B171D8"/>
    <w:rsid w:val="00B17832"/>
    <w:rsid w:val="00B17B64"/>
    <w:rsid w:val="00B17F49"/>
    <w:rsid w:val="00B20B98"/>
    <w:rsid w:val="00B20F5A"/>
    <w:rsid w:val="00B21045"/>
    <w:rsid w:val="00B214B6"/>
    <w:rsid w:val="00B21547"/>
    <w:rsid w:val="00B21AEE"/>
    <w:rsid w:val="00B2230E"/>
    <w:rsid w:val="00B22A86"/>
    <w:rsid w:val="00B235F9"/>
    <w:rsid w:val="00B24102"/>
    <w:rsid w:val="00B241AF"/>
    <w:rsid w:val="00B244F2"/>
    <w:rsid w:val="00B24845"/>
    <w:rsid w:val="00B24918"/>
    <w:rsid w:val="00B24A0A"/>
    <w:rsid w:val="00B24C37"/>
    <w:rsid w:val="00B24D17"/>
    <w:rsid w:val="00B24F06"/>
    <w:rsid w:val="00B25831"/>
    <w:rsid w:val="00B2591A"/>
    <w:rsid w:val="00B259F3"/>
    <w:rsid w:val="00B25A3E"/>
    <w:rsid w:val="00B25EC8"/>
    <w:rsid w:val="00B26942"/>
    <w:rsid w:val="00B26F03"/>
    <w:rsid w:val="00B27341"/>
    <w:rsid w:val="00B2767D"/>
    <w:rsid w:val="00B27AC8"/>
    <w:rsid w:val="00B27C99"/>
    <w:rsid w:val="00B27CB5"/>
    <w:rsid w:val="00B3097A"/>
    <w:rsid w:val="00B31042"/>
    <w:rsid w:val="00B31312"/>
    <w:rsid w:val="00B316DA"/>
    <w:rsid w:val="00B31AC4"/>
    <w:rsid w:val="00B31C4E"/>
    <w:rsid w:val="00B31D6A"/>
    <w:rsid w:val="00B31DDD"/>
    <w:rsid w:val="00B32274"/>
    <w:rsid w:val="00B32436"/>
    <w:rsid w:val="00B328AB"/>
    <w:rsid w:val="00B329B3"/>
    <w:rsid w:val="00B32C32"/>
    <w:rsid w:val="00B32F91"/>
    <w:rsid w:val="00B32FD0"/>
    <w:rsid w:val="00B331A2"/>
    <w:rsid w:val="00B331F9"/>
    <w:rsid w:val="00B3385A"/>
    <w:rsid w:val="00B33918"/>
    <w:rsid w:val="00B33AD5"/>
    <w:rsid w:val="00B33E83"/>
    <w:rsid w:val="00B33F38"/>
    <w:rsid w:val="00B34389"/>
    <w:rsid w:val="00B34759"/>
    <w:rsid w:val="00B34C19"/>
    <w:rsid w:val="00B34FF4"/>
    <w:rsid w:val="00B3536C"/>
    <w:rsid w:val="00B35F44"/>
    <w:rsid w:val="00B3689E"/>
    <w:rsid w:val="00B36CFD"/>
    <w:rsid w:val="00B370A7"/>
    <w:rsid w:val="00B37146"/>
    <w:rsid w:val="00B37270"/>
    <w:rsid w:val="00B37585"/>
    <w:rsid w:val="00B375D9"/>
    <w:rsid w:val="00B375F2"/>
    <w:rsid w:val="00B3784D"/>
    <w:rsid w:val="00B378E8"/>
    <w:rsid w:val="00B37A31"/>
    <w:rsid w:val="00B4060D"/>
    <w:rsid w:val="00B40B12"/>
    <w:rsid w:val="00B40D81"/>
    <w:rsid w:val="00B40FA2"/>
    <w:rsid w:val="00B416F0"/>
    <w:rsid w:val="00B41963"/>
    <w:rsid w:val="00B41FBA"/>
    <w:rsid w:val="00B423E8"/>
    <w:rsid w:val="00B42A83"/>
    <w:rsid w:val="00B4363C"/>
    <w:rsid w:val="00B439EB"/>
    <w:rsid w:val="00B43A4B"/>
    <w:rsid w:val="00B43B75"/>
    <w:rsid w:val="00B43FFF"/>
    <w:rsid w:val="00B442B0"/>
    <w:rsid w:val="00B445C4"/>
    <w:rsid w:val="00B446A9"/>
    <w:rsid w:val="00B446E0"/>
    <w:rsid w:val="00B44992"/>
    <w:rsid w:val="00B44C70"/>
    <w:rsid w:val="00B461CD"/>
    <w:rsid w:val="00B4649E"/>
    <w:rsid w:val="00B464DF"/>
    <w:rsid w:val="00B466A8"/>
    <w:rsid w:val="00B47765"/>
    <w:rsid w:val="00B4787A"/>
    <w:rsid w:val="00B47B45"/>
    <w:rsid w:val="00B50481"/>
    <w:rsid w:val="00B510CF"/>
    <w:rsid w:val="00B5157D"/>
    <w:rsid w:val="00B51E68"/>
    <w:rsid w:val="00B52895"/>
    <w:rsid w:val="00B529DD"/>
    <w:rsid w:val="00B52DDC"/>
    <w:rsid w:val="00B53057"/>
    <w:rsid w:val="00B54978"/>
    <w:rsid w:val="00B54B48"/>
    <w:rsid w:val="00B54B5D"/>
    <w:rsid w:val="00B54B74"/>
    <w:rsid w:val="00B552C4"/>
    <w:rsid w:val="00B55471"/>
    <w:rsid w:val="00B555F4"/>
    <w:rsid w:val="00B55870"/>
    <w:rsid w:val="00B55D72"/>
    <w:rsid w:val="00B569B9"/>
    <w:rsid w:val="00B56A3A"/>
    <w:rsid w:val="00B56F32"/>
    <w:rsid w:val="00B57138"/>
    <w:rsid w:val="00B571AD"/>
    <w:rsid w:val="00B60BEA"/>
    <w:rsid w:val="00B615A5"/>
    <w:rsid w:val="00B61952"/>
    <w:rsid w:val="00B61DB1"/>
    <w:rsid w:val="00B61F43"/>
    <w:rsid w:val="00B62249"/>
    <w:rsid w:val="00B62C24"/>
    <w:rsid w:val="00B63A6E"/>
    <w:rsid w:val="00B63B72"/>
    <w:rsid w:val="00B6425B"/>
    <w:rsid w:val="00B6441A"/>
    <w:rsid w:val="00B64FC2"/>
    <w:rsid w:val="00B65059"/>
    <w:rsid w:val="00B65284"/>
    <w:rsid w:val="00B65704"/>
    <w:rsid w:val="00B658AC"/>
    <w:rsid w:val="00B65BD2"/>
    <w:rsid w:val="00B661C6"/>
    <w:rsid w:val="00B666D7"/>
    <w:rsid w:val="00B668D2"/>
    <w:rsid w:val="00B66A61"/>
    <w:rsid w:val="00B66F89"/>
    <w:rsid w:val="00B671B2"/>
    <w:rsid w:val="00B7009B"/>
    <w:rsid w:val="00B7016C"/>
    <w:rsid w:val="00B70952"/>
    <w:rsid w:val="00B7099F"/>
    <w:rsid w:val="00B70E80"/>
    <w:rsid w:val="00B7105A"/>
    <w:rsid w:val="00B71311"/>
    <w:rsid w:val="00B71455"/>
    <w:rsid w:val="00B71C1B"/>
    <w:rsid w:val="00B71F4E"/>
    <w:rsid w:val="00B72026"/>
    <w:rsid w:val="00B72A88"/>
    <w:rsid w:val="00B72DF3"/>
    <w:rsid w:val="00B73001"/>
    <w:rsid w:val="00B737F3"/>
    <w:rsid w:val="00B73D6A"/>
    <w:rsid w:val="00B73E03"/>
    <w:rsid w:val="00B740D1"/>
    <w:rsid w:val="00B74926"/>
    <w:rsid w:val="00B74C83"/>
    <w:rsid w:val="00B75CD4"/>
    <w:rsid w:val="00B75CED"/>
    <w:rsid w:val="00B75F6E"/>
    <w:rsid w:val="00B764C8"/>
    <w:rsid w:val="00B76B3F"/>
    <w:rsid w:val="00B770BB"/>
    <w:rsid w:val="00B773EC"/>
    <w:rsid w:val="00B77604"/>
    <w:rsid w:val="00B77907"/>
    <w:rsid w:val="00B80566"/>
    <w:rsid w:val="00B809C6"/>
    <w:rsid w:val="00B80D88"/>
    <w:rsid w:val="00B80D94"/>
    <w:rsid w:val="00B814C9"/>
    <w:rsid w:val="00B81FBD"/>
    <w:rsid w:val="00B82263"/>
    <w:rsid w:val="00B822F6"/>
    <w:rsid w:val="00B82A5B"/>
    <w:rsid w:val="00B839F2"/>
    <w:rsid w:val="00B841F4"/>
    <w:rsid w:val="00B84381"/>
    <w:rsid w:val="00B84EC5"/>
    <w:rsid w:val="00B851F0"/>
    <w:rsid w:val="00B85248"/>
    <w:rsid w:val="00B85250"/>
    <w:rsid w:val="00B85351"/>
    <w:rsid w:val="00B85631"/>
    <w:rsid w:val="00B856CE"/>
    <w:rsid w:val="00B85D97"/>
    <w:rsid w:val="00B85F5D"/>
    <w:rsid w:val="00B86457"/>
    <w:rsid w:val="00B86B11"/>
    <w:rsid w:val="00B87443"/>
    <w:rsid w:val="00B877DF"/>
    <w:rsid w:val="00B87891"/>
    <w:rsid w:val="00B87B89"/>
    <w:rsid w:val="00B87BCB"/>
    <w:rsid w:val="00B87C8E"/>
    <w:rsid w:val="00B87CEC"/>
    <w:rsid w:val="00B9048F"/>
    <w:rsid w:val="00B90957"/>
    <w:rsid w:val="00B909D8"/>
    <w:rsid w:val="00B90CD7"/>
    <w:rsid w:val="00B91068"/>
    <w:rsid w:val="00B911B6"/>
    <w:rsid w:val="00B9145D"/>
    <w:rsid w:val="00B91560"/>
    <w:rsid w:val="00B91754"/>
    <w:rsid w:val="00B91D8D"/>
    <w:rsid w:val="00B91DA4"/>
    <w:rsid w:val="00B92061"/>
    <w:rsid w:val="00B9290E"/>
    <w:rsid w:val="00B929E3"/>
    <w:rsid w:val="00B92E27"/>
    <w:rsid w:val="00B92FC8"/>
    <w:rsid w:val="00B934C5"/>
    <w:rsid w:val="00B9365D"/>
    <w:rsid w:val="00B9368E"/>
    <w:rsid w:val="00B9371F"/>
    <w:rsid w:val="00B93AFF"/>
    <w:rsid w:val="00B94424"/>
    <w:rsid w:val="00B946CC"/>
    <w:rsid w:val="00B94BF1"/>
    <w:rsid w:val="00B953A5"/>
    <w:rsid w:val="00B9552A"/>
    <w:rsid w:val="00B95675"/>
    <w:rsid w:val="00B95F7A"/>
    <w:rsid w:val="00B95FC5"/>
    <w:rsid w:val="00B9631A"/>
    <w:rsid w:val="00B96650"/>
    <w:rsid w:val="00B96BA0"/>
    <w:rsid w:val="00B97087"/>
    <w:rsid w:val="00B975E6"/>
    <w:rsid w:val="00B97CBF"/>
    <w:rsid w:val="00BA0317"/>
    <w:rsid w:val="00BA031F"/>
    <w:rsid w:val="00BA074E"/>
    <w:rsid w:val="00BA08B8"/>
    <w:rsid w:val="00BA10B0"/>
    <w:rsid w:val="00BA1C8D"/>
    <w:rsid w:val="00BA201A"/>
    <w:rsid w:val="00BA22F5"/>
    <w:rsid w:val="00BA29AE"/>
    <w:rsid w:val="00BA2A5A"/>
    <w:rsid w:val="00BA2AC6"/>
    <w:rsid w:val="00BA34BB"/>
    <w:rsid w:val="00BA3516"/>
    <w:rsid w:val="00BA3AB3"/>
    <w:rsid w:val="00BA3B63"/>
    <w:rsid w:val="00BA3D03"/>
    <w:rsid w:val="00BA429F"/>
    <w:rsid w:val="00BA451C"/>
    <w:rsid w:val="00BA4DD2"/>
    <w:rsid w:val="00BA4EC0"/>
    <w:rsid w:val="00BA5406"/>
    <w:rsid w:val="00BA5E5C"/>
    <w:rsid w:val="00BA6809"/>
    <w:rsid w:val="00BA771A"/>
    <w:rsid w:val="00BA7CC2"/>
    <w:rsid w:val="00BA7D25"/>
    <w:rsid w:val="00BA7E04"/>
    <w:rsid w:val="00BB0AF4"/>
    <w:rsid w:val="00BB0BF4"/>
    <w:rsid w:val="00BB0C01"/>
    <w:rsid w:val="00BB103E"/>
    <w:rsid w:val="00BB11F4"/>
    <w:rsid w:val="00BB15E4"/>
    <w:rsid w:val="00BB1806"/>
    <w:rsid w:val="00BB1856"/>
    <w:rsid w:val="00BB1A6F"/>
    <w:rsid w:val="00BB1B88"/>
    <w:rsid w:val="00BB2497"/>
    <w:rsid w:val="00BB2AF5"/>
    <w:rsid w:val="00BB39B3"/>
    <w:rsid w:val="00BB3E00"/>
    <w:rsid w:val="00BB40B9"/>
    <w:rsid w:val="00BB4553"/>
    <w:rsid w:val="00BB496B"/>
    <w:rsid w:val="00BB50A1"/>
    <w:rsid w:val="00BB526A"/>
    <w:rsid w:val="00BB54D7"/>
    <w:rsid w:val="00BB69BE"/>
    <w:rsid w:val="00BB6AE3"/>
    <w:rsid w:val="00BB6F96"/>
    <w:rsid w:val="00BB7153"/>
    <w:rsid w:val="00BB74E2"/>
    <w:rsid w:val="00BB7573"/>
    <w:rsid w:val="00BC07C0"/>
    <w:rsid w:val="00BC09CA"/>
    <w:rsid w:val="00BC0F83"/>
    <w:rsid w:val="00BC1145"/>
    <w:rsid w:val="00BC1213"/>
    <w:rsid w:val="00BC12B3"/>
    <w:rsid w:val="00BC1505"/>
    <w:rsid w:val="00BC1EC1"/>
    <w:rsid w:val="00BC22BC"/>
    <w:rsid w:val="00BC2312"/>
    <w:rsid w:val="00BC263A"/>
    <w:rsid w:val="00BC289B"/>
    <w:rsid w:val="00BC2EB3"/>
    <w:rsid w:val="00BC30DB"/>
    <w:rsid w:val="00BC35A1"/>
    <w:rsid w:val="00BC380B"/>
    <w:rsid w:val="00BC39B6"/>
    <w:rsid w:val="00BC3A97"/>
    <w:rsid w:val="00BC47A4"/>
    <w:rsid w:val="00BC4E4A"/>
    <w:rsid w:val="00BC4E7A"/>
    <w:rsid w:val="00BC5292"/>
    <w:rsid w:val="00BC5555"/>
    <w:rsid w:val="00BC5872"/>
    <w:rsid w:val="00BC5C03"/>
    <w:rsid w:val="00BC5CBB"/>
    <w:rsid w:val="00BC7417"/>
    <w:rsid w:val="00BC7E13"/>
    <w:rsid w:val="00BC7FF0"/>
    <w:rsid w:val="00BD011F"/>
    <w:rsid w:val="00BD0B9F"/>
    <w:rsid w:val="00BD0C1D"/>
    <w:rsid w:val="00BD0EEB"/>
    <w:rsid w:val="00BD173B"/>
    <w:rsid w:val="00BD19DE"/>
    <w:rsid w:val="00BD1C94"/>
    <w:rsid w:val="00BD29A3"/>
    <w:rsid w:val="00BD2D3D"/>
    <w:rsid w:val="00BD3220"/>
    <w:rsid w:val="00BD39B8"/>
    <w:rsid w:val="00BD3B47"/>
    <w:rsid w:val="00BD3DD0"/>
    <w:rsid w:val="00BD406C"/>
    <w:rsid w:val="00BD4CB5"/>
    <w:rsid w:val="00BD54DC"/>
    <w:rsid w:val="00BD5556"/>
    <w:rsid w:val="00BD5630"/>
    <w:rsid w:val="00BD5885"/>
    <w:rsid w:val="00BD5936"/>
    <w:rsid w:val="00BD59E8"/>
    <w:rsid w:val="00BD6112"/>
    <w:rsid w:val="00BD65C8"/>
    <w:rsid w:val="00BD6844"/>
    <w:rsid w:val="00BD69E5"/>
    <w:rsid w:val="00BD7158"/>
    <w:rsid w:val="00BD7606"/>
    <w:rsid w:val="00BD7758"/>
    <w:rsid w:val="00BD7E5D"/>
    <w:rsid w:val="00BE0399"/>
    <w:rsid w:val="00BE092C"/>
    <w:rsid w:val="00BE12F7"/>
    <w:rsid w:val="00BE163B"/>
    <w:rsid w:val="00BE1982"/>
    <w:rsid w:val="00BE1ACB"/>
    <w:rsid w:val="00BE1FDB"/>
    <w:rsid w:val="00BE219B"/>
    <w:rsid w:val="00BE2BAA"/>
    <w:rsid w:val="00BE306C"/>
    <w:rsid w:val="00BE38C2"/>
    <w:rsid w:val="00BE3CA2"/>
    <w:rsid w:val="00BE3F7A"/>
    <w:rsid w:val="00BE41CA"/>
    <w:rsid w:val="00BE43CB"/>
    <w:rsid w:val="00BE45B1"/>
    <w:rsid w:val="00BE54AE"/>
    <w:rsid w:val="00BE5506"/>
    <w:rsid w:val="00BE59A1"/>
    <w:rsid w:val="00BE686C"/>
    <w:rsid w:val="00BE68BB"/>
    <w:rsid w:val="00BE7289"/>
    <w:rsid w:val="00BE78F4"/>
    <w:rsid w:val="00BF005B"/>
    <w:rsid w:val="00BF0143"/>
    <w:rsid w:val="00BF07F2"/>
    <w:rsid w:val="00BF0A81"/>
    <w:rsid w:val="00BF0AEA"/>
    <w:rsid w:val="00BF0D51"/>
    <w:rsid w:val="00BF0E74"/>
    <w:rsid w:val="00BF0FCA"/>
    <w:rsid w:val="00BF167D"/>
    <w:rsid w:val="00BF1AAA"/>
    <w:rsid w:val="00BF1C5E"/>
    <w:rsid w:val="00BF21CD"/>
    <w:rsid w:val="00BF2479"/>
    <w:rsid w:val="00BF27E9"/>
    <w:rsid w:val="00BF284F"/>
    <w:rsid w:val="00BF2CE4"/>
    <w:rsid w:val="00BF3505"/>
    <w:rsid w:val="00BF365B"/>
    <w:rsid w:val="00BF3A34"/>
    <w:rsid w:val="00BF3E75"/>
    <w:rsid w:val="00BF3F1C"/>
    <w:rsid w:val="00BF3FA2"/>
    <w:rsid w:val="00BF424B"/>
    <w:rsid w:val="00BF5242"/>
    <w:rsid w:val="00BF5518"/>
    <w:rsid w:val="00BF5CBE"/>
    <w:rsid w:val="00BF60DB"/>
    <w:rsid w:val="00BF61AB"/>
    <w:rsid w:val="00BF6376"/>
    <w:rsid w:val="00BF6471"/>
    <w:rsid w:val="00BF653A"/>
    <w:rsid w:val="00BF6CEC"/>
    <w:rsid w:val="00BF6FB2"/>
    <w:rsid w:val="00BF715E"/>
    <w:rsid w:val="00BF736D"/>
    <w:rsid w:val="00BF744E"/>
    <w:rsid w:val="00C0007C"/>
    <w:rsid w:val="00C00601"/>
    <w:rsid w:val="00C00830"/>
    <w:rsid w:val="00C00D0E"/>
    <w:rsid w:val="00C00F24"/>
    <w:rsid w:val="00C01093"/>
    <w:rsid w:val="00C01526"/>
    <w:rsid w:val="00C015BF"/>
    <w:rsid w:val="00C01685"/>
    <w:rsid w:val="00C01A84"/>
    <w:rsid w:val="00C02E82"/>
    <w:rsid w:val="00C03364"/>
    <w:rsid w:val="00C03440"/>
    <w:rsid w:val="00C03499"/>
    <w:rsid w:val="00C03F68"/>
    <w:rsid w:val="00C044C9"/>
    <w:rsid w:val="00C048B2"/>
    <w:rsid w:val="00C05099"/>
    <w:rsid w:val="00C052B5"/>
    <w:rsid w:val="00C054EC"/>
    <w:rsid w:val="00C05941"/>
    <w:rsid w:val="00C05BCD"/>
    <w:rsid w:val="00C06400"/>
    <w:rsid w:val="00C0671C"/>
    <w:rsid w:val="00C0675F"/>
    <w:rsid w:val="00C068CC"/>
    <w:rsid w:val="00C06A90"/>
    <w:rsid w:val="00C06E9C"/>
    <w:rsid w:val="00C0704C"/>
    <w:rsid w:val="00C104D5"/>
    <w:rsid w:val="00C10550"/>
    <w:rsid w:val="00C10C51"/>
    <w:rsid w:val="00C10FE0"/>
    <w:rsid w:val="00C11801"/>
    <w:rsid w:val="00C11B8B"/>
    <w:rsid w:val="00C11BD2"/>
    <w:rsid w:val="00C11C7C"/>
    <w:rsid w:val="00C12177"/>
    <w:rsid w:val="00C12DE1"/>
    <w:rsid w:val="00C1326A"/>
    <w:rsid w:val="00C135FA"/>
    <w:rsid w:val="00C136FB"/>
    <w:rsid w:val="00C1398B"/>
    <w:rsid w:val="00C141C3"/>
    <w:rsid w:val="00C146F0"/>
    <w:rsid w:val="00C14A64"/>
    <w:rsid w:val="00C15147"/>
    <w:rsid w:val="00C15286"/>
    <w:rsid w:val="00C158B7"/>
    <w:rsid w:val="00C15CAA"/>
    <w:rsid w:val="00C15E7B"/>
    <w:rsid w:val="00C16C7B"/>
    <w:rsid w:val="00C17497"/>
    <w:rsid w:val="00C1760F"/>
    <w:rsid w:val="00C17675"/>
    <w:rsid w:val="00C17991"/>
    <w:rsid w:val="00C17A88"/>
    <w:rsid w:val="00C206CB"/>
    <w:rsid w:val="00C20824"/>
    <w:rsid w:val="00C20D74"/>
    <w:rsid w:val="00C210C9"/>
    <w:rsid w:val="00C218E4"/>
    <w:rsid w:val="00C21D4A"/>
    <w:rsid w:val="00C21E86"/>
    <w:rsid w:val="00C21FC9"/>
    <w:rsid w:val="00C221E2"/>
    <w:rsid w:val="00C23299"/>
    <w:rsid w:val="00C232D7"/>
    <w:rsid w:val="00C2345B"/>
    <w:rsid w:val="00C23EC9"/>
    <w:rsid w:val="00C24BB7"/>
    <w:rsid w:val="00C24D96"/>
    <w:rsid w:val="00C2534D"/>
    <w:rsid w:val="00C25526"/>
    <w:rsid w:val="00C25A62"/>
    <w:rsid w:val="00C25C24"/>
    <w:rsid w:val="00C25EFD"/>
    <w:rsid w:val="00C265F2"/>
    <w:rsid w:val="00C26BE2"/>
    <w:rsid w:val="00C2702B"/>
    <w:rsid w:val="00C27739"/>
    <w:rsid w:val="00C2774D"/>
    <w:rsid w:val="00C27E0C"/>
    <w:rsid w:val="00C30114"/>
    <w:rsid w:val="00C301D1"/>
    <w:rsid w:val="00C30392"/>
    <w:rsid w:val="00C30688"/>
    <w:rsid w:val="00C30805"/>
    <w:rsid w:val="00C30857"/>
    <w:rsid w:val="00C30A56"/>
    <w:rsid w:val="00C31148"/>
    <w:rsid w:val="00C312C6"/>
    <w:rsid w:val="00C316FE"/>
    <w:rsid w:val="00C31A41"/>
    <w:rsid w:val="00C31B7E"/>
    <w:rsid w:val="00C321EE"/>
    <w:rsid w:val="00C32CAA"/>
    <w:rsid w:val="00C32EA8"/>
    <w:rsid w:val="00C33297"/>
    <w:rsid w:val="00C333CE"/>
    <w:rsid w:val="00C3342E"/>
    <w:rsid w:val="00C33C7E"/>
    <w:rsid w:val="00C3453E"/>
    <w:rsid w:val="00C348C1"/>
    <w:rsid w:val="00C34B84"/>
    <w:rsid w:val="00C35165"/>
    <w:rsid w:val="00C35187"/>
    <w:rsid w:val="00C352B2"/>
    <w:rsid w:val="00C352DB"/>
    <w:rsid w:val="00C3536C"/>
    <w:rsid w:val="00C35411"/>
    <w:rsid w:val="00C35807"/>
    <w:rsid w:val="00C3658B"/>
    <w:rsid w:val="00C36882"/>
    <w:rsid w:val="00C36C54"/>
    <w:rsid w:val="00C373DD"/>
    <w:rsid w:val="00C378A6"/>
    <w:rsid w:val="00C37A58"/>
    <w:rsid w:val="00C37A82"/>
    <w:rsid w:val="00C4011E"/>
    <w:rsid w:val="00C40679"/>
    <w:rsid w:val="00C41229"/>
    <w:rsid w:val="00C42061"/>
    <w:rsid w:val="00C42176"/>
    <w:rsid w:val="00C428DC"/>
    <w:rsid w:val="00C42A17"/>
    <w:rsid w:val="00C42BD9"/>
    <w:rsid w:val="00C43ACA"/>
    <w:rsid w:val="00C43B46"/>
    <w:rsid w:val="00C43CB1"/>
    <w:rsid w:val="00C44135"/>
    <w:rsid w:val="00C443B3"/>
    <w:rsid w:val="00C4447E"/>
    <w:rsid w:val="00C44DF7"/>
    <w:rsid w:val="00C44ECC"/>
    <w:rsid w:val="00C45007"/>
    <w:rsid w:val="00C457A0"/>
    <w:rsid w:val="00C4591E"/>
    <w:rsid w:val="00C45A72"/>
    <w:rsid w:val="00C45B3F"/>
    <w:rsid w:val="00C45E77"/>
    <w:rsid w:val="00C46798"/>
    <w:rsid w:val="00C4685F"/>
    <w:rsid w:val="00C46C06"/>
    <w:rsid w:val="00C474EE"/>
    <w:rsid w:val="00C4763C"/>
    <w:rsid w:val="00C47663"/>
    <w:rsid w:val="00C4773C"/>
    <w:rsid w:val="00C4781E"/>
    <w:rsid w:val="00C478F9"/>
    <w:rsid w:val="00C503E8"/>
    <w:rsid w:val="00C5149C"/>
    <w:rsid w:val="00C5175C"/>
    <w:rsid w:val="00C51FDA"/>
    <w:rsid w:val="00C521BD"/>
    <w:rsid w:val="00C52F50"/>
    <w:rsid w:val="00C5339B"/>
    <w:rsid w:val="00C53603"/>
    <w:rsid w:val="00C53851"/>
    <w:rsid w:val="00C53B9C"/>
    <w:rsid w:val="00C53BCC"/>
    <w:rsid w:val="00C53E01"/>
    <w:rsid w:val="00C546C7"/>
    <w:rsid w:val="00C55061"/>
    <w:rsid w:val="00C5542A"/>
    <w:rsid w:val="00C55F36"/>
    <w:rsid w:val="00C56113"/>
    <w:rsid w:val="00C5625F"/>
    <w:rsid w:val="00C56509"/>
    <w:rsid w:val="00C56DAA"/>
    <w:rsid w:val="00C56F8D"/>
    <w:rsid w:val="00C57B30"/>
    <w:rsid w:val="00C57BC3"/>
    <w:rsid w:val="00C603C8"/>
    <w:rsid w:val="00C6049A"/>
    <w:rsid w:val="00C607B4"/>
    <w:rsid w:val="00C60F92"/>
    <w:rsid w:val="00C612C2"/>
    <w:rsid w:val="00C61410"/>
    <w:rsid w:val="00C6159D"/>
    <w:rsid w:val="00C619EB"/>
    <w:rsid w:val="00C619FA"/>
    <w:rsid w:val="00C61FCA"/>
    <w:rsid w:val="00C61FD4"/>
    <w:rsid w:val="00C62626"/>
    <w:rsid w:val="00C62AC5"/>
    <w:rsid w:val="00C62C9E"/>
    <w:rsid w:val="00C63697"/>
    <w:rsid w:val="00C63969"/>
    <w:rsid w:val="00C64162"/>
    <w:rsid w:val="00C641B4"/>
    <w:rsid w:val="00C641BA"/>
    <w:rsid w:val="00C643F4"/>
    <w:rsid w:val="00C6463D"/>
    <w:rsid w:val="00C64A12"/>
    <w:rsid w:val="00C64B8A"/>
    <w:rsid w:val="00C64DA3"/>
    <w:rsid w:val="00C64F66"/>
    <w:rsid w:val="00C6500D"/>
    <w:rsid w:val="00C65515"/>
    <w:rsid w:val="00C65D15"/>
    <w:rsid w:val="00C65ED9"/>
    <w:rsid w:val="00C665D4"/>
    <w:rsid w:val="00C66904"/>
    <w:rsid w:val="00C66E35"/>
    <w:rsid w:val="00C671C4"/>
    <w:rsid w:val="00C679BC"/>
    <w:rsid w:val="00C67A02"/>
    <w:rsid w:val="00C67DC0"/>
    <w:rsid w:val="00C7064B"/>
    <w:rsid w:val="00C70957"/>
    <w:rsid w:val="00C71276"/>
    <w:rsid w:val="00C715FF"/>
    <w:rsid w:val="00C719B8"/>
    <w:rsid w:val="00C71E79"/>
    <w:rsid w:val="00C726A1"/>
    <w:rsid w:val="00C727F3"/>
    <w:rsid w:val="00C72A56"/>
    <w:rsid w:val="00C7311A"/>
    <w:rsid w:val="00C731B8"/>
    <w:rsid w:val="00C7352B"/>
    <w:rsid w:val="00C73AE2"/>
    <w:rsid w:val="00C73F5C"/>
    <w:rsid w:val="00C74032"/>
    <w:rsid w:val="00C74097"/>
    <w:rsid w:val="00C74582"/>
    <w:rsid w:val="00C745E2"/>
    <w:rsid w:val="00C74C1A"/>
    <w:rsid w:val="00C75019"/>
    <w:rsid w:val="00C753C8"/>
    <w:rsid w:val="00C75514"/>
    <w:rsid w:val="00C7568C"/>
    <w:rsid w:val="00C7581D"/>
    <w:rsid w:val="00C75B1F"/>
    <w:rsid w:val="00C75FBD"/>
    <w:rsid w:val="00C761F0"/>
    <w:rsid w:val="00C762BF"/>
    <w:rsid w:val="00C76800"/>
    <w:rsid w:val="00C770A5"/>
    <w:rsid w:val="00C77364"/>
    <w:rsid w:val="00C774D2"/>
    <w:rsid w:val="00C779FD"/>
    <w:rsid w:val="00C77C6E"/>
    <w:rsid w:val="00C77CB0"/>
    <w:rsid w:val="00C77F17"/>
    <w:rsid w:val="00C8006C"/>
    <w:rsid w:val="00C80C30"/>
    <w:rsid w:val="00C80CFA"/>
    <w:rsid w:val="00C80DA7"/>
    <w:rsid w:val="00C80E75"/>
    <w:rsid w:val="00C814FC"/>
    <w:rsid w:val="00C818B0"/>
    <w:rsid w:val="00C81935"/>
    <w:rsid w:val="00C8255D"/>
    <w:rsid w:val="00C82663"/>
    <w:rsid w:val="00C831A6"/>
    <w:rsid w:val="00C835C0"/>
    <w:rsid w:val="00C8366F"/>
    <w:rsid w:val="00C83732"/>
    <w:rsid w:val="00C84446"/>
    <w:rsid w:val="00C84495"/>
    <w:rsid w:val="00C8465C"/>
    <w:rsid w:val="00C84B0C"/>
    <w:rsid w:val="00C84B2B"/>
    <w:rsid w:val="00C84F20"/>
    <w:rsid w:val="00C85348"/>
    <w:rsid w:val="00C8539C"/>
    <w:rsid w:val="00C85462"/>
    <w:rsid w:val="00C8546A"/>
    <w:rsid w:val="00C85A77"/>
    <w:rsid w:val="00C860A6"/>
    <w:rsid w:val="00C86286"/>
    <w:rsid w:val="00C866FD"/>
    <w:rsid w:val="00C867D9"/>
    <w:rsid w:val="00C8690E"/>
    <w:rsid w:val="00C86E68"/>
    <w:rsid w:val="00C86F78"/>
    <w:rsid w:val="00C8715B"/>
    <w:rsid w:val="00C874DD"/>
    <w:rsid w:val="00C90031"/>
    <w:rsid w:val="00C901D8"/>
    <w:rsid w:val="00C90B45"/>
    <w:rsid w:val="00C9104B"/>
    <w:rsid w:val="00C91D6E"/>
    <w:rsid w:val="00C9204D"/>
    <w:rsid w:val="00C9227F"/>
    <w:rsid w:val="00C928CA"/>
    <w:rsid w:val="00C92A3E"/>
    <w:rsid w:val="00C92D3F"/>
    <w:rsid w:val="00C92DBB"/>
    <w:rsid w:val="00C932D7"/>
    <w:rsid w:val="00C93326"/>
    <w:rsid w:val="00C93C8E"/>
    <w:rsid w:val="00C93F8D"/>
    <w:rsid w:val="00C949E7"/>
    <w:rsid w:val="00C94DBE"/>
    <w:rsid w:val="00C94FDC"/>
    <w:rsid w:val="00C950C2"/>
    <w:rsid w:val="00C951BF"/>
    <w:rsid w:val="00C95438"/>
    <w:rsid w:val="00C95D24"/>
    <w:rsid w:val="00C9614F"/>
    <w:rsid w:val="00C966C6"/>
    <w:rsid w:val="00C967C4"/>
    <w:rsid w:val="00C96C62"/>
    <w:rsid w:val="00C96D9C"/>
    <w:rsid w:val="00C97149"/>
    <w:rsid w:val="00C971B7"/>
    <w:rsid w:val="00C973AD"/>
    <w:rsid w:val="00C97934"/>
    <w:rsid w:val="00CA07A9"/>
    <w:rsid w:val="00CA0F64"/>
    <w:rsid w:val="00CA1330"/>
    <w:rsid w:val="00CA142D"/>
    <w:rsid w:val="00CA14DA"/>
    <w:rsid w:val="00CA1957"/>
    <w:rsid w:val="00CA1E4C"/>
    <w:rsid w:val="00CA1E9F"/>
    <w:rsid w:val="00CA240F"/>
    <w:rsid w:val="00CA2AFC"/>
    <w:rsid w:val="00CA33E5"/>
    <w:rsid w:val="00CA3861"/>
    <w:rsid w:val="00CA3F80"/>
    <w:rsid w:val="00CA4300"/>
    <w:rsid w:val="00CA4339"/>
    <w:rsid w:val="00CA4534"/>
    <w:rsid w:val="00CA4947"/>
    <w:rsid w:val="00CA5200"/>
    <w:rsid w:val="00CA5492"/>
    <w:rsid w:val="00CA5595"/>
    <w:rsid w:val="00CA598A"/>
    <w:rsid w:val="00CA5AEA"/>
    <w:rsid w:val="00CA5E62"/>
    <w:rsid w:val="00CA5E9F"/>
    <w:rsid w:val="00CA5F70"/>
    <w:rsid w:val="00CA60DC"/>
    <w:rsid w:val="00CA6BDA"/>
    <w:rsid w:val="00CA6E33"/>
    <w:rsid w:val="00CA76D2"/>
    <w:rsid w:val="00CA7865"/>
    <w:rsid w:val="00CA7C52"/>
    <w:rsid w:val="00CB02F8"/>
    <w:rsid w:val="00CB136B"/>
    <w:rsid w:val="00CB183B"/>
    <w:rsid w:val="00CB1C9B"/>
    <w:rsid w:val="00CB1CF9"/>
    <w:rsid w:val="00CB2486"/>
    <w:rsid w:val="00CB2505"/>
    <w:rsid w:val="00CB2697"/>
    <w:rsid w:val="00CB2ACA"/>
    <w:rsid w:val="00CB2B50"/>
    <w:rsid w:val="00CB3557"/>
    <w:rsid w:val="00CB3AEE"/>
    <w:rsid w:val="00CB3B0C"/>
    <w:rsid w:val="00CB3B7D"/>
    <w:rsid w:val="00CB3ED7"/>
    <w:rsid w:val="00CB4235"/>
    <w:rsid w:val="00CB457E"/>
    <w:rsid w:val="00CB48BB"/>
    <w:rsid w:val="00CB4BA0"/>
    <w:rsid w:val="00CB4D05"/>
    <w:rsid w:val="00CB5260"/>
    <w:rsid w:val="00CB5682"/>
    <w:rsid w:val="00CB5E3B"/>
    <w:rsid w:val="00CB616C"/>
    <w:rsid w:val="00CB6651"/>
    <w:rsid w:val="00CB6CB2"/>
    <w:rsid w:val="00CB71C4"/>
    <w:rsid w:val="00CC00F3"/>
    <w:rsid w:val="00CC0194"/>
    <w:rsid w:val="00CC021F"/>
    <w:rsid w:val="00CC044E"/>
    <w:rsid w:val="00CC08C0"/>
    <w:rsid w:val="00CC0957"/>
    <w:rsid w:val="00CC09D4"/>
    <w:rsid w:val="00CC0B37"/>
    <w:rsid w:val="00CC0D99"/>
    <w:rsid w:val="00CC0F1A"/>
    <w:rsid w:val="00CC109D"/>
    <w:rsid w:val="00CC16FA"/>
    <w:rsid w:val="00CC1762"/>
    <w:rsid w:val="00CC195D"/>
    <w:rsid w:val="00CC25E8"/>
    <w:rsid w:val="00CC2710"/>
    <w:rsid w:val="00CC2BD4"/>
    <w:rsid w:val="00CC355A"/>
    <w:rsid w:val="00CC397E"/>
    <w:rsid w:val="00CC3B50"/>
    <w:rsid w:val="00CC3D0C"/>
    <w:rsid w:val="00CC426C"/>
    <w:rsid w:val="00CC4919"/>
    <w:rsid w:val="00CC52C9"/>
    <w:rsid w:val="00CC5314"/>
    <w:rsid w:val="00CC568E"/>
    <w:rsid w:val="00CC5EF1"/>
    <w:rsid w:val="00CC6223"/>
    <w:rsid w:val="00CC62C6"/>
    <w:rsid w:val="00CC63EB"/>
    <w:rsid w:val="00CC6715"/>
    <w:rsid w:val="00CC68A1"/>
    <w:rsid w:val="00CC69AB"/>
    <w:rsid w:val="00CC6A4C"/>
    <w:rsid w:val="00CC6F28"/>
    <w:rsid w:val="00CC7046"/>
    <w:rsid w:val="00CC70A4"/>
    <w:rsid w:val="00CC71F6"/>
    <w:rsid w:val="00CC76C4"/>
    <w:rsid w:val="00CC7CD8"/>
    <w:rsid w:val="00CD0573"/>
    <w:rsid w:val="00CD082F"/>
    <w:rsid w:val="00CD1C10"/>
    <w:rsid w:val="00CD1FB9"/>
    <w:rsid w:val="00CD2418"/>
    <w:rsid w:val="00CD2B49"/>
    <w:rsid w:val="00CD30FF"/>
    <w:rsid w:val="00CD34C2"/>
    <w:rsid w:val="00CD4001"/>
    <w:rsid w:val="00CD40C9"/>
    <w:rsid w:val="00CD435F"/>
    <w:rsid w:val="00CD44FB"/>
    <w:rsid w:val="00CD4F9A"/>
    <w:rsid w:val="00CD53AA"/>
    <w:rsid w:val="00CD5C8F"/>
    <w:rsid w:val="00CD5E3F"/>
    <w:rsid w:val="00CD626B"/>
    <w:rsid w:val="00CD6D13"/>
    <w:rsid w:val="00CD6FD5"/>
    <w:rsid w:val="00CD7878"/>
    <w:rsid w:val="00CD7BF1"/>
    <w:rsid w:val="00CD7C71"/>
    <w:rsid w:val="00CD7FD7"/>
    <w:rsid w:val="00CE02AA"/>
    <w:rsid w:val="00CE0364"/>
    <w:rsid w:val="00CE046C"/>
    <w:rsid w:val="00CE12E3"/>
    <w:rsid w:val="00CE13DD"/>
    <w:rsid w:val="00CE1525"/>
    <w:rsid w:val="00CE161B"/>
    <w:rsid w:val="00CE1E71"/>
    <w:rsid w:val="00CE27C4"/>
    <w:rsid w:val="00CE2A61"/>
    <w:rsid w:val="00CE2B89"/>
    <w:rsid w:val="00CE3018"/>
    <w:rsid w:val="00CE3424"/>
    <w:rsid w:val="00CE342C"/>
    <w:rsid w:val="00CE38C5"/>
    <w:rsid w:val="00CE3ACF"/>
    <w:rsid w:val="00CE40A5"/>
    <w:rsid w:val="00CE423C"/>
    <w:rsid w:val="00CE4879"/>
    <w:rsid w:val="00CE4EE0"/>
    <w:rsid w:val="00CE4F51"/>
    <w:rsid w:val="00CE500B"/>
    <w:rsid w:val="00CE531D"/>
    <w:rsid w:val="00CE59FF"/>
    <w:rsid w:val="00CE6123"/>
    <w:rsid w:val="00CE69A7"/>
    <w:rsid w:val="00CE6C75"/>
    <w:rsid w:val="00CE7499"/>
    <w:rsid w:val="00CE76B1"/>
    <w:rsid w:val="00CE7A63"/>
    <w:rsid w:val="00CF0000"/>
    <w:rsid w:val="00CF0281"/>
    <w:rsid w:val="00CF0802"/>
    <w:rsid w:val="00CF0D54"/>
    <w:rsid w:val="00CF15B1"/>
    <w:rsid w:val="00CF1736"/>
    <w:rsid w:val="00CF1F0F"/>
    <w:rsid w:val="00CF2299"/>
    <w:rsid w:val="00CF258C"/>
    <w:rsid w:val="00CF26C1"/>
    <w:rsid w:val="00CF2798"/>
    <w:rsid w:val="00CF2ABB"/>
    <w:rsid w:val="00CF2C76"/>
    <w:rsid w:val="00CF2D2B"/>
    <w:rsid w:val="00CF2F2A"/>
    <w:rsid w:val="00CF396E"/>
    <w:rsid w:val="00CF4B1F"/>
    <w:rsid w:val="00CF4BCF"/>
    <w:rsid w:val="00CF5125"/>
    <w:rsid w:val="00CF5535"/>
    <w:rsid w:val="00CF55DD"/>
    <w:rsid w:val="00CF5B0D"/>
    <w:rsid w:val="00CF5C23"/>
    <w:rsid w:val="00CF6224"/>
    <w:rsid w:val="00CF66B2"/>
    <w:rsid w:val="00CF6CC0"/>
    <w:rsid w:val="00CF72A5"/>
    <w:rsid w:val="00CF745F"/>
    <w:rsid w:val="00CF7493"/>
    <w:rsid w:val="00CF7E56"/>
    <w:rsid w:val="00D0007E"/>
    <w:rsid w:val="00D00774"/>
    <w:rsid w:val="00D009F8"/>
    <w:rsid w:val="00D00F6C"/>
    <w:rsid w:val="00D00FE7"/>
    <w:rsid w:val="00D01C3E"/>
    <w:rsid w:val="00D01CC5"/>
    <w:rsid w:val="00D02275"/>
    <w:rsid w:val="00D02B62"/>
    <w:rsid w:val="00D02D31"/>
    <w:rsid w:val="00D02ED4"/>
    <w:rsid w:val="00D03042"/>
    <w:rsid w:val="00D03170"/>
    <w:rsid w:val="00D031CC"/>
    <w:rsid w:val="00D03215"/>
    <w:rsid w:val="00D035F0"/>
    <w:rsid w:val="00D03623"/>
    <w:rsid w:val="00D04327"/>
    <w:rsid w:val="00D04B53"/>
    <w:rsid w:val="00D04B59"/>
    <w:rsid w:val="00D04C72"/>
    <w:rsid w:val="00D04DE0"/>
    <w:rsid w:val="00D05073"/>
    <w:rsid w:val="00D057C4"/>
    <w:rsid w:val="00D05B0C"/>
    <w:rsid w:val="00D05C9C"/>
    <w:rsid w:val="00D05D99"/>
    <w:rsid w:val="00D060C6"/>
    <w:rsid w:val="00D06271"/>
    <w:rsid w:val="00D06557"/>
    <w:rsid w:val="00D066FE"/>
    <w:rsid w:val="00D06889"/>
    <w:rsid w:val="00D06D66"/>
    <w:rsid w:val="00D07B2A"/>
    <w:rsid w:val="00D07BA3"/>
    <w:rsid w:val="00D07C88"/>
    <w:rsid w:val="00D07DCB"/>
    <w:rsid w:val="00D07E6E"/>
    <w:rsid w:val="00D1018C"/>
    <w:rsid w:val="00D103CC"/>
    <w:rsid w:val="00D10501"/>
    <w:rsid w:val="00D10666"/>
    <w:rsid w:val="00D106D3"/>
    <w:rsid w:val="00D10F5E"/>
    <w:rsid w:val="00D11436"/>
    <w:rsid w:val="00D12394"/>
    <w:rsid w:val="00D124FF"/>
    <w:rsid w:val="00D12A14"/>
    <w:rsid w:val="00D12B42"/>
    <w:rsid w:val="00D12EC4"/>
    <w:rsid w:val="00D13218"/>
    <w:rsid w:val="00D1371D"/>
    <w:rsid w:val="00D13887"/>
    <w:rsid w:val="00D13B8A"/>
    <w:rsid w:val="00D13DA4"/>
    <w:rsid w:val="00D13F52"/>
    <w:rsid w:val="00D13FBD"/>
    <w:rsid w:val="00D144A7"/>
    <w:rsid w:val="00D14EA6"/>
    <w:rsid w:val="00D14F78"/>
    <w:rsid w:val="00D15404"/>
    <w:rsid w:val="00D155C2"/>
    <w:rsid w:val="00D157EE"/>
    <w:rsid w:val="00D158AF"/>
    <w:rsid w:val="00D158E9"/>
    <w:rsid w:val="00D1590E"/>
    <w:rsid w:val="00D15B08"/>
    <w:rsid w:val="00D15DEE"/>
    <w:rsid w:val="00D15EF7"/>
    <w:rsid w:val="00D17391"/>
    <w:rsid w:val="00D174BB"/>
    <w:rsid w:val="00D17BA8"/>
    <w:rsid w:val="00D17CC5"/>
    <w:rsid w:val="00D17D88"/>
    <w:rsid w:val="00D20A20"/>
    <w:rsid w:val="00D20D96"/>
    <w:rsid w:val="00D210A6"/>
    <w:rsid w:val="00D2143C"/>
    <w:rsid w:val="00D21539"/>
    <w:rsid w:val="00D2173D"/>
    <w:rsid w:val="00D219CB"/>
    <w:rsid w:val="00D21FDF"/>
    <w:rsid w:val="00D220C8"/>
    <w:rsid w:val="00D2272E"/>
    <w:rsid w:val="00D22D84"/>
    <w:rsid w:val="00D232D7"/>
    <w:rsid w:val="00D233DA"/>
    <w:rsid w:val="00D238A7"/>
    <w:rsid w:val="00D23BC6"/>
    <w:rsid w:val="00D23ED7"/>
    <w:rsid w:val="00D241CA"/>
    <w:rsid w:val="00D2479C"/>
    <w:rsid w:val="00D24AB3"/>
    <w:rsid w:val="00D2514B"/>
    <w:rsid w:val="00D25903"/>
    <w:rsid w:val="00D25BE9"/>
    <w:rsid w:val="00D25DFB"/>
    <w:rsid w:val="00D25FDA"/>
    <w:rsid w:val="00D26582"/>
    <w:rsid w:val="00D265BD"/>
    <w:rsid w:val="00D26690"/>
    <w:rsid w:val="00D2675A"/>
    <w:rsid w:val="00D26BED"/>
    <w:rsid w:val="00D27184"/>
    <w:rsid w:val="00D271C4"/>
    <w:rsid w:val="00D27213"/>
    <w:rsid w:val="00D275E4"/>
    <w:rsid w:val="00D27D49"/>
    <w:rsid w:val="00D27E4D"/>
    <w:rsid w:val="00D3047B"/>
    <w:rsid w:val="00D30825"/>
    <w:rsid w:val="00D30C40"/>
    <w:rsid w:val="00D30E9F"/>
    <w:rsid w:val="00D31132"/>
    <w:rsid w:val="00D3158F"/>
    <w:rsid w:val="00D31748"/>
    <w:rsid w:val="00D32189"/>
    <w:rsid w:val="00D323B4"/>
    <w:rsid w:val="00D32841"/>
    <w:rsid w:val="00D32DED"/>
    <w:rsid w:val="00D331B1"/>
    <w:rsid w:val="00D33539"/>
    <w:rsid w:val="00D33702"/>
    <w:rsid w:val="00D34346"/>
    <w:rsid w:val="00D3436F"/>
    <w:rsid w:val="00D3466E"/>
    <w:rsid w:val="00D34F9D"/>
    <w:rsid w:val="00D3502E"/>
    <w:rsid w:val="00D35B1D"/>
    <w:rsid w:val="00D35B97"/>
    <w:rsid w:val="00D35C93"/>
    <w:rsid w:val="00D35F07"/>
    <w:rsid w:val="00D36230"/>
    <w:rsid w:val="00D368C7"/>
    <w:rsid w:val="00D36A36"/>
    <w:rsid w:val="00D37237"/>
    <w:rsid w:val="00D379A3"/>
    <w:rsid w:val="00D37A1A"/>
    <w:rsid w:val="00D37F9E"/>
    <w:rsid w:val="00D37FE9"/>
    <w:rsid w:val="00D40006"/>
    <w:rsid w:val="00D401EF"/>
    <w:rsid w:val="00D40624"/>
    <w:rsid w:val="00D406C0"/>
    <w:rsid w:val="00D40DA7"/>
    <w:rsid w:val="00D40DCA"/>
    <w:rsid w:val="00D4102D"/>
    <w:rsid w:val="00D4126C"/>
    <w:rsid w:val="00D4151E"/>
    <w:rsid w:val="00D41A3E"/>
    <w:rsid w:val="00D4207E"/>
    <w:rsid w:val="00D42136"/>
    <w:rsid w:val="00D422A7"/>
    <w:rsid w:val="00D42A01"/>
    <w:rsid w:val="00D42D61"/>
    <w:rsid w:val="00D42F83"/>
    <w:rsid w:val="00D4409A"/>
    <w:rsid w:val="00D44226"/>
    <w:rsid w:val="00D44479"/>
    <w:rsid w:val="00D44BF1"/>
    <w:rsid w:val="00D44D21"/>
    <w:rsid w:val="00D44F19"/>
    <w:rsid w:val="00D45FB4"/>
    <w:rsid w:val="00D46164"/>
    <w:rsid w:val="00D46B5F"/>
    <w:rsid w:val="00D46C52"/>
    <w:rsid w:val="00D47DCA"/>
    <w:rsid w:val="00D47E05"/>
    <w:rsid w:val="00D50188"/>
    <w:rsid w:val="00D5018B"/>
    <w:rsid w:val="00D50256"/>
    <w:rsid w:val="00D503AA"/>
    <w:rsid w:val="00D5085C"/>
    <w:rsid w:val="00D51EAC"/>
    <w:rsid w:val="00D51EF2"/>
    <w:rsid w:val="00D521D0"/>
    <w:rsid w:val="00D52B3C"/>
    <w:rsid w:val="00D52B3F"/>
    <w:rsid w:val="00D52B98"/>
    <w:rsid w:val="00D52BED"/>
    <w:rsid w:val="00D53746"/>
    <w:rsid w:val="00D5412A"/>
    <w:rsid w:val="00D5462A"/>
    <w:rsid w:val="00D547D5"/>
    <w:rsid w:val="00D54E6F"/>
    <w:rsid w:val="00D5512A"/>
    <w:rsid w:val="00D55507"/>
    <w:rsid w:val="00D56E16"/>
    <w:rsid w:val="00D56E1C"/>
    <w:rsid w:val="00D56FB3"/>
    <w:rsid w:val="00D57A1C"/>
    <w:rsid w:val="00D57AAA"/>
    <w:rsid w:val="00D57E4D"/>
    <w:rsid w:val="00D600DB"/>
    <w:rsid w:val="00D60A4C"/>
    <w:rsid w:val="00D60C65"/>
    <w:rsid w:val="00D60FDF"/>
    <w:rsid w:val="00D612C8"/>
    <w:rsid w:val="00D61588"/>
    <w:rsid w:val="00D616DF"/>
    <w:rsid w:val="00D619DB"/>
    <w:rsid w:val="00D61AC6"/>
    <w:rsid w:val="00D61B79"/>
    <w:rsid w:val="00D61D9A"/>
    <w:rsid w:val="00D61E1D"/>
    <w:rsid w:val="00D61EFB"/>
    <w:rsid w:val="00D61FA4"/>
    <w:rsid w:val="00D620C7"/>
    <w:rsid w:val="00D62392"/>
    <w:rsid w:val="00D627E6"/>
    <w:rsid w:val="00D63771"/>
    <w:rsid w:val="00D64021"/>
    <w:rsid w:val="00D6420C"/>
    <w:rsid w:val="00D643F1"/>
    <w:rsid w:val="00D6476F"/>
    <w:rsid w:val="00D647A9"/>
    <w:rsid w:val="00D64EC9"/>
    <w:rsid w:val="00D653EC"/>
    <w:rsid w:val="00D65605"/>
    <w:rsid w:val="00D65F1B"/>
    <w:rsid w:val="00D66BBC"/>
    <w:rsid w:val="00D66DD3"/>
    <w:rsid w:val="00D66E15"/>
    <w:rsid w:val="00D67287"/>
    <w:rsid w:val="00D67381"/>
    <w:rsid w:val="00D6796E"/>
    <w:rsid w:val="00D70143"/>
    <w:rsid w:val="00D701D2"/>
    <w:rsid w:val="00D701F2"/>
    <w:rsid w:val="00D7097E"/>
    <w:rsid w:val="00D70A70"/>
    <w:rsid w:val="00D70C3A"/>
    <w:rsid w:val="00D70FBD"/>
    <w:rsid w:val="00D7147B"/>
    <w:rsid w:val="00D7156F"/>
    <w:rsid w:val="00D71892"/>
    <w:rsid w:val="00D71ACC"/>
    <w:rsid w:val="00D71D88"/>
    <w:rsid w:val="00D7235C"/>
    <w:rsid w:val="00D72A19"/>
    <w:rsid w:val="00D72FD3"/>
    <w:rsid w:val="00D7355A"/>
    <w:rsid w:val="00D7393A"/>
    <w:rsid w:val="00D73EEB"/>
    <w:rsid w:val="00D74438"/>
    <w:rsid w:val="00D7459A"/>
    <w:rsid w:val="00D748CC"/>
    <w:rsid w:val="00D755E0"/>
    <w:rsid w:val="00D757AF"/>
    <w:rsid w:val="00D7580E"/>
    <w:rsid w:val="00D75858"/>
    <w:rsid w:val="00D7698D"/>
    <w:rsid w:val="00D76D2A"/>
    <w:rsid w:val="00D76E95"/>
    <w:rsid w:val="00D76EDB"/>
    <w:rsid w:val="00D76FCE"/>
    <w:rsid w:val="00D77009"/>
    <w:rsid w:val="00D7729D"/>
    <w:rsid w:val="00D8075C"/>
    <w:rsid w:val="00D8082E"/>
    <w:rsid w:val="00D808CB"/>
    <w:rsid w:val="00D80ECE"/>
    <w:rsid w:val="00D80EF7"/>
    <w:rsid w:val="00D80F18"/>
    <w:rsid w:val="00D817B4"/>
    <w:rsid w:val="00D81F14"/>
    <w:rsid w:val="00D8221A"/>
    <w:rsid w:val="00D82BD3"/>
    <w:rsid w:val="00D83213"/>
    <w:rsid w:val="00D83466"/>
    <w:rsid w:val="00D83681"/>
    <w:rsid w:val="00D847EC"/>
    <w:rsid w:val="00D847F3"/>
    <w:rsid w:val="00D84B31"/>
    <w:rsid w:val="00D855B7"/>
    <w:rsid w:val="00D8568E"/>
    <w:rsid w:val="00D85A3F"/>
    <w:rsid w:val="00D85FAF"/>
    <w:rsid w:val="00D86582"/>
    <w:rsid w:val="00D86647"/>
    <w:rsid w:val="00D86656"/>
    <w:rsid w:val="00D86B15"/>
    <w:rsid w:val="00D86B4D"/>
    <w:rsid w:val="00D86D75"/>
    <w:rsid w:val="00D8758A"/>
    <w:rsid w:val="00D87BE6"/>
    <w:rsid w:val="00D87CEC"/>
    <w:rsid w:val="00D912A4"/>
    <w:rsid w:val="00D91371"/>
    <w:rsid w:val="00D917B6"/>
    <w:rsid w:val="00D9190A"/>
    <w:rsid w:val="00D91FA4"/>
    <w:rsid w:val="00D92128"/>
    <w:rsid w:val="00D924C3"/>
    <w:rsid w:val="00D92C67"/>
    <w:rsid w:val="00D930B7"/>
    <w:rsid w:val="00D93127"/>
    <w:rsid w:val="00D93337"/>
    <w:rsid w:val="00D93561"/>
    <w:rsid w:val="00D935AC"/>
    <w:rsid w:val="00D93CBF"/>
    <w:rsid w:val="00D93D4C"/>
    <w:rsid w:val="00D93E09"/>
    <w:rsid w:val="00D93E96"/>
    <w:rsid w:val="00D94089"/>
    <w:rsid w:val="00D94873"/>
    <w:rsid w:val="00D94AD6"/>
    <w:rsid w:val="00D95035"/>
    <w:rsid w:val="00D951A3"/>
    <w:rsid w:val="00D9542D"/>
    <w:rsid w:val="00D955BB"/>
    <w:rsid w:val="00D957C9"/>
    <w:rsid w:val="00D95E77"/>
    <w:rsid w:val="00D96B0F"/>
    <w:rsid w:val="00D96D33"/>
    <w:rsid w:val="00D96EB3"/>
    <w:rsid w:val="00D96EBF"/>
    <w:rsid w:val="00D9780A"/>
    <w:rsid w:val="00D97BD7"/>
    <w:rsid w:val="00D97C50"/>
    <w:rsid w:val="00D97CFE"/>
    <w:rsid w:val="00D97F5F"/>
    <w:rsid w:val="00DA0567"/>
    <w:rsid w:val="00DA0A4D"/>
    <w:rsid w:val="00DA166B"/>
    <w:rsid w:val="00DA1B53"/>
    <w:rsid w:val="00DA22B3"/>
    <w:rsid w:val="00DA2874"/>
    <w:rsid w:val="00DA2EE1"/>
    <w:rsid w:val="00DA3207"/>
    <w:rsid w:val="00DA322C"/>
    <w:rsid w:val="00DA3459"/>
    <w:rsid w:val="00DA3AA3"/>
    <w:rsid w:val="00DA3B5A"/>
    <w:rsid w:val="00DA3BBA"/>
    <w:rsid w:val="00DA4439"/>
    <w:rsid w:val="00DA49C4"/>
    <w:rsid w:val="00DA53E5"/>
    <w:rsid w:val="00DA6260"/>
    <w:rsid w:val="00DA65D7"/>
    <w:rsid w:val="00DA68E2"/>
    <w:rsid w:val="00DA6A3A"/>
    <w:rsid w:val="00DA6BA8"/>
    <w:rsid w:val="00DA6C41"/>
    <w:rsid w:val="00DA6D7E"/>
    <w:rsid w:val="00DA6DE4"/>
    <w:rsid w:val="00DA7959"/>
    <w:rsid w:val="00DA796D"/>
    <w:rsid w:val="00DB02FA"/>
    <w:rsid w:val="00DB086C"/>
    <w:rsid w:val="00DB15D0"/>
    <w:rsid w:val="00DB1823"/>
    <w:rsid w:val="00DB1860"/>
    <w:rsid w:val="00DB23E5"/>
    <w:rsid w:val="00DB24B1"/>
    <w:rsid w:val="00DB26FF"/>
    <w:rsid w:val="00DB27C1"/>
    <w:rsid w:val="00DB27DE"/>
    <w:rsid w:val="00DB32BD"/>
    <w:rsid w:val="00DB3A03"/>
    <w:rsid w:val="00DB480B"/>
    <w:rsid w:val="00DB4953"/>
    <w:rsid w:val="00DB4DBA"/>
    <w:rsid w:val="00DB4F37"/>
    <w:rsid w:val="00DB517E"/>
    <w:rsid w:val="00DB55E8"/>
    <w:rsid w:val="00DB5608"/>
    <w:rsid w:val="00DB56D3"/>
    <w:rsid w:val="00DB5774"/>
    <w:rsid w:val="00DB57B4"/>
    <w:rsid w:val="00DB60D2"/>
    <w:rsid w:val="00DB6A13"/>
    <w:rsid w:val="00DB6D69"/>
    <w:rsid w:val="00DB6DE0"/>
    <w:rsid w:val="00DB6FE0"/>
    <w:rsid w:val="00DB72FA"/>
    <w:rsid w:val="00DB7476"/>
    <w:rsid w:val="00DB78E3"/>
    <w:rsid w:val="00DC023D"/>
    <w:rsid w:val="00DC032B"/>
    <w:rsid w:val="00DC036C"/>
    <w:rsid w:val="00DC0D66"/>
    <w:rsid w:val="00DC13B1"/>
    <w:rsid w:val="00DC1727"/>
    <w:rsid w:val="00DC17D4"/>
    <w:rsid w:val="00DC242E"/>
    <w:rsid w:val="00DC24DA"/>
    <w:rsid w:val="00DC25BB"/>
    <w:rsid w:val="00DC28E6"/>
    <w:rsid w:val="00DC2BB8"/>
    <w:rsid w:val="00DC2DD2"/>
    <w:rsid w:val="00DC2EAB"/>
    <w:rsid w:val="00DC3103"/>
    <w:rsid w:val="00DC34FF"/>
    <w:rsid w:val="00DC3705"/>
    <w:rsid w:val="00DC3BAA"/>
    <w:rsid w:val="00DC3BE6"/>
    <w:rsid w:val="00DC3D18"/>
    <w:rsid w:val="00DC4206"/>
    <w:rsid w:val="00DC591D"/>
    <w:rsid w:val="00DC5965"/>
    <w:rsid w:val="00DC60BB"/>
    <w:rsid w:val="00DC62D9"/>
    <w:rsid w:val="00DC62ED"/>
    <w:rsid w:val="00DC6BB2"/>
    <w:rsid w:val="00DC75CC"/>
    <w:rsid w:val="00DC7610"/>
    <w:rsid w:val="00DC7C8C"/>
    <w:rsid w:val="00DD0870"/>
    <w:rsid w:val="00DD08BB"/>
    <w:rsid w:val="00DD0D49"/>
    <w:rsid w:val="00DD0E78"/>
    <w:rsid w:val="00DD0F0B"/>
    <w:rsid w:val="00DD0FEA"/>
    <w:rsid w:val="00DD120E"/>
    <w:rsid w:val="00DD140B"/>
    <w:rsid w:val="00DD17D8"/>
    <w:rsid w:val="00DD1988"/>
    <w:rsid w:val="00DD1B92"/>
    <w:rsid w:val="00DD20C7"/>
    <w:rsid w:val="00DD2118"/>
    <w:rsid w:val="00DD2B31"/>
    <w:rsid w:val="00DD3E52"/>
    <w:rsid w:val="00DD4B8B"/>
    <w:rsid w:val="00DD5AF1"/>
    <w:rsid w:val="00DD5BD2"/>
    <w:rsid w:val="00DD5C0A"/>
    <w:rsid w:val="00DD5EE4"/>
    <w:rsid w:val="00DD6234"/>
    <w:rsid w:val="00DD658D"/>
    <w:rsid w:val="00DD665A"/>
    <w:rsid w:val="00DD6BAF"/>
    <w:rsid w:val="00DD7C50"/>
    <w:rsid w:val="00DD7C8C"/>
    <w:rsid w:val="00DE0021"/>
    <w:rsid w:val="00DE049A"/>
    <w:rsid w:val="00DE078D"/>
    <w:rsid w:val="00DE086D"/>
    <w:rsid w:val="00DE0B3E"/>
    <w:rsid w:val="00DE0E03"/>
    <w:rsid w:val="00DE0EDA"/>
    <w:rsid w:val="00DE29D0"/>
    <w:rsid w:val="00DE2D8D"/>
    <w:rsid w:val="00DE2DE5"/>
    <w:rsid w:val="00DE3700"/>
    <w:rsid w:val="00DE3719"/>
    <w:rsid w:val="00DE388D"/>
    <w:rsid w:val="00DE426C"/>
    <w:rsid w:val="00DE469F"/>
    <w:rsid w:val="00DE4BA3"/>
    <w:rsid w:val="00DE5375"/>
    <w:rsid w:val="00DE551B"/>
    <w:rsid w:val="00DE552E"/>
    <w:rsid w:val="00DE5FB1"/>
    <w:rsid w:val="00DE6586"/>
    <w:rsid w:val="00DE6D25"/>
    <w:rsid w:val="00DE6DEE"/>
    <w:rsid w:val="00DE7038"/>
    <w:rsid w:val="00DE7184"/>
    <w:rsid w:val="00DE74CD"/>
    <w:rsid w:val="00DE7766"/>
    <w:rsid w:val="00DE7E1B"/>
    <w:rsid w:val="00DE7E31"/>
    <w:rsid w:val="00DF02BA"/>
    <w:rsid w:val="00DF02CC"/>
    <w:rsid w:val="00DF0562"/>
    <w:rsid w:val="00DF05B6"/>
    <w:rsid w:val="00DF109D"/>
    <w:rsid w:val="00DF212D"/>
    <w:rsid w:val="00DF3274"/>
    <w:rsid w:val="00DF348A"/>
    <w:rsid w:val="00DF370C"/>
    <w:rsid w:val="00DF3CC5"/>
    <w:rsid w:val="00DF3DCF"/>
    <w:rsid w:val="00DF4EC5"/>
    <w:rsid w:val="00DF5192"/>
    <w:rsid w:val="00DF5807"/>
    <w:rsid w:val="00DF58BB"/>
    <w:rsid w:val="00DF6412"/>
    <w:rsid w:val="00DF65F1"/>
    <w:rsid w:val="00DF664E"/>
    <w:rsid w:val="00DF683E"/>
    <w:rsid w:val="00DF6C55"/>
    <w:rsid w:val="00DF6D80"/>
    <w:rsid w:val="00DF701C"/>
    <w:rsid w:val="00DF749A"/>
    <w:rsid w:val="00DF7B99"/>
    <w:rsid w:val="00DF7BF4"/>
    <w:rsid w:val="00DF7EF6"/>
    <w:rsid w:val="00DF7F2C"/>
    <w:rsid w:val="00DF7F76"/>
    <w:rsid w:val="00E00281"/>
    <w:rsid w:val="00E0068C"/>
    <w:rsid w:val="00E00ED5"/>
    <w:rsid w:val="00E012BC"/>
    <w:rsid w:val="00E0180C"/>
    <w:rsid w:val="00E01B24"/>
    <w:rsid w:val="00E01D43"/>
    <w:rsid w:val="00E01DE7"/>
    <w:rsid w:val="00E0200D"/>
    <w:rsid w:val="00E0252F"/>
    <w:rsid w:val="00E026D2"/>
    <w:rsid w:val="00E02E3D"/>
    <w:rsid w:val="00E03525"/>
    <w:rsid w:val="00E0363A"/>
    <w:rsid w:val="00E038AF"/>
    <w:rsid w:val="00E038F1"/>
    <w:rsid w:val="00E03901"/>
    <w:rsid w:val="00E03AB0"/>
    <w:rsid w:val="00E03B6D"/>
    <w:rsid w:val="00E03E10"/>
    <w:rsid w:val="00E042B7"/>
    <w:rsid w:val="00E04306"/>
    <w:rsid w:val="00E04317"/>
    <w:rsid w:val="00E0537D"/>
    <w:rsid w:val="00E055B8"/>
    <w:rsid w:val="00E05B95"/>
    <w:rsid w:val="00E0638A"/>
    <w:rsid w:val="00E06778"/>
    <w:rsid w:val="00E06794"/>
    <w:rsid w:val="00E06C74"/>
    <w:rsid w:val="00E06EE2"/>
    <w:rsid w:val="00E0719C"/>
    <w:rsid w:val="00E071C4"/>
    <w:rsid w:val="00E07890"/>
    <w:rsid w:val="00E0789A"/>
    <w:rsid w:val="00E07BAD"/>
    <w:rsid w:val="00E1098B"/>
    <w:rsid w:val="00E10A86"/>
    <w:rsid w:val="00E11029"/>
    <w:rsid w:val="00E114A9"/>
    <w:rsid w:val="00E11DF0"/>
    <w:rsid w:val="00E11EA9"/>
    <w:rsid w:val="00E1217A"/>
    <w:rsid w:val="00E121F8"/>
    <w:rsid w:val="00E128DF"/>
    <w:rsid w:val="00E12D1F"/>
    <w:rsid w:val="00E12E86"/>
    <w:rsid w:val="00E1308C"/>
    <w:rsid w:val="00E133FE"/>
    <w:rsid w:val="00E13542"/>
    <w:rsid w:val="00E13770"/>
    <w:rsid w:val="00E13B86"/>
    <w:rsid w:val="00E13CA6"/>
    <w:rsid w:val="00E14792"/>
    <w:rsid w:val="00E152A4"/>
    <w:rsid w:val="00E153A2"/>
    <w:rsid w:val="00E15463"/>
    <w:rsid w:val="00E15692"/>
    <w:rsid w:val="00E15C48"/>
    <w:rsid w:val="00E15EDD"/>
    <w:rsid w:val="00E15F92"/>
    <w:rsid w:val="00E1758B"/>
    <w:rsid w:val="00E1773D"/>
    <w:rsid w:val="00E20091"/>
    <w:rsid w:val="00E2037E"/>
    <w:rsid w:val="00E204E4"/>
    <w:rsid w:val="00E20D38"/>
    <w:rsid w:val="00E21A2B"/>
    <w:rsid w:val="00E21B9A"/>
    <w:rsid w:val="00E21E0F"/>
    <w:rsid w:val="00E21F19"/>
    <w:rsid w:val="00E21F5C"/>
    <w:rsid w:val="00E224CA"/>
    <w:rsid w:val="00E22F87"/>
    <w:rsid w:val="00E23327"/>
    <w:rsid w:val="00E233E7"/>
    <w:rsid w:val="00E2380C"/>
    <w:rsid w:val="00E23A61"/>
    <w:rsid w:val="00E23D8E"/>
    <w:rsid w:val="00E24367"/>
    <w:rsid w:val="00E243D7"/>
    <w:rsid w:val="00E25167"/>
    <w:rsid w:val="00E25211"/>
    <w:rsid w:val="00E257FD"/>
    <w:rsid w:val="00E25CD7"/>
    <w:rsid w:val="00E25EE3"/>
    <w:rsid w:val="00E25F05"/>
    <w:rsid w:val="00E26093"/>
    <w:rsid w:val="00E2649A"/>
    <w:rsid w:val="00E2690B"/>
    <w:rsid w:val="00E26EAA"/>
    <w:rsid w:val="00E26F7C"/>
    <w:rsid w:val="00E274F5"/>
    <w:rsid w:val="00E2765D"/>
    <w:rsid w:val="00E27C15"/>
    <w:rsid w:val="00E27F08"/>
    <w:rsid w:val="00E3010F"/>
    <w:rsid w:val="00E30639"/>
    <w:rsid w:val="00E308D4"/>
    <w:rsid w:val="00E30BEA"/>
    <w:rsid w:val="00E31251"/>
    <w:rsid w:val="00E31698"/>
    <w:rsid w:val="00E31D09"/>
    <w:rsid w:val="00E33121"/>
    <w:rsid w:val="00E332F2"/>
    <w:rsid w:val="00E3360E"/>
    <w:rsid w:val="00E337A4"/>
    <w:rsid w:val="00E33D74"/>
    <w:rsid w:val="00E3400F"/>
    <w:rsid w:val="00E3420A"/>
    <w:rsid w:val="00E342F8"/>
    <w:rsid w:val="00E344A5"/>
    <w:rsid w:val="00E34900"/>
    <w:rsid w:val="00E34A42"/>
    <w:rsid w:val="00E34B72"/>
    <w:rsid w:val="00E34B91"/>
    <w:rsid w:val="00E34D7A"/>
    <w:rsid w:val="00E34E8B"/>
    <w:rsid w:val="00E34F99"/>
    <w:rsid w:val="00E350B0"/>
    <w:rsid w:val="00E35106"/>
    <w:rsid w:val="00E353B8"/>
    <w:rsid w:val="00E3565B"/>
    <w:rsid w:val="00E35A37"/>
    <w:rsid w:val="00E367BC"/>
    <w:rsid w:val="00E372FD"/>
    <w:rsid w:val="00E37634"/>
    <w:rsid w:val="00E37A07"/>
    <w:rsid w:val="00E37EEC"/>
    <w:rsid w:val="00E37FA8"/>
    <w:rsid w:val="00E37FC8"/>
    <w:rsid w:val="00E40642"/>
    <w:rsid w:val="00E41052"/>
    <w:rsid w:val="00E4148B"/>
    <w:rsid w:val="00E4153F"/>
    <w:rsid w:val="00E41A6B"/>
    <w:rsid w:val="00E41EA6"/>
    <w:rsid w:val="00E427D0"/>
    <w:rsid w:val="00E42B0B"/>
    <w:rsid w:val="00E42B88"/>
    <w:rsid w:val="00E43104"/>
    <w:rsid w:val="00E43266"/>
    <w:rsid w:val="00E43308"/>
    <w:rsid w:val="00E434C1"/>
    <w:rsid w:val="00E43680"/>
    <w:rsid w:val="00E438CE"/>
    <w:rsid w:val="00E439DA"/>
    <w:rsid w:val="00E43C27"/>
    <w:rsid w:val="00E43E91"/>
    <w:rsid w:val="00E44A65"/>
    <w:rsid w:val="00E44A95"/>
    <w:rsid w:val="00E44C51"/>
    <w:rsid w:val="00E44D25"/>
    <w:rsid w:val="00E44FCC"/>
    <w:rsid w:val="00E454D9"/>
    <w:rsid w:val="00E459D7"/>
    <w:rsid w:val="00E45BEE"/>
    <w:rsid w:val="00E4605A"/>
    <w:rsid w:val="00E4623B"/>
    <w:rsid w:val="00E46520"/>
    <w:rsid w:val="00E46A4B"/>
    <w:rsid w:val="00E46D6C"/>
    <w:rsid w:val="00E46E1D"/>
    <w:rsid w:val="00E46EEB"/>
    <w:rsid w:val="00E47151"/>
    <w:rsid w:val="00E47582"/>
    <w:rsid w:val="00E47834"/>
    <w:rsid w:val="00E47BE1"/>
    <w:rsid w:val="00E47E58"/>
    <w:rsid w:val="00E503D2"/>
    <w:rsid w:val="00E50A82"/>
    <w:rsid w:val="00E50B69"/>
    <w:rsid w:val="00E50E7B"/>
    <w:rsid w:val="00E50FA0"/>
    <w:rsid w:val="00E51041"/>
    <w:rsid w:val="00E51100"/>
    <w:rsid w:val="00E51356"/>
    <w:rsid w:val="00E5174A"/>
    <w:rsid w:val="00E5187F"/>
    <w:rsid w:val="00E51A22"/>
    <w:rsid w:val="00E53330"/>
    <w:rsid w:val="00E5365E"/>
    <w:rsid w:val="00E53BF3"/>
    <w:rsid w:val="00E53FED"/>
    <w:rsid w:val="00E544D0"/>
    <w:rsid w:val="00E54879"/>
    <w:rsid w:val="00E548C2"/>
    <w:rsid w:val="00E54922"/>
    <w:rsid w:val="00E54A67"/>
    <w:rsid w:val="00E54C1C"/>
    <w:rsid w:val="00E553F2"/>
    <w:rsid w:val="00E556FE"/>
    <w:rsid w:val="00E558BB"/>
    <w:rsid w:val="00E560B5"/>
    <w:rsid w:val="00E56397"/>
    <w:rsid w:val="00E56C3B"/>
    <w:rsid w:val="00E56FD2"/>
    <w:rsid w:val="00E57200"/>
    <w:rsid w:val="00E573FA"/>
    <w:rsid w:val="00E57863"/>
    <w:rsid w:val="00E579EB"/>
    <w:rsid w:val="00E57DBD"/>
    <w:rsid w:val="00E602A2"/>
    <w:rsid w:val="00E6034E"/>
    <w:rsid w:val="00E603F8"/>
    <w:rsid w:val="00E605D4"/>
    <w:rsid w:val="00E60654"/>
    <w:rsid w:val="00E60898"/>
    <w:rsid w:val="00E60B5A"/>
    <w:rsid w:val="00E60FE1"/>
    <w:rsid w:val="00E6116D"/>
    <w:rsid w:val="00E61193"/>
    <w:rsid w:val="00E6135C"/>
    <w:rsid w:val="00E61393"/>
    <w:rsid w:val="00E61477"/>
    <w:rsid w:val="00E617CA"/>
    <w:rsid w:val="00E61A28"/>
    <w:rsid w:val="00E61C73"/>
    <w:rsid w:val="00E62220"/>
    <w:rsid w:val="00E62FB8"/>
    <w:rsid w:val="00E63FC9"/>
    <w:rsid w:val="00E64234"/>
    <w:rsid w:val="00E6423C"/>
    <w:rsid w:val="00E6431A"/>
    <w:rsid w:val="00E64EBB"/>
    <w:rsid w:val="00E65003"/>
    <w:rsid w:val="00E6515C"/>
    <w:rsid w:val="00E651D1"/>
    <w:rsid w:val="00E653B8"/>
    <w:rsid w:val="00E65D3B"/>
    <w:rsid w:val="00E65E2B"/>
    <w:rsid w:val="00E66505"/>
    <w:rsid w:val="00E672CB"/>
    <w:rsid w:val="00E67457"/>
    <w:rsid w:val="00E70096"/>
    <w:rsid w:val="00E703BA"/>
    <w:rsid w:val="00E70853"/>
    <w:rsid w:val="00E714FF"/>
    <w:rsid w:val="00E72829"/>
    <w:rsid w:val="00E72A3B"/>
    <w:rsid w:val="00E72A72"/>
    <w:rsid w:val="00E730FA"/>
    <w:rsid w:val="00E73B23"/>
    <w:rsid w:val="00E73BFF"/>
    <w:rsid w:val="00E74947"/>
    <w:rsid w:val="00E752E9"/>
    <w:rsid w:val="00E757D9"/>
    <w:rsid w:val="00E75C57"/>
    <w:rsid w:val="00E75C6B"/>
    <w:rsid w:val="00E75D59"/>
    <w:rsid w:val="00E7693F"/>
    <w:rsid w:val="00E7713A"/>
    <w:rsid w:val="00E77558"/>
    <w:rsid w:val="00E777D3"/>
    <w:rsid w:val="00E778B2"/>
    <w:rsid w:val="00E7798E"/>
    <w:rsid w:val="00E806A1"/>
    <w:rsid w:val="00E80771"/>
    <w:rsid w:val="00E807A5"/>
    <w:rsid w:val="00E808A6"/>
    <w:rsid w:val="00E809B0"/>
    <w:rsid w:val="00E8101F"/>
    <w:rsid w:val="00E813A2"/>
    <w:rsid w:val="00E813EE"/>
    <w:rsid w:val="00E81814"/>
    <w:rsid w:val="00E81C6A"/>
    <w:rsid w:val="00E81F57"/>
    <w:rsid w:val="00E82075"/>
    <w:rsid w:val="00E824C4"/>
    <w:rsid w:val="00E82B5D"/>
    <w:rsid w:val="00E82E78"/>
    <w:rsid w:val="00E831C2"/>
    <w:rsid w:val="00E83252"/>
    <w:rsid w:val="00E83849"/>
    <w:rsid w:val="00E83AFB"/>
    <w:rsid w:val="00E83D1C"/>
    <w:rsid w:val="00E83D76"/>
    <w:rsid w:val="00E83DFA"/>
    <w:rsid w:val="00E83F2C"/>
    <w:rsid w:val="00E84198"/>
    <w:rsid w:val="00E843D4"/>
    <w:rsid w:val="00E84D4D"/>
    <w:rsid w:val="00E84F2D"/>
    <w:rsid w:val="00E84F39"/>
    <w:rsid w:val="00E8519F"/>
    <w:rsid w:val="00E8538A"/>
    <w:rsid w:val="00E855A4"/>
    <w:rsid w:val="00E856A1"/>
    <w:rsid w:val="00E85E92"/>
    <w:rsid w:val="00E863FA"/>
    <w:rsid w:val="00E86AEA"/>
    <w:rsid w:val="00E86C36"/>
    <w:rsid w:val="00E86DB7"/>
    <w:rsid w:val="00E87006"/>
    <w:rsid w:val="00E87110"/>
    <w:rsid w:val="00E90643"/>
    <w:rsid w:val="00E90763"/>
    <w:rsid w:val="00E90765"/>
    <w:rsid w:val="00E90B5A"/>
    <w:rsid w:val="00E90B79"/>
    <w:rsid w:val="00E90E96"/>
    <w:rsid w:val="00E91A8B"/>
    <w:rsid w:val="00E91D2C"/>
    <w:rsid w:val="00E92178"/>
    <w:rsid w:val="00E9267C"/>
    <w:rsid w:val="00E926BB"/>
    <w:rsid w:val="00E92AB1"/>
    <w:rsid w:val="00E93107"/>
    <w:rsid w:val="00E93898"/>
    <w:rsid w:val="00E93BDA"/>
    <w:rsid w:val="00E93C28"/>
    <w:rsid w:val="00E93D01"/>
    <w:rsid w:val="00E94AE6"/>
    <w:rsid w:val="00E94BDE"/>
    <w:rsid w:val="00E94D55"/>
    <w:rsid w:val="00E94F55"/>
    <w:rsid w:val="00E9578D"/>
    <w:rsid w:val="00E95F46"/>
    <w:rsid w:val="00E9613A"/>
    <w:rsid w:val="00E96600"/>
    <w:rsid w:val="00E96789"/>
    <w:rsid w:val="00E96B08"/>
    <w:rsid w:val="00E97459"/>
    <w:rsid w:val="00E974B5"/>
    <w:rsid w:val="00E9767E"/>
    <w:rsid w:val="00E9795D"/>
    <w:rsid w:val="00E97A09"/>
    <w:rsid w:val="00E97D82"/>
    <w:rsid w:val="00E97DF2"/>
    <w:rsid w:val="00E97DF7"/>
    <w:rsid w:val="00EA0077"/>
    <w:rsid w:val="00EA03B5"/>
    <w:rsid w:val="00EA0A47"/>
    <w:rsid w:val="00EA0DE6"/>
    <w:rsid w:val="00EA16D8"/>
    <w:rsid w:val="00EA1831"/>
    <w:rsid w:val="00EA1DED"/>
    <w:rsid w:val="00EA2925"/>
    <w:rsid w:val="00EA3589"/>
    <w:rsid w:val="00EA3EAA"/>
    <w:rsid w:val="00EA4844"/>
    <w:rsid w:val="00EA4DF6"/>
    <w:rsid w:val="00EA5BD0"/>
    <w:rsid w:val="00EA6415"/>
    <w:rsid w:val="00EA6697"/>
    <w:rsid w:val="00EA66D8"/>
    <w:rsid w:val="00EA6981"/>
    <w:rsid w:val="00EA7022"/>
    <w:rsid w:val="00EA70F1"/>
    <w:rsid w:val="00EA71CC"/>
    <w:rsid w:val="00EA740B"/>
    <w:rsid w:val="00EA769F"/>
    <w:rsid w:val="00EA77D7"/>
    <w:rsid w:val="00EA7BF7"/>
    <w:rsid w:val="00EB01AB"/>
    <w:rsid w:val="00EB01E5"/>
    <w:rsid w:val="00EB04E9"/>
    <w:rsid w:val="00EB070F"/>
    <w:rsid w:val="00EB127A"/>
    <w:rsid w:val="00EB1505"/>
    <w:rsid w:val="00EB19C4"/>
    <w:rsid w:val="00EB1AC8"/>
    <w:rsid w:val="00EB2078"/>
    <w:rsid w:val="00EB2235"/>
    <w:rsid w:val="00EB25DD"/>
    <w:rsid w:val="00EB26E4"/>
    <w:rsid w:val="00EB2ED0"/>
    <w:rsid w:val="00EB3043"/>
    <w:rsid w:val="00EB34A9"/>
    <w:rsid w:val="00EB3792"/>
    <w:rsid w:val="00EB383D"/>
    <w:rsid w:val="00EB3AB9"/>
    <w:rsid w:val="00EB49A0"/>
    <w:rsid w:val="00EB4B2B"/>
    <w:rsid w:val="00EB4E56"/>
    <w:rsid w:val="00EB5429"/>
    <w:rsid w:val="00EB5AB6"/>
    <w:rsid w:val="00EB5F01"/>
    <w:rsid w:val="00EB65D9"/>
    <w:rsid w:val="00EB6A9D"/>
    <w:rsid w:val="00EB73B8"/>
    <w:rsid w:val="00EB7718"/>
    <w:rsid w:val="00EB7C98"/>
    <w:rsid w:val="00EC08D7"/>
    <w:rsid w:val="00EC0C7C"/>
    <w:rsid w:val="00EC18EE"/>
    <w:rsid w:val="00EC1C2D"/>
    <w:rsid w:val="00EC1CE7"/>
    <w:rsid w:val="00EC1DE7"/>
    <w:rsid w:val="00EC1FA9"/>
    <w:rsid w:val="00EC21DE"/>
    <w:rsid w:val="00EC22A2"/>
    <w:rsid w:val="00EC28EB"/>
    <w:rsid w:val="00EC3259"/>
    <w:rsid w:val="00EC3701"/>
    <w:rsid w:val="00EC3B8F"/>
    <w:rsid w:val="00EC3C48"/>
    <w:rsid w:val="00EC3E15"/>
    <w:rsid w:val="00EC4202"/>
    <w:rsid w:val="00EC439D"/>
    <w:rsid w:val="00EC4576"/>
    <w:rsid w:val="00EC4870"/>
    <w:rsid w:val="00EC4CFB"/>
    <w:rsid w:val="00EC4D56"/>
    <w:rsid w:val="00EC4F1D"/>
    <w:rsid w:val="00EC54FC"/>
    <w:rsid w:val="00EC55B4"/>
    <w:rsid w:val="00EC56BB"/>
    <w:rsid w:val="00EC5845"/>
    <w:rsid w:val="00EC5991"/>
    <w:rsid w:val="00EC5C5C"/>
    <w:rsid w:val="00EC6108"/>
    <w:rsid w:val="00EC69AC"/>
    <w:rsid w:val="00EC6B83"/>
    <w:rsid w:val="00EC73C0"/>
    <w:rsid w:val="00EC7DB2"/>
    <w:rsid w:val="00EC7F12"/>
    <w:rsid w:val="00ED00E2"/>
    <w:rsid w:val="00ED09D4"/>
    <w:rsid w:val="00ED0C0A"/>
    <w:rsid w:val="00ED1281"/>
    <w:rsid w:val="00ED1375"/>
    <w:rsid w:val="00ED148C"/>
    <w:rsid w:val="00ED1A09"/>
    <w:rsid w:val="00ED1A8C"/>
    <w:rsid w:val="00ED1DA1"/>
    <w:rsid w:val="00ED20A6"/>
    <w:rsid w:val="00ED25DC"/>
    <w:rsid w:val="00ED2CBC"/>
    <w:rsid w:val="00ED2DB7"/>
    <w:rsid w:val="00ED2DFF"/>
    <w:rsid w:val="00ED2E13"/>
    <w:rsid w:val="00ED30E9"/>
    <w:rsid w:val="00ED3232"/>
    <w:rsid w:val="00ED3248"/>
    <w:rsid w:val="00ED374A"/>
    <w:rsid w:val="00ED3E92"/>
    <w:rsid w:val="00ED4FD3"/>
    <w:rsid w:val="00ED541E"/>
    <w:rsid w:val="00ED58BC"/>
    <w:rsid w:val="00ED5AE4"/>
    <w:rsid w:val="00ED5B12"/>
    <w:rsid w:val="00ED5FA6"/>
    <w:rsid w:val="00ED642A"/>
    <w:rsid w:val="00ED6431"/>
    <w:rsid w:val="00ED6C81"/>
    <w:rsid w:val="00ED74DF"/>
    <w:rsid w:val="00EE0094"/>
    <w:rsid w:val="00EE086F"/>
    <w:rsid w:val="00EE0A59"/>
    <w:rsid w:val="00EE0C80"/>
    <w:rsid w:val="00EE0D79"/>
    <w:rsid w:val="00EE104D"/>
    <w:rsid w:val="00EE19EC"/>
    <w:rsid w:val="00EE1BA6"/>
    <w:rsid w:val="00EE1C44"/>
    <w:rsid w:val="00EE1D5D"/>
    <w:rsid w:val="00EE257C"/>
    <w:rsid w:val="00EE2EA1"/>
    <w:rsid w:val="00EE31B3"/>
    <w:rsid w:val="00EE33EA"/>
    <w:rsid w:val="00EE3CE7"/>
    <w:rsid w:val="00EE3FE5"/>
    <w:rsid w:val="00EE420E"/>
    <w:rsid w:val="00EE4394"/>
    <w:rsid w:val="00EE4492"/>
    <w:rsid w:val="00EE4982"/>
    <w:rsid w:val="00EE4ADC"/>
    <w:rsid w:val="00EE4BC9"/>
    <w:rsid w:val="00EE5AA3"/>
    <w:rsid w:val="00EE6669"/>
    <w:rsid w:val="00EE6A99"/>
    <w:rsid w:val="00EE6BEE"/>
    <w:rsid w:val="00EE7060"/>
    <w:rsid w:val="00EE763C"/>
    <w:rsid w:val="00EE7D65"/>
    <w:rsid w:val="00EF02A6"/>
    <w:rsid w:val="00EF054B"/>
    <w:rsid w:val="00EF09C5"/>
    <w:rsid w:val="00EF10AD"/>
    <w:rsid w:val="00EF1320"/>
    <w:rsid w:val="00EF156F"/>
    <w:rsid w:val="00EF1D31"/>
    <w:rsid w:val="00EF202C"/>
    <w:rsid w:val="00EF21CC"/>
    <w:rsid w:val="00EF2F31"/>
    <w:rsid w:val="00EF35DA"/>
    <w:rsid w:val="00EF39DC"/>
    <w:rsid w:val="00EF39DE"/>
    <w:rsid w:val="00EF3A7A"/>
    <w:rsid w:val="00EF3E15"/>
    <w:rsid w:val="00EF446D"/>
    <w:rsid w:val="00EF49D8"/>
    <w:rsid w:val="00EF4BCD"/>
    <w:rsid w:val="00EF5042"/>
    <w:rsid w:val="00EF55B6"/>
    <w:rsid w:val="00EF56C7"/>
    <w:rsid w:val="00EF5EC1"/>
    <w:rsid w:val="00EF6BD7"/>
    <w:rsid w:val="00EF6C72"/>
    <w:rsid w:val="00EF6CA5"/>
    <w:rsid w:val="00EF71E9"/>
    <w:rsid w:val="00EF727A"/>
    <w:rsid w:val="00EF794B"/>
    <w:rsid w:val="00F00281"/>
    <w:rsid w:val="00F003CE"/>
    <w:rsid w:val="00F00409"/>
    <w:rsid w:val="00F00497"/>
    <w:rsid w:val="00F008AE"/>
    <w:rsid w:val="00F00D3B"/>
    <w:rsid w:val="00F010D7"/>
    <w:rsid w:val="00F0161D"/>
    <w:rsid w:val="00F02072"/>
    <w:rsid w:val="00F023C1"/>
    <w:rsid w:val="00F0240E"/>
    <w:rsid w:val="00F0269B"/>
    <w:rsid w:val="00F026F0"/>
    <w:rsid w:val="00F0281D"/>
    <w:rsid w:val="00F02CA9"/>
    <w:rsid w:val="00F030AD"/>
    <w:rsid w:val="00F03F09"/>
    <w:rsid w:val="00F04306"/>
    <w:rsid w:val="00F045D9"/>
    <w:rsid w:val="00F04EBB"/>
    <w:rsid w:val="00F051E4"/>
    <w:rsid w:val="00F052F5"/>
    <w:rsid w:val="00F05361"/>
    <w:rsid w:val="00F05B1B"/>
    <w:rsid w:val="00F05CA4"/>
    <w:rsid w:val="00F06051"/>
    <w:rsid w:val="00F062B9"/>
    <w:rsid w:val="00F0643E"/>
    <w:rsid w:val="00F0672D"/>
    <w:rsid w:val="00F06CC0"/>
    <w:rsid w:val="00F06F47"/>
    <w:rsid w:val="00F07250"/>
    <w:rsid w:val="00F07372"/>
    <w:rsid w:val="00F078F9"/>
    <w:rsid w:val="00F07A37"/>
    <w:rsid w:val="00F1032D"/>
    <w:rsid w:val="00F1033E"/>
    <w:rsid w:val="00F104F6"/>
    <w:rsid w:val="00F10BA4"/>
    <w:rsid w:val="00F10E3D"/>
    <w:rsid w:val="00F10EC1"/>
    <w:rsid w:val="00F1124B"/>
    <w:rsid w:val="00F11587"/>
    <w:rsid w:val="00F1169F"/>
    <w:rsid w:val="00F11A33"/>
    <w:rsid w:val="00F11D14"/>
    <w:rsid w:val="00F12151"/>
    <w:rsid w:val="00F12B35"/>
    <w:rsid w:val="00F12DC4"/>
    <w:rsid w:val="00F13632"/>
    <w:rsid w:val="00F13680"/>
    <w:rsid w:val="00F136D4"/>
    <w:rsid w:val="00F13D18"/>
    <w:rsid w:val="00F13E98"/>
    <w:rsid w:val="00F1519C"/>
    <w:rsid w:val="00F155BE"/>
    <w:rsid w:val="00F15A42"/>
    <w:rsid w:val="00F15EF7"/>
    <w:rsid w:val="00F15F56"/>
    <w:rsid w:val="00F1618B"/>
    <w:rsid w:val="00F16247"/>
    <w:rsid w:val="00F16456"/>
    <w:rsid w:val="00F165E4"/>
    <w:rsid w:val="00F1678B"/>
    <w:rsid w:val="00F16A65"/>
    <w:rsid w:val="00F16C61"/>
    <w:rsid w:val="00F16DED"/>
    <w:rsid w:val="00F16EFE"/>
    <w:rsid w:val="00F178DA"/>
    <w:rsid w:val="00F17CD0"/>
    <w:rsid w:val="00F2003D"/>
    <w:rsid w:val="00F20110"/>
    <w:rsid w:val="00F20415"/>
    <w:rsid w:val="00F205AB"/>
    <w:rsid w:val="00F21704"/>
    <w:rsid w:val="00F21F6E"/>
    <w:rsid w:val="00F22129"/>
    <w:rsid w:val="00F22256"/>
    <w:rsid w:val="00F22516"/>
    <w:rsid w:val="00F22708"/>
    <w:rsid w:val="00F22778"/>
    <w:rsid w:val="00F2288C"/>
    <w:rsid w:val="00F22A60"/>
    <w:rsid w:val="00F22BED"/>
    <w:rsid w:val="00F22C61"/>
    <w:rsid w:val="00F22FAC"/>
    <w:rsid w:val="00F239CA"/>
    <w:rsid w:val="00F23A53"/>
    <w:rsid w:val="00F23AAD"/>
    <w:rsid w:val="00F23B99"/>
    <w:rsid w:val="00F23DAE"/>
    <w:rsid w:val="00F24120"/>
    <w:rsid w:val="00F24465"/>
    <w:rsid w:val="00F244A1"/>
    <w:rsid w:val="00F2497F"/>
    <w:rsid w:val="00F24E03"/>
    <w:rsid w:val="00F257E8"/>
    <w:rsid w:val="00F25DCC"/>
    <w:rsid w:val="00F268E6"/>
    <w:rsid w:val="00F26B66"/>
    <w:rsid w:val="00F27164"/>
    <w:rsid w:val="00F271FF"/>
    <w:rsid w:val="00F27710"/>
    <w:rsid w:val="00F27768"/>
    <w:rsid w:val="00F3049A"/>
    <w:rsid w:val="00F30AD3"/>
    <w:rsid w:val="00F30FE9"/>
    <w:rsid w:val="00F3106C"/>
    <w:rsid w:val="00F310D7"/>
    <w:rsid w:val="00F3154E"/>
    <w:rsid w:val="00F31CB2"/>
    <w:rsid w:val="00F324E5"/>
    <w:rsid w:val="00F328E4"/>
    <w:rsid w:val="00F32BC4"/>
    <w:rsid w:val="00F336DA"/>
    <w:rsid w:val="00F3374E"/>
    <w:rsid w:val="00F33982"/>
    <w:rsid w:val="00F346F1"/>
    <w:rsid w:val="00F34FCD"/>
    <w:rsid w:val="00F35001"/>
    <w:rsid w:val="00F35237"/>
    <w:rsid w:val="00F35A97"/>
    <w:rsid w:val="00F35BE4"/>
    <w:rsid w:val="00F365E2"/>
    <w:rsid w:val="00F368ED"/>
    <w:rsid w:val="00F36AE7"/>
    <w:rsid w:val="00F37158"/>
    <w:rsid w:val="00F401F8"/>
    <w:rsid w:val="00F4046F"/>
    <w:rsid w:val="00F4080F"/>
    <w:rsid w:val="00F40A77"/>
    <w:rsid w:val="00F40B01"/>
    <w:rsid w:val="00F40D88"/>
    <w:rsid w:val="00F41CB2"/>
    <w:rsid w:val="00F41FDB"/>
    <w:rsid w:val="00F420BE"/>
    <w:rsid w:val="00F4256F"/>
    <w:rsid w:val="00F42C64"/>
    <w:rsid w:val="00F42D0C"/>
    <w:rsid w:val="00F4326A"/>
    <w:rsid w:val="00F44055"/>
    <w:rsid w:val="00F44121"/>
    <w:rsid w:val="00F44416"/>
    <w:rsid w:val="00F444CB"/>
    <w:rsid w:val="00F44589"/>
    <w:rsid w:val="00F448B3"/>
    <w:rsid w:val="00F44AA5"/>
    <w:rsid w:val="00F44AE0"/>
    <w:rsid w:val="00F458A9"/>
    <w:rsid w:val="00F45A8A"/>
    <w:rsid w:val="00F45D70"/>
    <w:rsid w:val="00F45E7E"/>
    <w:rsid w:val="00F46BC8"/>
    <w:rsid w:val="00F46DAE"/>
    <w:rsid w:val="00F46EBD"/>
    <w:rsid w:val="00F47F97"/>
    <w:rsid w:val="00F5053E"/>
    <w:rsid w:val="00F50C2A"/>
    <w:rsid w:val="00F50C97"/>
    <w:rsid w:val="00F511CD"/>
    <w:rsid w:val="00F51B20"/>
    <w:rsid w:val="00F5238C"/>
    <w:rsid w:val="00F52585"/>
    <w:rsid w:val="00F52696"/>
    <w:rsid w:val="00F52987"/>
    <w:rsid w:val="00F52ABE"/>
    <w:rsid w:val="00F52F70"/>
    <w:rsid w:val="00F53F0C"/>
    <w:rsid w:val="00F5479D"/>
    <w:rsid w:val="00F54F0F"/>
    <w:rsid w:val="00F556CF"/>
    <w:rsid w:val="00F55915"/>
    <w:rsid w:val="00F55C55"/>
    <w:rsid w:val="00F55D90"/>
    <w:rsid w:val="00F55E22"/>
    <w:rsid w:val="00F56189"/>
    <w:rsid w:val="00F56353"/>
    <w:rsid w:val="00F56476"/>
    <w:rsid w:val="00F5678D"/>
    <w:rsid w:val="00F56828"/>
    <w:rsid w:val="00F5688F"/>
    <w:rsid w:val="00F57174"/>
    <w:rsid w:val="00F57389"/>
    <w:rsid w:val="00F6002F"/>
    <w:rsid w:val="00F60934"/>
    <w:rsid w:val="00F60AE1"/>
    <w:rsid w:val="00F60B24"/>
    <w:rsid w:val="00F60E8D"/>
    <w:rsid w:val="00F61270"/>
    <w:rsid w:val="00F61465"/>
    <w:rsid w:val="00F61D73"/>
    <w:rsid w:val="00F62231"/>
    <w:rsid w:val="00F624E7"/>
    <w:rsid w:val="00F62955"/>
    <w:rsid w:val="00F62A91"/>
    <w:rsid w:val="00F62A98"/>
    <w:rsid w:val="00F62B35"/>
    <w:rsid w:val="00F62B4C"/>
    <w:rsid w:val="00F62DDE"/>
    <w:rsid w:val="00F62E15"/>
    <w:rsid w:val="00F62E5C"/>
    <w:rsid w:val="00F63030"/>
    <w:rsid w:val="00F63446"/>
    <w:rsid w:val="00F63544"/>
    <w:rsid w:val="00F6377B"/>
    <w:rsid w:val="00F644F4"/>
    <w:rsid w:val="00F645C8"/>
    <w:rsid w:val="00F647AE"/>
    <w:rsid w:val="00F647DE"/>
    <w:rsid w:val="00F64809"/>
    <w:rsid w:val="00F649A7"/>
    <w:rsid w:val="00F64C2E"/>
    <w:rsid w:val="00F6573F"/>
    <w:rsid w:val="00F659DA"/>
    <w:rsid w:val="00F65B32"/>
    <w:rsid w:val="00F65C96"/>
    <w:rsid w:val="00F664BA"/>
    <w:rsid w:val="00F66B41"/>
    <w:rsid w:val="00F671C8"/>
    <w:rsid w:val="00F67BC3"/>
    <w:rsid w:val="00F67EBB"/>
    <w:rsid w:val="00F67F72"/>
    <w:rsid w:val="00F70045"/>
    <w:rsid w:val="00F703FF"/>
    <w:rsid w:val="00F7042E"/>
    <w:rsid w:val="00F704BB"/>
    <w:rsid w:val="00F70758"/>
    <w:rsid w:val="00F7079A"/>
    <w:rsid w:val="00F7079F"/>
    <w:rsid w:val="00F707EB"/>
    <w:rsid w:val="00F70AB4"/>
    <w:rsid w:val="00F70B7F"/>
    <w:rsid w:val="00F70BCD"/>
    <w:rsid w:val="00F70DDB"/>
    <w:rsid w:val="00F71009"/>
    <w:rsid w:val="00F7124F"/>
    <w:rsid w:val="00F7131C"/>
    <w:rsid w:val="00F71738"/>
    <w:rsid w:val="00F71767"/>
    <w:rsid w:val="00F72077"/>
    <w:rsid w:val="00F72407"/>
    <w:rsid w:val="00F72A37"/>
    <w:rsid w:val="00F73507"/>
    <w:rsid w:val="00F736B5"/>
    <w:rsid w:val="00F73ABB"/>
    <w:rsid w:val="00F73CCB"/>
    <w:rsid w:val="00F742F7"/>
    <w:rsid w:val="00F74DFA"/>
    <w:rsid w:val="00F754FE"/>
    <w:rsid w:val="00F75641"/>
    <w:rsid w:val="00F75B73"/>
    <w:rsid w:val="00F75D16"/>
    <w:rsid w:val="00F768B0"/>
    <w:rsid w:val="00F76A1F"/>
    <w:rsid w:val="00F76D26"/>
    <w:rsid w:val="00F7709E"/>
    <w:rsid w:val="00F770F8"/>
    <w:rsid w:val="00F77558"/>
    <w:rsid w:val="00F7762B"/>
    <w:rsid w:val="00F77B1B"/>
    <w:rsid w:val="00F77C5C"/>
    <w:rsid w:val="00F77C8E"/>
    <w:rsid w:val="00F77CA9"/>
    <w:rsid w:val="00F77EEF"/>
    <w:rsid w:val="00F806FD"/>
    <w:rsid w:val="00F80A62"/>
    <w:rsid w:val="00F80D2E"/>
    <w:rsid w:val="00F813BE"/>
    <w:rsid w:val="00F817A9"/>
    <w:rsid w:val="00F81836"/>
    <w:rsid w:val="00F8195E"/>
    <w:rsid w:val="00F81C10"/>
    <w:rsid w:val="00F81FAC"/>
    <w:rsid w:val="00F8221E"/>
    <w:rsid w:val="00F824A9"/>
    <w:rsid w:val="00F826F1"/>
    <w:rsid w:val="00F8333F"/>
    <w:rsid w:val="00F833C5"/>
    <w:rsid w:val="00F83585"/>
    <w:rsid w:val="00F8364E"/>
    <w:rsid w:val="00F836A6"/>
    <w:rsid w:val="00F83C5C"/>
    <w:rsid w:val="00F83C6F"/>
    <w:rsid w:val="00F84218"/>
    <w:rsid w:val="00F84250"/>
    <w:rsid w:val="00F84A82"/>
    <w:rsid w:val="00F851AB"/>
    <w:rsid w:val="00F85788"/>
    <w:rsid w:val="00F857B5"/>
    <w:rsid w:val="00F85994"/>
    <w:rsid w:val="00F861E7"/>
    <w:rsid w:val="00F86BEA"/>
    <w:rsid w:val="00F86E34"/>
    <w:rsid w:val="00F86F07"/>
    <w:rsid w:val="00F87215"/>
    <w:rsid w:val="00F8797A"/>
    <w:rsid w:val="00F87A4C"/>
    <w:rsid w:val="00F900FF"/>
    <w:rsid w:val="00F90258"/>
    <w:rsid w:val="00F903FD"/>
    <w:rsid w:val="00F9151E"/>
    <w:rsid w:val="00F91537"/>
    <w:rsid w:val="00F9166D"/>
    <w:rsid w:val="00F91B95"/>
    <w:rsid w:val="00F91DFA"/>
    <w:rsid w:val="00F92510"/>
    <w:rsid w:val="00F929B6"/>
    <w:rsid w:val="00F9352A"/>
    <w:rsid w:val="00F93574"/>
    <w:rsid w:val="00F936D8"/>
    <w:rsid w:val="00F9394A"/>
    <w:rsid w:val="00F93A1F"/>
    <w:rsid w:val="00F93B64"/>
    <w:rsid w:val="00F9404E"/>
    <w:rsid w:val="00F945AE"/>
    <w:rsid w:val="00F94C89"/>
    <w:rsid w:val="00F950E1"/>
    <w:rsid w:val="00F953F1"/>
    <w:rsid w:val="00F959FD"/>
    <w:rsid w:val="00F9698B"/>
    <w:rsid w:val="00F96A32"/>
    <w:rsid w:val="00F972E2"/>
    <w:rsid w:val="00F97571"/>
    <w:rsid w:val="00F978C7"/>
    <w:rsid w:val="00FA0157"/>
    <w:rsid w:val="00FA04E6"/>
    <w:rsid w:val="00FA13E8"/>
    <w:rsid w:val="00FA14AB"/>
    <w:rsid w:val="00FA1C56"/>
    <w:rsid w:val="00FA2417"/>
    <w:rsid w:val="00FA273E"/>
    <w:rsid w:val="00FA2760"/>
    <w:rsid w:val="00FA302A"/>
    <w:rsid w:val="00FA32E3"/>
    <w:rsid w:val="00FA350A"/>
    <w:rsid w:val="00FA3863"/>
    <w:rsid w:val="00FA3917"/>
    <w:rsid w:val="00FA39E4"/>
    <w:rsid w:val="00FA3A7D"/>
    <w:rsid w:val="00FA3CFB"/>
    <w:rsid w:val="00FA402E"/>
    <w:rsid w:val="00FA4359"/>
    <w:rsid w:val="00FA4887"/>
    <w:rsid w:val="00FA49D7"/>
    <w:rsid w:val="00FA4B52"/>
    <w:rsid w:val="00FA4DB6"/>
    <w:rsid w:val="00FA5820"/>
    <w:rsid w:val="00FA597F"/>
    <w:rsid w:val="00FA5CC1"/>
    <w:rsid w:val="00FA5ECD"/>
    <w:rsid w:val="00FA60C5"/>
    <w:rsid w:val="00FA63CF"/>
    <w:rsid w:val="00FA730B"/>
    <w:rsid w:val="00FA7895"/>
    <w:rsid w:val="00FA7F28"/>
    <w:rsid w:val="00FB0986"/>
    <w:rsid w:val="00FB0F24"/>
    <w:rsid w:val="00FB0F5E"/>
    <w:rsid w:val="00FB0F60"/>
    <w:rsid w:val="00FB1082"/>
    <w:rsid w:val="00FB12D6"/>
    <w:rsid w:val="00FB1625"/>
    <w:rsid w:val="00FB2044"/>
    <w:rsid w:val="00FB2310"/>
    <w:rsid w:val="00FB26FE"/>
    <w:rsid w:val="00FB2C3E"/>
    <w:rsid w:val="00FB2DE2"/>
    <w:rsid w:val="00FB320C"/>
    <w:rsid w:val="00FB3253"/>
    <w:rsid w:val="00FB35D0"/>
    <w:rsid w:val="00FB3B94"/>
    <w:rsid w:val="00FB3D31"/>
    <w:rsid w:val="00FB403A"/>
    <w:rsid w:val="00FB43B5"/>
    <w:rsid w:val="00FB472E"/>
    <w:rsid w:val="00FB4A31"/>
    <w:rsid w:val="00FB4EC7"/>
    <w:rsid w:val="00FB4FE5"/>
    <w:rsid w:val="00FB505D"/>
    <w:rsid w:val="00FB5C7B"/>
    <w:rsid w:val="00FB5ED3"/>
    <w:rsid w:val="00FB5F11"/>
    <w:rsid w:val="00FB6027"/>
    <w:rsid w:val="00FB6310"/>
    <w:rsid w:val="00FB692E"/>
    <w:rsid w:val="00FB69D4"/>
    <w:rsid w:val="00FB7205"/>
    <w:rsid w:val="00FB723B"/>
    <w:rsid w:val="00FB7275"/>
    <w:rsid w:val="00FB75E2"/>
    <w:rsid w:val="00FB7BCE"/>
    <w:rsid w:val="00FB7DD7"/>
    <w:rsid w:val="00FC0475"/>
    <w:rsid w:val="00FC04D0"/>
    <w:rsid w:val="00FC0A8F"/>
    <w:rsid w:val="00FC0AC2"/>
    <w:rsid w:val="00FC0AD2"/>
    <w:rsid w:val="00FC1B0F"/>
    <w:rsid w:val="00FC20EC"/>
    <w:rsid w:val="00FC2F5C"/>
    <w:rsid w:val="00FC3046"/>
    <w:rsid w:val="00FC354E"/>
    <w:rsid w:val="00FC3857"/>
    <w:rsid w:val="00FC3A9D"/>
    <w:rsid w:val="00FC3B00"/>
    <w:rsid w:val="00FC3CFD"/>
    <w:rsid w:val="00FC3E59"/>
    <w:rsid w:val="00FC4793"/>
    <w:rsid w:val="00FC4A6B"/>
    <w:rsid w:val="00FC5793"/>
    <w:rsid w:val="00FC5AA8"/>
    <w:rsid w:val="00FC5BA6"/>
    <w:rsid w:val="00FC5ED2"/>
    <w:rsid w:val="00FC5FDF"/>
    <w:rsid w:val="00FC6241"/>
    <w:rsid w:val="00FC6EBF"/>
    <w:rsid w:val="00FC7F30"/>
    <w:rsid w:val="00FD0360"/>
    <w:rsid w:val="00FD082B"/>
    <w:rsid w:val="00FD1F02"/>
    <w:rsid w:val="00FD2905"/>
    <w:rsid w:val="00FD2ACC"/>
    <w:rsid w:val="00FD2D20"/>
    <w:rsid w:val="00FD323D"/>
    <w:rsid w:val="00FD34E4"/>
    <w:rsid w:val="00FD390E"/>
    <w:rsid w:val="00FD398E"/>
    <w:rsid w:val="00FD3CD5"/>
    <w:rsid w:val="00FD3DB4"/>
    <w:rsid w:val="00FD473B"/>
    <w:rsid w:val="00FD5096"/>
    <w:rsid w:val="00FD5155"/>
    <w:rsid w:val="00FD542E"/>
    <w:rsid w:val="00FD565B"/>
    <w:rsid w:val="00FD5A4F"/>
    <w:rsid w:val="00FD5AA5"/>
    <w:rsid w:val="00FD60DE"/>
    <w:rsid w:val="00FD637A"/>
    <w:rsid w:val="00FD6FB9"/>
    <w:rsid w:val="00FD6FC7"/>
    <w:rsid w:val="00FD78C1"/>
    <w:rsid w:val="00FE00D8"/>
    <w:rsid w:val="00FE0771"/>
    <w:rsid w:val="00FE0C18"/>
    <w:rsid w:val="00FE1109"/>
    <w:rsid w:val="00FE12B5"/>
    <w:rsid w:val="00FE1753"/>
    <w:rsid w:val="00FE1ADE"/>
    <w:rsid w:val="00FE1FC0"/>
    <w:rsid w:val="00FE290A"/>
    <w:rsid w:val="00FE30A9"/>
    <w:rsid w:val="00FE339C"/>
    <w:rsid w:val="00FE38DC"/>
    <w:rsid w:val="00FE3BFC"/>
    <w:rsid w:val="00FE3C9E"/>
    <w:rsid w:val="00FE3E23"/>
    <w:rsid w:val="00FE4884"/>
    <w:rsid w:val="00FE5618"/>
    <w:rsid w:val="00FE568F"/>
    <w:rsid w:val="00FE56A5"/>
    <w:rsid w:val="00FE5863"/>
    <w:rsid w:val="00FE5BEF"/>
    <w:rsid w:val="00FE5CC9"/>
    <w:rsid w:val="00FE62EE"/>
    <w:rsid w:val="00FE64EE"/>
    <w:rsid w:val="00FE68A2"/>
    <w:rsid w:val="00FE6AD3"/>
    <w:rsid w:val="00FE6EAE"/>
    <w:rsid w:val="00FE72BB"/>
    <w:rsid w:val="00FE7437"/>
    <w:rsid w:val="00FE75F1"/>
    <w:rsid w:val="00FE7EF1"/>
    <w:rsid w:val="00FF012D"/>
    <w:rsid w:val="00FF0D9D"/>
    <w:rsid w:val="00FF1274"/>
    <w:rsid w:val="00FF1D50"/>
    <w:rsid w:val="00FF1DC0"/>
    <w:rsid w:val="00FF1F05"/>
    <w:rsid w:val="00FF2585"/>
    <w:rsid w:val="00FF25DF"/>
    <w:rsid w:val="00FF3361"/>
    <w:rsid w:val="00FF34A7"/>
    <w:rsid w:val="00FF34AA"/>
    <w:rsid w:val="00FF37FD"/>
    <w:rsid w:val="00FF3A4C"/>
    <w:rsid w:val="00FF3BAC"/>
    <w:rsid w:val="00FF42C2"/>
    <w:rsid w:val="00FF43E9"/>
    <w:rsid w:val="00FF4434"/>
    <w:rsid w:val="00FF45CD"/>
    <w:rsid w:val="00FF4B8E"/>
    <w:rsid w:val="00FF4FC0"/>
    <w:rsid w:val="00FF5154"/>
    <w:rsid w:val="00FF5314"/>
    <w:rsid w:val="00FF57D9"/>
    <w:rsid w:val="00FF6054"/>
    <w:rsid w:val="00FF6176"/>
    <w:rsid w:val="00FF6B2A"/>
    <w:rsid w:val="00FF6DC0"/>
    <w:rsid w:val="00FF6E5E"/>
    <w:rsid w:val="00FF7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4A1A035"/>
  <w15:docId w15:val="{3BB40C36-AFB1-434B-B3F8-15C4DA28CD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C71EA"/>
    <w:pPr>
      <w:widowControl w:val="0"/>
      <w:topLinePunct/>
    </w:pPr>
    <w:rPr>
      <w:rFonts w:asciiTheme="minorEastAsia" w:hAnsiTheme="minorEastAsia"/>
      <w:lang w:val="nl-NL"/>
    </w:rPr>
  </w:style>
  <w:style w:type="paragraph" w:styleId="1">
    <w:name w:val="heading 1"/>
    <w:basedOn w:val="a"/>
    <w:next w:val="a"/>
    <w:link w:val="10"/>
    <w:uiPriority w:val="9"/>
    <w:qFormat/>
    <w:rsid w:val="001F1C06"/>
    <w:pPr>
      <w:numPr>
        <w:numId w:val="36"/>
      </w:numPr>
      <w:mirrorIndents/>
      <w:jc w:val="both"/>
      <w:outlineLvl w:val="0"/>
    </w:pPr>
    <w:rPr>
      <w:rFonts w:cstheme="majorBidi"/>
      <w:b/>
      <w:sz w:val="24"/>
      <w:szCs w:val="24"/>
    </w:rPr>
  </w:style>
  <w:style w:type="paragraph" w:styleId="2">
    <w:name w:val="heading 2"/>
    <w:basedOn w:val="a"/>
    <w:next w:val="a"/>
    <w:link w:val="20"/>
    <w:uiPriority w:val="9"/>
    <w:unhideWhenUsed/>
    <w:qFormat/>
    <w:rsid w:val="00A21F19"/>
    <w:pPr>
      <w:numPr>
        <w:ilvl w:val="1"/>
        <w:numId w:val="5"/>
      </w:numPr>
      <w:ind w:left="567" w:hanging="279"/>
      <w:jc w:val="both"/>
      <w:outlineLvl w:val="1"/>
    </w:pPr>
    <w:rPr>
      <w:rFonts w:cstheme="majorBidi"/>
      <w:b/>
    </w:rPr>
  </w:style>
  <w:style w:type="paragraph" w:styleId="3">
    <w:name w:val="heading 3"/>
    <w:basedOn w:val="a"/>
    <w:next w:val="a"/>
    <w:link w:val="30"/>
    <w:uiPriority w:val="9"/>
    <w:unhideWhenUsed/>
    <w:qFormat/>
    <w:rsid w:val="00031411"/>
    <w:pPr>
      <w:numPr>
        <w:ilvl w:val="2"/>
        <w:numId w:val="31"/>
      </w:numPr>
      <w:ind w:left="993"/>
      <w:outlineLvl w:val="2"/>
    </w:pPr>
    <w:rPr>
      <w:rFonts w:eastAsia="ＭＳ 明朝" w:cstheme="majorBidi"/>
    </w:rPr>
  </w:style>
  <w:style w:type="paragraph" w:styleId="4">
    <w:name w:val="heading 4"/>
    <w:basedOn w:val="a"/>
    <w:next w:val="a"/>
    <w:link w:val="40"/>
    <w:uiPriority w:val="9"/>
    <w:unhideWhenUsed/>
    <w:qFormat/>
    <w:rsid w:val="00C867D9"/>
    <w:pPr>
      <w:numPr>
        <w:ilvl w:val="3"/>
        <w:numId w:val="31"/>
      </w:numPr>
      <w:outlineLvl w:val="3"/>
    </w:pPr>
    <w:rPr>
      <w:bCs/>
    </w:rPr>
  </w:style>
  <w:style w:type="paragraph" w:styleId="5">
    <w:name w:val="heading 5"/>
    <w:basedOn w:val="a"/>
    <w:next w:val="a"/>
    <w:link w:val="50"/>
    <w:uiPriority w:val="9"/>
    <w:unhideWhenUsed/>
    <w:qFormat/>
    <w:rsid w:val="003414BF"/>
    <w:pPr>
      <w:numPr>
        <w:numId w:val="14"/>
      </w:numPr>
      <w:ind w:left="1418" w:hanging="284"/>
      <w:outlineLvl w:val="4"/>
    </w:pPr>
    <w:rPr>
      <w:rFonts w:cstheme="majorBidi"/>
    </w:rPr>
  </w:style>
  <w:style w:type="paragraph" w:styleId="6">
    <w:name w:val="heading 6"/>
    <w:basedOn w:val="a"/>
    <w:next w:val="a"/>
    <w:link w:val="60"/>
    <w:uiPriority w:val="9"/>
    <w:semiHidden/>
    <w:unhideWhenUsed/>
    <w:qFormat/>
    <w:rsid w:val="002C18FA"/>
    <w:pPr>
      <w:keepNext/>
      <w:topLinePunct w:val="0"/>
      <w:ind w:left="2551" w:hanging="425"/>
      <w:jc w:val="both"/>
      <w:outlineLvl w:val="5"/>
    </w:pPr>
    <w:rPr>
      <w:rFonts w:ascii="ＭＳ 明朝" w:eastAsia="ＭＳ 明朝" w:hAnsiTheme="minorHAnsi"/>
      <w:b/>
      <w:bCs/>
      <w:lang w:val="en-US"/>
    </w:rPr>
  </w:style>
  <w:style w:type="paragraph" w:styleId="7">
    <w:name w:val="heading 7"/>
    <w:basedOn w:val="a"/>
    <w:next w:val="a"/>
    <w:link w:val="70"/>
    <w:uiPriority w:val="9"/>
    <w:semiHidden/>
    <w:unhideWhenUsed/>
    <w:qFormat/>
    <w:rsid w:val="002C18FA"/>
    <w:pPr>
      <w:keepNext/>
      <w:topLinePunct w:val="0"/>
      <w:ind w:left="2976" w:hanging="425"/>
      <w:jc w:val="both"/>
      <w:outlineLvl w:val="6"/>
    </w:pPr>
    <w:rPr>
      <w:rFonts w:ascii="ＭＳ 明朝" w:eastAsia="ＭＳ 明朝" w:hAnsiTheme="minorHAnsi"/>
      <w:lang w:val="en-US"/>
    </w:rPr>
  </w:style>
  <w:style w:type="paragraph" w:styleId="8">
    <w:name w:val="heading 8"/>
    <w:basedOn w:val="a"/>
    <w:next w:val="a"/>
    <w:link w:val="80"/>
    <w:uiPriority w:val="9"/>
    <w:semiHidden/>
    <w:unhideWhenUsed/>
    <w:qFormat/>
    <w:rsid w:val="002C18FA"/>
    <w:pPr>
      <w:keepNext/>
      <w:topLinePunct w:val="0"/>
      <w:ind w:left="3402" w:hanging="426"/>
      <w:jc w:val="both"/>
      <w:outlineLvl w:val="7"/>
    </w:pPr>
    <w:rPr>
      <w:rFonts w:ascii="ＭＳ 明朝" w:eastAsia="ＭＳ 明朝" w:hAnsiTheme="minorHAnsi"/>
      <w:lang w:val="en-US"/>
    </w:rPr>
  </w:style>
  <w:style w:type="paragraph" w:styleId="9">
    <w:name w:val="heading 9"/>
    <w:basedOn w:val="a"/>
    <w:next w:val="a"/>
    <w:link w:val="90"/>
    <w:uiPriority w:val="9"/>
    <w:semiHidden/>
    <w:unhideWhenUsed/>
    <w:qFormat/>
    <w:rsid w:val="002C18FA"/>
    <w:pPr>
      <w:keepNext/>
      <w:topLinePunct w:val="0"/>
      <w:ind w:left="3827" w:hanging="425"/>
      <w:jc w:val="both"/>
      <w:outlineLvl w:val="8"/>
    </w:pPr>
    <w:rPr>
      <w:rFonts w:ascii="ＭＳ 明朝" w:eastAsia="ＭＳ 明朝" w:hAnsiTheme="minorHAnsi"/>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831D04"/>
    <w:pPr>
      <w:tabs>
        <w:tab w:val="center" w:pos="4252"/>
        <w:tab w:val="right" w:pos="8504"/>
      </w:tabs>
      <w:snapToGrid w:val="0"/>
    </w:pPr>
    <w:rPr>
      <w:rFonts w:ascii="ＭＳ 明朝" w:eastAsia="ＭＳ 明朝"/>
    </w:rPr>
  </w:style>
  <w:style w:type="character" w:customStyle="1" w:styleId="a4">
    <w:name w:val="フッター (文字)"/>
    <w:basedOn w:val="a0"/>
    <w:link w:val="a3"/>
    <w:uiPriority w:val="99"/>
    <w:rsid w:val="00831D04"/>
    <w:rPr>
      <w:rFonts w:ascii="ＭＳ 明朝" w:eastAsia="ＭＳ 明朝"/>
    </w:rPr>
  </w:style>
  <w:style w:type="paragraph" w:styleId="a5">
    <w:name w:val="Balloon Text"/>
    <w:basedOn w:val="a"/>
    <w:link w:val="a6"/>
    <w:uiPriority w:val="99"/>
    <w:semiHidden/>
    <w:unhideWhenUsed/>
    <w:rsid w:val="00831D04"/>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831D04"/>
    <w:rPr>
      <w:rFonts w:asciiTheme="majorHAnsi" w:eastAsiaTheme="majorEastAsia" w:hAnsiTheme="majorHAnsi" w:cstheme="majorBidi"/>
      <w:sz w:val="18"/>
      <w:szCs w:val="18"/>
    </w:rPr>
  </w:style>
  <w:style w:type="character" w:styleId="a7">
    <w:name w:val="Hyperlink"/>
    <w:basedOn w:val="a0"/>
    <w:uiPriority w:val="99"/>
    <w:unhideWhenUsed/>
    <w:rsid w:val="00710235"/>
    <w:rPr>
      <w:color w:val="0000FF" w:themeColor="hyperlink"/>
      <w:u w:val="single"/>
    </w:rPr>
  </w:style>
  <w:style w:type="paragraph" w:styleId="a8">
    <w:name w:val="List Paragraph"/>
    <w:basedOn w:val="a"/>
    <w:uiPriority w:val="34"/>
    <w:qFormat/>
    <w:rsid w:val="00615ECD"/>
    <w:pPr>
      <w:ind w:leftChars="400" w:left="840"/>
    </w:pPr>
  </w:style>
  <w:style w:type="paragraph" w:styleId="11">
    <w:name w:val="toc 1"/>
    <w:basedOn w:val="a"/>
    <w:next w:val="a"/>
    <w:link w:val="12"/>
    <w:autoRedefine/>
    <w:uiPriority w:val="39"/>
    <w:unhideWhenUsed/>
    <w:qFormat/>
    <w:rsid w:val="00E672CB"/>
    <w:pPr>
      <w:tabs>
        <w:tab w:val="right" w:leader="dot" w:pos="9061"/>
      </w:tabs>
    </w:pPr>
    <w:rPr>
      <w:rFonts w:cstheme="majorBidi"/>
      <w:noProof/>
    </w:rPr>
  </w:style>
  <w:style w:type="character" w:customStyle="1" w:styleId="10">
    <w:name w:val="見出し 1 (文字)"/>
    <w:basedOn w:val="a0"/>
    <w:link w:val="1"/>
    <w:uiPriority w:val="9"/>
    <w:rsid w:val="001F1C06"/>
    <w:rPr>
      <w:rFonts w:asciiTheme="minorEastAsia" w:hAnsiTheme="minorEastAsia" w:cstheme="majorBidi"/>
      <w:b/>
      <w:sz w:val="24"/>
      <w:szCs w:val="24"/>
      <w:lang w:val="nl-NL"/>
    </w:rPr>
  </w:style>
  <w:style w:type="paragraph" w:styleId="a9">
    <w:name w:val="header"/>
    <w:basedOn w:val="a"/>
    <w:link w:val="aa"/>
    <w:uiPriority w:val="99"/>
    <w:unhideWhenUsed/>
    <w:rsid w:val="006F65BC"/>
    <w:pPr>
      <w:tabs>
        <w:tab w:val="center" w:pos="4252"/>
        <w:tab w:val="right" w:pos="8504"/>
      </w:tabs>
      <w:snapToGrid w:val="0"/>
    </w:pPr>
  </w:style>
  <w:style w:type="character" w:customStyle="1" w:styleId="aa">
    <w:name w:val="ヘッダー (文字)"/>
    <w:basedOn w:val="a0"/>
    <w:link w:val="a9"/>
    <w:uiPriority w:val="99"/>
    <w:rsid w:val="006F65BC"/>
  </w:style>
  <w:style w:type="paragraph" w:customStyle="1" w:styleId="13">
    <w:name w:val="スタイル1"/>
    <w:basedOn w:val="1"/>
    <w:link w:val="14"/>
    <w:rsid w:val="00F945AE"/>
    <w:rPr>
      <w:b w:val="0"/>
    </w:rPr>
  </w:style>
  <w:style w:type="character" w:customStyle="1" w:styleId="14">
    <w:name w:val="スタイル1 (文字)"/>
    <w:basedOn w:val="10"/>
    <w:link w:val="13"/>
    <w:rsid w:val="00F945AE"/>
    <w:rPr>
      <w:rFonts w:asciiTheme="minorEastAsia" w:hAnsiTheme="minorEastAsia" w:cstheme="majorBidi"/>
      <w:b w:val="0"/>
      <w:sz w:val="24"/>
      <w:szCs w:val="24"/>
      <w:lang w:val="nl-NL"/>
    </w:rPr>
  </w:style>
  <w:style w:type="paragraph" w:customStyle="1" w:styleId="21">
    <w:name w:val="スタイル2"/>
    <w:basedOn w:val="2"/>
    <w:link w:val="22"/>
    <w:rsid w:val="00F945AE"/>
    <w:pPr>
      <w:ind w:rightChars="100" w:right="210"/>
    </w:pPr>
    <w:rPr>
      <w:b w:val="0"/>
      <w:sz w:val="22"/>
    </w:rPr>
  </w:style>
  <w:style w:type="character" w:customStyle="1" w:styleId="22">
    <w:name w:val="スタイル2 (文字)"/>
    <w:basedOn w:val="20"/>
    <w:link w:val="21"/>
    <w:rsid w:val="00F945AE"/>
    <w:rPr>
      <w:rFonts w:asciiTheme="minorEastAsia" w:hAnsiTheme="majorHAnsi" w:cstheme="majorBidi"/>
      <w:b w:val="0"/>
      <w:sz w:val="22"/>
      <w:lang w:val="nl-NL"/>
    </w:rPr>
  </w:style>
  <w:style w:type="character" w:customStyle="1" w:styleId="20">
    <w:name w:val="見出し 2 (文字)"/>
    <w:basedOn w:val="a0"/>
    <w:link w:val="2"/>
    <w:uiPriority w:val="9"/>
    <w:rsid w:val="00A21F19"/>
    <w:rPr>
      <w:rFonts w:asciiTheme="minorEastAsia" w:hAnsiTheme="minorEastAsia" w:cstheme="majorBidi"/>
      <w:b/>
      <w:lang w:val="nl-NL"/>
    </w:rPr>
  </w:style>
  <w:style w:type="paragraph" w:customStyle="1" w:styleId="31">
    <w:name w:val="スタイル3"/>
    <w:basedOn w:val="3"/>
    <w:link w:val="32"/>
    <w:rsid w:val="00CA33E5"/>
    <w:pPr>
      <w:ind w:left="0"/>
    </w:pPr>
  </w:style>
  <w:style w:type="character" w:customStyle="1" w:styleId="32">
    <w:name w:val="スタイル3 (文字)"/>
    <w:basedOn w:val="30"/>
    <w:link w:val="31"/>
    <w:rsid w:val="00CA33E5"/>
    <w:rPr>
      <w:rFonts w:ascii="ＭＳ 明朝" w:eastAsia="ＭＳ 明朝" w:hAnsiTheme="majorHAnsi" w:cstheme="majorBidi"/>
      <w:noProof/>
      <w:lang w:val="nl-NL"/>
    </w:rPr>
  </w:style>
  <w:style w:type="character" w:customStyle="1" w:styleId="30">
    <w:name w:val="見出し 3 (文字)"/>
    <w:basedOn w:val="a0"/>
    <w:link w:val="3"/>
    <w:uiPriority w:val="9"/>
    <w:rsid w:val="00031411"/>
    <w:rPr>
      <w:rFonts w:asciiTheme="minorEastAsia" w:eastAsia="ＭＳ 明朝" w:hAnsiTheme="minorEastAsia" w:cstheme="majorBidi"/>
      <w:lang w:val="nl-NL"/>
    </w:rPr>
  </w:style>
  <w:style w:type="paragraph" w:styleId="ab">
    <w:name w:val="caption"/>
    <w:basedOn w:val="a"/>
    <w:next w:val="a"/>
    <w:link w:val="ac"/>
    <w:unhideWhenUsed/>
    <w:qFormat/>
    <w:rsid w:val="003E64A7"/>
    <w:pPr>
      <w:jc w:val="center"/>
    </w:pPr>
    <w:rPr>
      <w:b/>
      <w:bCs/>
      <w:szCs w:val="21"/>
    </w:rPr>
  </w:style>
  <w:style w:type="paragraph" w:styleId="23">
    <w:name w:val="toc 2"/>
    <w:basedOn w:val="a"/>
    <w:next w:val="a"/>
    <w:autoRedefine/>
    <w:uiPriority w:val="39"/>
    <w:unhideWhenUsed/>
    <w:qFormat/>
    <w:rsid w:val="00C731B8"/>
    <w:pPr>
      <w:ind w:leftChars="100" w:left="210"/>
    </w:pPr>
  </w:style>
  <w:style w:type="character" w:customStyle="1" w:styleId="ac">
    <w:name w:val="図表番号 (文字)"/>
    <w:link w:val="ab"/>
    <w:rsid w:val="003E64A7"/>
    <w:rPr>
      <w:rFonts w:asciiTheme="minorEastAsia" w:hAnsiTheme="minorEastAsia"/>
      <w:b/>
      <w:bCs/>
      <w:szCs w:val="21"/>
    </w:rPr>
  </w:style>
  <w:style w:type="character" w:customStyle="1" w:styleId="40">
    <w:name w:val="見出し 4 (文字)"/>
    <w:basedOn w:val="a0"/>
    <w:link w:val="4"/>
    <w:uiPriority w:val="9"/>
    <w:rsid w:val="00C867D9"/>
    <w:rPr>
      <w:rFonts w:asciiTheme="minorEastAsia" w:hAnsiTheme="minorEastAsia"/>
      <w:bCs/>
      <w:lang w:val="nl-NL"/>
    </w:rPr>
  </w:style>
  <w:style w:type="character" w:styleId="ad">
    <w:name w:val="FollowedHyperlink"/>
    <w:basedOn w:val="a0"/>
    <w:uiPriority w:val="99"/>
    <w:semiHidden/>
    <w:unhideWhenUsed/>
    <w:rsid w:val="00817243"/>
    <w:rPr>
      <w:color w:val="800080" w:themeColor="followedHyperlink"/>
      <w:u w:val="single"/>
    </w:rPr>
  </w:style>
  <w:style w:type="numbering" w:customStyle="1" w:styleId="Excel">
    <w:name w:val="Excel家計簿"/>
    <w:basedOn w:val="a2"/>
    <w:rsid w:val="00526F4A"/>
    <w:pPr>
      <w:numPr>
        <w:numId w:val="1"/>
      </w:numPr>
    </w:pPr>
  </w:style>
  <w:style w:type="numbering" w:customStyle="1" w:styleId="Excel1">
    <w:name w:val="Excel家計簿1"/>
    <w:basedOn w:val="a2"/>
    <w:rsid w:val="00652F9F"/>
  </w:style>
  <w:style w:type="numbering" w:customStyle="1" w:styleId="Excel2">
    <w:name w:val="Excel家計簿2"/>
    <w:basedOn w:val="a2"/>
    <w:rsid w:val="00C42BD9"/>
  </w:style>
  <w:style w:type="numbering" w:customStyle="1" w:styleId="Excel3">
    <w:name w:val="Excel家計簿3"/>
    <w:basedOn w:val="a2"/>
    <w:rsid w:val="00A71353"/>
  </w:style>
  <w:style w:type="numbering" w:customStyle="1" w:styleId="Excel4">
    <w:name w:val="Excel家計簿4"/>
    <w:basedOn w:val="a2"/>
    <w:rsid w:val="008B78BF"/>
  </w:style>
  <w:style w:type="numbering" w:customStyle="1" w:styleId="Excel5">
    <w:name w:val="Excel家計簿5"/>
    <w:basedOn w:val="a2"/>
    <w:rsid w:val="002E00EB"/>
  </w:style>
  <w:style w:type="numbering" w:customStyle="1" w:styleId="Excel6">
    <w:name w:val="Excel家計簿6"/>
    <w:basedOn w:val="a2"/>
    <w:rsid w:val="00BF21CD"/>
  </w:style>
  <w:style w:type="paragraph" w:styleId="ae">
    <w:name w:val="Date"/>
    <w:basedOn w:val="a"/>
    <w:next w:val="a"/>
    <w:link w:val="af"/>
    <w:uiPriority w:val="99"/>
    <w:semiHidden/>
    <w:unhideWhenUsed/>
    <w:rsid w:val="00723EFD"/>
  </w:style>
  <w:style w:type="character" w:customStyle="1" w:styleId="af">
    <w:name w:val="日付 (文字)"/>
    <w:basedOn w:val="a0"/>
    <w:link w:val="ae"/>
    <w:uiPriority w:val="99"/>
    <w:semiHidden/>
    <w:rsid w:val="00723EFD"/>
  </w:style>
  <w:style w:type="paragraph" w:styleId="Web">
    <w:name w:val="Normal (Web)"/>
    <w:basedOn w:val="a"/>
    <w:uiPriority w:val="99"/>
    <w:semiHidden/>
    <w:unhideWhenUsed/>
    <w:rsid w:val="00DC62D9"/>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character" w:styleId="af0">
    <w:name w:val="Emphasis"/>
    <w:basedOn w:val="a0"/>
    <w:uiPriority w:val="20"/>
    <w:qFormat/>
    <w:rsid w:val="00615ECD"/>
    <w:rPr>
      <w:b/>
      <w:bCs/>
      <w:i w:val="0"/>
      <w:iCs w:val="0"/>
    </w:rPr>
  </w:style>
  <w:style w:type="character" w:customStyle="1" w:styleId="st1">
    <w:name w:val="st1"/>
    <w:basedOn w:val="a0"/>
    <w:rsid w:val="00074676"/>
  </w:style>
  <w:style w:type="numbering" w:customStyle="1" w:styleId="Excel7">
    <w:name w:val="Excel家計簿7"/>
    <w:basedOn w:val="a2"/>
    <w:rsid w:val="006D2AA1"/>
  </w:style>
  <w:style w:type="paragraph" w:styleId="33">
    <w:name w:val="toc 3"/>
    <w:basedOn w:val="a"/>
    <w:next w:val="a"/>
    <w:autoRedefine/>
    <w:uiPriority w:val="39"/>
    <w:unhideWhenUsed/>
    <w:qFormat/>
    <w:rsid w:val="009F3C02"/>
    <w:pPr>
      <w:ind w:leftChars="200" w:left="420"/>
    </w:pPr>
  </w:style>
  <w:style w:type="paragraph" w:styleId="41">
    <w:name w:val="toc 4"/>
    <w:basedOn w:val="a"/>
    <w:next w:val="a"/>
    <w:autoRedefine/>
    <w:uiPriority w:val="39"/>
    <w:unhideWhenUsed/>
    <w:rsid w:val="009F3C02"/>
    <w:pPr>
      <w:ind w:leftChars="300" w:left="630"/>
    </w:pPr>
  </w:style>
  <w:style w:type="paragraph" w:styleId="51">
    <w:name w:val="toc 5"/>
    <w:basedOn w:val="a"/>
    <w:next w:val="a"/>
    <w:autoRedefine/>
    <w:uiPriority w:val="39"/>
    <w:unhideWhenUsed/>
    <w:rsid w:val="009F3C02"/>
    <w:pPr>
      <w:ind w:leftChars="400" w:left="840"/>
    </w:pPr>
  </w:style>
  <w:style w:type="paragraph" w:styleId="61">
    <w:name w:val="toc 6"/>
    <w:basedOn w:val="a"/>
    <w:next w:val="a"/>
    <w:autoRedefine/>
    <w:uiPriority w:val="39"/>
    <w:unhideWhenUsed/>
    <w:rsid w:val="009F3C02"/>
    <w:pPr>
      <w:ind w:leftChars="500" w:left="1050"/>
    </w:pPr>
  </w:style>
  <w:style w:type="paragraph" w:styleId="71">
    <w:name w:val="toc 7"/>
    <w:basedOn w:val="a"/>
    <w:next w:val="a"/>
    <w:autoRedefine/>
    <w:uiPriority w:val="39"/>
    <w:unhideWhenUsed/>
    <w:rsid w:val="009F3C02"/>
    <w:pPr>
      <w:ind w:leftChars="600" w:left="1260"/>
    </w:pPr>
  </w:style>
  <w:style w:type="paragraph" w:styleId="81">
    <w:name w:val="toc 8"/>
    <w:basedOn w:val="a"/>
    <w:next w:val="a"/>
    <w:autoRedefine/>
    <w:uiPriority w:val="39"/>
    <w:unhideWhenUsed/>
    <w:rsid w:val="009F3C02"/>
    <w:pPr>
      <w:ind w:leftChars="700" w:left="1470"/>
    </w:pPr>
  </w:style>
  <w:style w:type="paragraph" w:styleId="91">
    <w:name w:val="toc 9"/>
    <w:basedOn w:val="a"/>
    <w:next w:val="a"/>
    <w:autoRedefine/>
    <w:uiPriority w:val="39"/>
    <w:unhideWhenUsed/>
    <w:rsid w:val="009F3C02"/>
    <w:pPr>
      <w:ind w:leftChars="800" w:left="1680"/>
    </w:pPr>
  </w:style>
  <w:style w:type="numbering" w:customStyle="1" w:styleId="Excel8">
    <w:name w:val="Excel家計簿8"/>
    <w:basedOn w:val="a2"/>
    <w:rsid w:val="00FE290A"/>
  </w:style>
  <w:style w:type="numbering" w:customStyle="1" w:styleId="Excel9">
    <w:name w:val="Excel家計簿9"/>
    <w:basedOn w:val="a2"/>
    <w:rsid w:val="00BE2BAA"/>
  </w:style>
  <w:style w:type="character" w:customStyle="1" w:styleId="50">
    <w:name w:val="見出し 5 (文字)"/>
    <w:basedOn w:val="a0"/>
    <w:link w:val="5"/>
    <w:uiPriority w:val="9"/>
    <w:rsid w:val="003414BF"/>
    <w:rPr>
      <w:rFonts w:asciiTheme="minorEastAsia" w:hAnsiTheme="minorEastAsia" w:cstheme="majorBidi"/>
    </w:rPr>
  </w:style>
  <w:style w:type="numbering" w:customStyle="1" w:styleId="Excel10">
    <w:name w:val="Excel家計簿10"/>
    <w:basedOn w:val="a2"/>
    <w:rsid w:val="003736ED"/>
  </w:style>
  <w:style w:type="numbering" w:customStyle="1" w:styleId="Excel11">
    <w:name w:val="Excel家計簿11"/>
    <w:basedOn w:val="a2"/>
    <w:rsid w:val="00F72077"/>
  </w:style>
  <w:style w:type="character" w:styleId="af1">
    <w:name w:val="Unresolved Mention"/>
    <w:basedOn w:val="a0"/>
    <w:uiPriority w:val="99"/>
    <w:semiHidden/>
    <w:unhideWhenUsed/>
    <w:rsid w:val="00993802"/>
    <w:rPr>
      <w:color w:val="605E5C"/>
      <w:shd w:val="clear" w:color="auto" w:fill="E1DFDD"/>
    </w:rPr>
  </w:style>
  <w:style w:type="character" w:customStyle="1" w:styleId="12">
    <w:name w:val="目次 1 (文字)"/>
    <w:basedOn w:val="a0"/>
    <w:link w:val="11"/>
    <w:uiPriority w:val="39"/>
    <w:rsid w:val="00E672CB"/>
    <w:rPr>
      <w:rFonts w:asciiTheme="minorEastAsia" w:hAnsiTheme="minorEastAsia" w:cstheme="majorBidi"/>
      <w:noProof/>
    </w:rPr>
  </w:style>
  <w:style w:type="paragraph" w:customStyle="1" w:styleId="42">
    <w:name w:val="スタイル4"/>
    <w:basedOn w:val="4"/>
    <w:link w:val="43"/>
    <w:qFormat/>
    <w:rsid w:val="00EC3C48"/>
    <w:pPr>
      <w:keepNext/>
      <w:numPr>
        <w:ilvl w:val="0"/>
        <w:numId w:val="0"/>
      </w:numPr>
      <w:ind w:left="1247" w:hanging="283"/>
    </w:pPr>
  </w:style>
  <w:style w:type="character" w:customStyle="1" w:styleId="43">
    <w:name w:val="スタイル4 (文字)"/>
    <w:basedOn w:val="12"/>
    <w:link w:val="42"/>
    <w:rsid w:val="00EC3C48"/>
    <w:rPr>
      <w:rFonts w:asciiTheme="minorEastAsia" w:hAnsiTheme="minorEastAsia" w:cstheme="majorBidi"/>
      <w:bCs/>
      <w:noProof/>
    </w:rPr>
  </w:style>
  <w:style w:type="paragraph" w:customStyle="1" w:styleId="52">
    <w:name w:val="スタイル5"/>
    <w:basedOn w:val="11"/>
    <w:link w:val="53"/>
    <w:qFormat/>
    <w:rsid w:val="00EC3C48"/>
    <w:pPr>
      <w:tabs>
        <w:tab w:val="left" w:pos="630"/>
      </w:tabs>
      <w:jc w:val="center"/>
    </w:pPr>
    <w:rPr>
      <w:bCs/>
      <w:caps/>
      <w:sz w:val="22"/>
      <w:szCs w:val="28"/>
    </w:rPr>
  </w:style>
  <w:style w:type="character" w:customStyle="1" w:styleId="53">
    <w:name w:val="スタイル5 (文字)"/>
    <w:basedOn w:val="12"/>
    <w:link w:val="52"/>
    <w:rsid w:val="00EC3C48"/>
    <w:rPr>
      <w:rFonts w:asciiTheme="minorEastAsia" w:hAnsiTheme="minorEastAsia" w:cstheme="majorBidi"/>
      <w:bCs/>
      <w:caps/>
      <w:noProof/>
      <w:sz w:val="22"/>
      <w:szCs w:val="28"/>
    </w:rPr>
  </w:style>
  <w:style w:type="paragraph" w:styleId="af2">
    <w:name w:val="TOC Heading"/>
    <w:basedOn w:val="1"/>
    <w:next w:val="a"/>
    <w:uiPriority w:val="39"/>
    <w:unhideWhenUsed/>
    <w:qFormat/>
    <w:rsid w:val="00EC3C48"/>
    <w:pPr>
      <w:keepLines/>
      <w:widowControl/>
      <w:numPr>
        <w:numId w:val="0"/>
      </w:numPr>
      <w:topLinePunct w:val="0"/>
      <w:spacing w:before="240" w:line="259" w:lineRule="auto"/>
      <w:outlineLvl w:val="9"/>
    </w:pPr>
    <w:rPr>
      <w:rFonts w:asciiTheme="majorHAnsi" w:eastAsiaTheme="majorEastAsia" w:hAnsiTheme="majorHAnsi"/>
      <w:b w:val="0"/>
      <w:color w:val="365F91" w:themeColor="accent1" w:themeShade="BF"/>
      <w:kern w:val="0"/>
      <w:sz w:val="32"/>
      <w:szCs w:val="32"/>
    </w:rPr>
  </w:style>
  <w:style w:type="character" w:customStyle="1" w:styleId="60">
    <w:name w:val="見出し 6 (文字)"/>
    <w:basedOn w:val="a0"/>
    <w:link w:val="6"/>
    <w:uiPriority w:val="9"/>
    <w:semiHidden/>
    <w:rsid w:val="002C18FA"/>
    <w:rPr>
      <w:rFonts w:ascii="ＭＳ 明朝" w:eastAsia="ＭＳ 明朝"/>
      <w:b/>
      <w:bCs/>
    </w:rPr>
  </w:style>
  <w:style w:type="character" w:customStyle="1" w:styleId="70">
    <w:name w:val="見出し 7 (文字)"/>
    <w:basedOn w:val="a0"/>
    <w:link w:val="7"/>
    <w:uiPriority w:val="9"/>
    <w:semiHidden/>
    <w:rsid w:val="002C18FA"/>
    <w:rPr>
      <w:rFonts w:ascii="ＭＳ 明朝" w:eastAsia="ＭＳ 明朝"/>
    </w:rPr>
  </w:style>
  <w:style w:type="character" w:customStyle="1" w:styleId="80">
    <w:name w:val="見出し 8 (文字)"/>
    <w:basedOn w:val="a0"/>
    <w:link w:val="8"/>
    <w:uiPriority w:val="9"/>
    <w:semiHidden/>
    <w:rsid w:val="002C18FA"/>
    <w:rPr>
      <w:rFonts w:ascii="ＭＳ 明朝" w:eastAsia="ＭＳ 明朝"/>
    </w:rPr>
  </w:style>
  <w:style w:type="character" w:customStyle="1" w:styleId="90">
    <w:name w:val="見出し 9 (文字)"/>
    <w:basedOn w:val="a0"/>
    <w:link w:val="9"/>
    <w:uiPriority w:val="9"/>
    <w:semiHidden/>
    <w:rsid w:val="002C18FA"/>
    <w:rPr>
      <w:rFonts w:ascii="ＭＳ 明朝" w:eastAsia="ＭＳ 明朝"/>
    </w:rPr>
  </w:style>
  <w:style w:type="numbering" w:customStyle="1" w:styleId="15">
    <w:name w:val="リストなし1"/>
    <w:next w:val="a2"/>
    <w:uiPriority w:val="99"/>
    <w:semiHidden/>
    <w:unhideWhenUsed/>
    <w:rsid w:val="002C18FA"/>
  </w:style>
  <w:style w:type="paragraph" w:styleId="af3">
    <w:name w:val="No Spacing"/>
    <w:link w:val="af4"/>
    <w:uiPriority w:val="1"/>
    <w:qFormat/>
    <w:rsid w:val="002C18FA"/>
    <w:rPr>
      <w:rFonts w:ascii="ＭＳ 明朝" w:eastAsia="ＭＳ 明朝"/>
      <w:kern w:val="0"/>
      <w:sz w:val="22"/>
    </w:rPr>
  </w:style>
  <w:style w:type="character" w:customStyle="1" w:styleId="af4">
    <w:name w:val="行間詰め (文字)"/>
    <w:basedOn w:val="a0"/>
    <w:link w:val="af3"/>
    <w:uiPriority w:val="1"/>
    <w:rsid w:val="002C18FA"/>
    <w:rPr>
      <w:rFonts w:ascii="ＭＳ 明朝" w:eastAsia="ＭＳ 明朝"/>
      <w:kern w:val="0"/>
      <w:sz w:val="22"/>
    </w:rPr>
  </w:style>
  <w:style w:type="paragraph" w:styleId="af5">
    <w:name w:val="table of figures"/>
    <w:basedOn w:val="a"/>
    <w:next w:val="a"/>
    <w:uiPriority w:val="99"/>
    <w:unhideWhenUsed/>
    <w:rsid w:val="00DD2B31"/>
    <w:pPr>
      <w:topLinePunct w:val="0"/>
      <w:ind w:left="420" w:hanging="420"/>
    </w:pPr>
    <w:rPr>
      <w:rFonts w:asciiTheme="minorHAnsi" w:hAnsiTheme="minorHAnsi"/>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550715">
      <w:bodyDiv w:val="1"/>
      <w:marLeft w:val="0"/>
      <w:marRight w:val="0"/>
      <w:marTop w:val="0"/>
      <w:marBottom w:val="0"/>
      <w:divBdr>
        <w:top w:val="none" w:sz="0" w:space="0" w:color="auto"/>
        <w:left w:val="none" w:sz="0" w:space="0" w:color="auto"/>
        <w:bottom w:val="none" w:sz="0" w:space="0" w:color="auto"/>
        <w:right w:val="none" w:sz="0" w:space="0" w:color="auto"/>
      </w:divBdr>
    </w:div>
    <w:div w:id="148250551">
      <w:bodyDiv w:val="1"/>
      <w:marLeft w:val="0"/>
      <w:marRight w:val="0"/>
      <w:marTop w:val="0"/>
      <w:marBottom w:val="0"/>
      <w:divBdr>
        <w:top w:val="none" w:sz="0" w:space="0" w:color="auto"/>
        <w:left w:val="none" w:sz="0" w:space="0" w:color="auto"/>
        <w:bottom w:val="none" w:sz="0" w:space="0" w:color="auto"/>
        <w:right w:val="none" w:sz="0" w:space="0" w:color="auto"/>
      </w:divBdr>
    </w:div>
    <w:div w:id="576591587">
      <w:bodyDiv w:val="1"/>
      <w:marLeft w:val="0"/>
      <w:marRight w:val="0"/>
      <w:marTop w:val="0"/>
      <w:marBottom w:val="0"/>
      <w:divBdr>
        <w:top w:val="none" w:sz="0" w:space="0" w:color="auto"/>
        <w:left w:val="none" w:sz="0" w:space="0" w:color="auto"/>
        <w:bottom w:val="none" w:sz="0" w:space="0" w:color="auto"/>
        <w:right w:val="none" w:sz="0" w:space="0" w:color="auto"/>
      </w:divBdr>
    </w:div>
    <w:div w:id="619537272">
      <w:bodyDiv w:val="1"/>
      <w:marLeft w:val="0"/>
      <w:marRight w:val="0"/>
      <w:marTop w:val="0"/>
      <w:marBottom w:val="0"/>
      <w:divBdr>
        <w:top w:val="none" w:sz="0" w:space="0" w:color="auto"/>
        <w:left w:val="none" w:sz="0" w:space="0" w:color="auto"/>
        <w:bottom w:val="none" w:sz="0" w:space="0" w:color="auto"/>
        <w:right w:val="none" w:sz="0" w:space="0" w:color="auto"/>
      </w:divBdr>
    </w:div>
    <w:div w:id="152713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g"/><Relationship Id="rId21" Type="http://schemas.openxmlformats.org/officeDocument/2006/relationships/image" Target="media/image12.png"/><Relationship Id="rId42" Type="http://schemas.openxmlformats.org/officeDocument/2006/relationships/image" Target="media/image27.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45.png"/><Relationship Id="rId16" Type="http://schemas.openxmlformats.org/officeDocument/2006/relationships/image" Target="media/image7.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19.png"/><Relationship Id="rId37" Type="http://schemas.openxmlformats.org/officeDocument/2006/relationships/image" Target="media/image28.jpeg"/><Relationship Id="rId40" Type="http://schemas.openxmlformats.org/officeDocument/2006/relationships/image" Target="media/image25.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39.png"/><Relationship Id="rId66" Type="http://schemas.openxmlformats.org/officeDocument/2006/relationships/image" Target="media/image44.jpg"/><Relationship Id="rId74" Type="http://schemas.openxmlformats.org/officeDocument/2006/relationships/image" Target="media/image49.png"/><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2.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18.jp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1.png"/><Relationship Id="rId56" Type="http://schemas.openxmlformats.org/officeDocument/2006/relationships/image" Target="media/image37.png"/><Relationship Id="rId64" Type="http://schemas.openxmlformats.org/officeDocument/2006/relationships/image" Target="media/image43.jpe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footer" Target="footer1.xml"/><Relationship Id="rId51" Type="http://schemas.openxmlformats.org/officeDocument/2006/relationships/image" Target="media/image42.jpeg"/><Relationship Id="rId72" Type="http://schemas.openxmlformats.org/officeDocument/2006/relationships/image" Target="media/image48.jp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3.png"/><Relationship Id="rId46" Type="http://schemas.openxmlformats.org/officeDocument/2006/relationships/image" Target="media/image29.png"/><Relationship Id="rId59" Type="http://schemas.openxmlformats.org/officeDocument/2006/relationships/image" Target="media/image50.png"/><Relationship Id="rId67" Type="http://schemas.openxmlformats.org/officeDocument/2006/relationships/image" Target="media/image58.jpe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35.png"/><Relationship Id="rId62" Type="http://schemas.openxmlformats.org/officeDocument/2006/relationships/image" Target="media/image42.png"/><Relationship Id="rId70" Type="http://schemas.openxmlformats.org/officeDocument/2006/relationships/image" Target="media/image47.png"/><Relationship Id="rId75" Type="http://schemas.openxmlformats.org/officeDocument/2006/relationships/image" Target="media/image6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7.png"/><Relationship Id="rId36" Type="http://schemas.openxmlformats.org/officeDocument/2006/relationships/image" Target="media/image22.jp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28.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56.jpeg"/><Relationship Id="rId73" Type="http://schemas.openxmlformats.org/officeDocument/2006/relationships/image" Target="media/image64.jpeg"/><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1.png"/><Relationship Id="rId50" Type="http://schemas.openxmlformats.org/officeDocument/2006/relationships/image" Target="media/image32.jpg"/><Relationship Id="rId55" Type="http://schemas.openxmlformats.org/officeDocument/2006/relationships/image" Target="media/image46.png"/><Relationship Id="rId76" Type="http://schemas.openxmlformats.org/officeDocument/2006/relationships/image" Target="media/image50.jpg"/><Relationship Id="rId7" Type="http://schemas.openxmlformats.org/officeDocument/2006/relationships/endnotes" Target="endnotes.xml"/><Relationship Id="rId71"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image" Target="media/image20.png"/></Relationships>
</file>

<file path=word/_rels/settings.xml.rels><?xml version="1.0" encoding="UTF-8" standalone="yes"?>
<Relationships xmlns="http://schemas.openxmlformats.org/package/2006/relationships"><Relationship Id="rId1" Type="http://schemas.openxmlformats.org/officeDocument/2006/relationships/attachedTemplate" Target="file:///D:\&#12489;&#12461;&#12517;&#12513;&#12531;&#12488;\Office%20&#12398;&#12459;&#12473;&#12479;&#12512;%20&#12486;&#12531;&#12503;&#12524;&#12540;&#12488;\Word&#12486;&#12531;&#12503;&#12524;&#12540;&#12488;.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bodyPr/>
      <a:lstStyle/>
      <a:style>
        <a:lnRef idx="1">
          <a:schemeClr val="dk1"/>
        </a:lnRef>
        <a:fillRef idx="0">
          <a:schemeClr val="dk1"/>
        </a:fillRef>
        <a:effectRef idx="0">
          <a:schemeClr val="dk1"/>
        </a:effectRef>
        <a:fontRef idx="minor">
          <a:schemeClr val="tx1"/>
        </a:fontRef>
      </a:style>
    </a:lnDef>
    <a:txDef>
      <a:spPr>
        <a:solidFill>
          <a:schemeClr val="lt1"/>
        </a:solidFill>
        <a:ln w="6350">
          <a:solidFill>
            <a:prstClr val="black"/>
          </a:solidFill>
        </a:ln>
      </a:spPr>
      <a:bodyPr wrap="square" rtlCol="0"/>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3DF8D-65A5-4195-9508-52D1334644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Wordテンプレート.dotx</Template>
  <TotalTime>112</TotalTime>
  <Pages>26</Pages>
  <Words>4355</Words>
  <Characters>24826</Characters>
  <Application>Microsoft Office Word</Application>
  <DocSecurity>8</DocSecurity>
  <Lines>206</Lines>
  <Paragraphs>58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tatsu sasaki</dc:creator>
  <cp:lastModifiedBy>tatsu sasaki</cp:lastModifiedBy>
  <cp:revision>16</cp:revision>
  <cp:lastPrinted>2025-05-24T02:25:00Z</cp:lastPrinted>
  <dcterms:created xsi:type="dcterms:W3CDTF">2026-01-22T04:50:00Z</dcterms:created>
  <dcterms:modified xsi:type="dcterms:W3CDTF">2026-01-24T02:36:00Z</dcterms:modified>
</cp:coreProperties>
</file>